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5604C" w14:textId="6A1A2869" w:rsidR="00F112F4" w:rsidRDefault="00F112F4" w:rsidP="00F112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</w:t>
        </w:r>
        <w:r w:rsidR="00232C85">
          <w:rPr>
            <w:b/>
            <w:i/>
            <w:noProof/>
            <w:sz w:val="28"/>
          </w:rPr>
          <w:t>253</w:t>
        </w:r>
      </w:fldSimple>
    </w:p>
    <w:p w14:paraId="774C33B3" w14:textId="77777777" w:rsidR="00F112F4" w:rsidRDefault="00F112F4" w:rsidP="00F112F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12F4" w14:paraId="59D36CC4" w14:textId="77777777" w:rsidTr="00FE78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8500A" w14:textId="77777777" w:rsidR="00F112F4" w:rsidRDefault="00F112F4" w:rsidP="00FE78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112F4" w14:paraId="7411E510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092F1" w14:textId="77777777" w:rsidR="00F112F4" w:rsidRDefault="00F112F4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12F4" w14:paraId="6CA21DB7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8D9BE2" w14:textId="77777777" w:rsidR="00F112F4" w:rsidRDefault="00F112F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F4" w14:paraId="66F94AD3" w14:textId="77777777" w:rsidTr="00FE78B7">
        <w:tc>
          <w:tcPr>
            <w:tcW w:w="142" w:type="dxa"/>
            <w:tcBorders>
              <w:left w:val="single" w:sz="4" w:space="0" w:color="auto"/>
            </w:tcBorders>
          </w:tcPr>
          <w:p w14:paraId="225AF5FC" w14:textId="77777777" w:rsidR="00F112F4" w:rsidRDefault="00F112F4" w:rsidP="00FE78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9B8BCE" w14:textId="77777777" w:rsidR="00F112F4" w:rsidRPr="00410371" w:rsidRDefault="00F112F4" w:rsidP="00FE78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84F2DB5" w14:textId="77777777" w:rsidR="00F112F4" w:rsidRDefault="00F112F4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996AB8" w14:textId="77777777" w:rsidR="00F112F4" w:rsidRPr="00410371" w:rsidRDefault="00F112F4" w:rsidP="00FE78B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2260</w:t>
              </w:r>
            </w:fldSimple>
          </w:p>
        </w:tc>
        <w:tc>
          <w:tcPr>
            <w:tcW w:w="709" w:type="dxa"/>
          </w:tcPr>
          <w:p w14:paraId="589FF93F" w14:textId="77777777" w:rsidR="00F112F4" w:rsidRDefault="00F112F4" w:rsidP="00FE78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29CF04" w14:textId="2A3CBBAA" w:rsidR="00F112F4" w:rsidRPr="00410371" w:rsidRDefault="00232C85" w:rsidP="00FE78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3AF779DC" w14:textId="77777777" w:rsidR="00F112F4" w:rsidRDefault="00F112F4" w:rsidP="00FE78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0AC99C" w14:textId="2BEC2718" w:rsidR="00F112F4" w:rsidRPr="00410371" w:rsidRDefault="00F112F4" w:rsidP="00FE78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232C85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E5339A" w14:textId="77777777" w:rsidR="00F112F4" w:rsidRDefault="00F112F4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F112F4" w14:paraId="2FD900EC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85D1E" w14:textId="77777777" w:rsidR="00F112F4" w:rsidRDefault="00F112F4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F112F4" w14:paraId="65C26728" w14:textId="77777777" w:rsidTr="00FE78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0519FA" w14:textId="77777777" w:rsidR="00F112F4" w:rsidRPr="00F25D98" w:rsidRDefault="00F112F4" w:rsidP="00FE78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112F4" w14:paraId="041B6962" w14:textId="77777777" w:rsidTr="00FE78B7">
        <w:tc>
          <w:tcPr>
            <w:tcW w:w="9641" w:type="dxa"/>
            <w:gridSpan w:val="9"/>
          </w:tcPr>
          <w:p w14:paraId="6DFC537A" w14:textId="77777777" w:rsidR="00F112F4" w:rsidRDefault="00F112F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A68408" w14:textId="77777777" w:rsidR="00F112F4" w:rsidRDefault="00F112F4" w:rsidP="00F112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12F4" w14:paraId="47DECFF5" w14:textId="77777777" w:rsidTr="00FE78B7">
        <w:tc>
          <w:tcPr>
            <w:tcW w:w="2835" w:type="dxa"/>
          </w:tcPr>
          <w:p w14:paraId="5123FFEC" w14:textId="77777777" w:rsidR="00F112F4" w:rsidRDefault="00F112F4" w:rsidP="00FE78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1DD27B" w14:textId="77777777" w:rsidR="00F112F4" w:rsidRDefault="00F112F4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20990B" w14:textId="77777777" w:rsidR="00F112F4" w:rsidRDefault="00F112F4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9C053F" w14:textId="77777777" w:rsidR="00F112F4" w:rsidRDefault="00F112F4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824250" w14:textId="77777777" w:rsidR="00F112F4" w:rsidRDefault="00F112F4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36DDCA" w14:textId="77777777" w:rsidR="00F112F4" w:rsidRDefault="00F112F4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E7696C" w14:textId="77777777" w:rsidR="00F112F4" w:rsidRDefault="00F112F4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C4224F" w14:textId="77777777" w:rsidR="00F112F4" w:rsidRDefault="00F112F4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6514E1" w14:textId="77777777" w:rsidR="00F112F4" w:rsidRDefault="00F112F4" w:rsidP="00FE78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DCCA23" w14:textId="77777777" w:rsidR="00F112F4" w:rsidRDefault="00F112F4" w:rsidP="00F112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12F4" w14:paraId="56038848" w14:textId="77777777" w:rsidTr="00FE78B7">
        <w:tc>
          <w:tcPr>
            <w:tcW w:w="9640" w:type="dxa"/>
            <w:gridSpan w:val="11"/>
          </w:tcPr>
          <w:p w14:paraId="36437C47" w14:textId="77777777" w:rsidR="00F112F4" w:rsidRDefault="00F112F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F4" w14:paraId="14EDD81E" w14:textId="77777777" w:rsidTr="00FE78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901FD9" w14:textId="77777777" w:rsidR="00F112F4" w:rsidRDefault="00F112F4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2C50A" w14:textId="77777777" w:rsidR="00F112F4" w:rsidRDefault="00F112F4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 case 8.1.2.1.1</w:t>
              </w:r>
            </w:fldSimple>
          </w:p>
        </w:tc>
      </w:tr>
      <w:tr w:rsidR="00F112F4" w14:paraId="63B39649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0388B551" w14:textId="77777777" w:rsidR="00F112F4" w:rsidRDefault="00F112F4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A0A3AB" w14:textId="77777777" w:rsidR="00F112F4" w:rsidRDefault="00F112F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F4" w14:paraId="7792584B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7B994D13" w14:textId="77777777" w:rsidR="00F112F4" w:rsidRDefault="00F112F4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2EDAF2" w14:textId="77777777" w:rsidR="00F112F4" w:rsidRDefault="00F112F4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F112F4" w14:paraId="3A66497C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4452220B" w14:textId="77777777" w:rsidR="00F112F4" w:rsidRDefault="00F112F4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0CFF2" w14:textId="77777777" w:rsidR="00F112F4" w:rsidRDefault="00F112F4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F112F4" w14:paraId="446C33B4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011DFA55" w14:textId="77777777" w:rsidR="00F112F4" w:rsidRDefault="00F112F4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195203" w14:textId="77777777" w:rsidR="00F112F4" w:rsidRDefault="00F112F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F4" w14:paraId="33B3634C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06085417" w14:textId="77777777" w:rsidR="00F112F4" w:rsidRDefault="00F112F4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8EA5B7" w14:textId="77777777" w:rsidR="00F112F4" w:rsidRDefault="00F112F4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3780929" w14:textId="77777777" w:rsidR="00F112F4" w:rsidRDefault="00F112F4" w:rsidP="00FE78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46621" w14:textId="77777777" w:rsidR="00F112F4" w:rsidRDefault="00F112F4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CEB99C" w14:textId="77777777" w:rsidR="00F112F4" w:rsidRDefault="00F112F4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2021-12-15</w:t>
              </w:r>
            </w:fldSimple>
          </w:p>
        </w:tc>
      </w:tr>
      <w:tr w:rsidR="00F112F4" w14:paraId="66154C9F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03F53B59" w14:textId="77777777" w:rsidR="00F112F4" w:rsidRDefault="00F112F4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F2658C" w14:textId="77777777" w:rsidR="00F112F4" w:rsidRDefault="00F112F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2EB01B" w14:textId="77777777" w:rsidR="00F112F4" w:rsidRDefault="00F112F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26EC93" w14:textId="77777777" w:rsidR="00F112F4" w:rsidRDefault="00F112F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4EAB7A" w14:textId="77777777" w:rsidR="00F112F4" w:rsidRDefault="00F112F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F4" w14:paraId="00B31812" w14:textId="77777777" w:rsidTr="00FE78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95FC7" w14:textId="77777777" w:rsidR="00F112F4" w:rsidRDefault="00F112F4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4C4457" w14:textId="77777777" w:rsidR="00F112F4" w:rsidRDefault="00F112F4" w:rsidP="00FE78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E6786E" w14:textId="77777777" w:rsidR="00F112F4" w:rsidRDefault="00F112F4" w:rsidP="00FE78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A6B7A2" w14:textId="77777777" w:rsidR="00F112F4" w:rsidRDefault="00F112F4" w:rsidP="00FE78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DF6F05" w14:textId="77777777" w:rsidR="00F112F4" w:rsidRDefault="00F112F4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F112F4" w14:paraId="633CBDE8" w14:textId="77777777" w:rsidTr="00FE78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AF23DB" w14:textId="77777777" w:rsidR="00F112F4" w:rsidRDefault="00F112F4" w:rsidP="00FE78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FF8709" w14:textId="77777777" w:rsidR="00F112F4" w:rsidRDefault="00F112F4" w:rsidP="00FE78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EC6106" w14:textId="77777777" w:rsidR="00F112F4" w:rsidRDefault="00F112F4" w:rsidP="00FE78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530D94" w14:textId="77777777" w:rsidR="00F112F4" w:rsidRPr="007C2097" w:rsidRDefault="00F112F4" w:rsidP="00FE78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112F4" w14:paraId="49DBCF54" w14:textId="77777777" w:rsidTr="00FE78B7">
        <w:tc>
          <w:tcPr>
            <w:tcW w:w="1843" w:type="dxa"/>
          </w:tcPr>
          <w:p w14:paraId="2C4E50A3" w14:textId="77777777" w:rsidR="00F112F4" w:rsidRDefault="00F112F4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785182" w14:textId="77777777" w:rsidR="00F112F4" w:rsidRDefault="00F112F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F4" w14:paraId="67983D20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ADA0F6" w14:textId="77777777" w:rsidR="00F112F4" w:rsidRDefault="00F112F4" w:rsidP="00F11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04AFDE" w14:textId="77777777" w:rsidR="00F112F4" w:rsidRDefault="00F112F4" w:rsidP="00F112F4">
            <w:pPr>
              <w:pStyle w:val="CRCoverPage"/>
              <w:spacing w:after="0"/>
              <w:rPr>
                <w:b/>
                <w:i/>
                <w:sz w:val="28"/>
                <w:szCs w:val="22"/>
              </w:rPr>
            </w:pPr>
            <w:r>
              <w:rPr>
                <w:noProof/>
              </w:rPr>
              <w:t>In 21wk49 Implementation , at step 9-10 there is an extra DRB3</w:t>
            </w:r>
            <w:r w:rsidRPr="00CD6101">
              <w:rPr>
                <w:noProof/>
              </w:rPr>
              <w:t xml:space="preserve"> configuration. this change is introduced as part of R5s211</w:t>
            </w:r>
            <w:r w:rsidRPr="00CD6101">
              <w:rPr>
                <w:rFonts w:hint="eastAsia"/>
                <w:noProof/>
              </w:rPr>
              <w:t>5</w:t>
            </w:r>
            <w:r w:rsidRPr="00CD6101">
              <w:rPr>
                <w:noProof/>
              </w:rPr>
              <w:t>07 but this CR is withdrawn .</w:t>
            </w:r>
            <w:r>
              <w:rPr>
                <w:b/>
                <w:i/>
                <w:sz w:val="28"/>
                <w:szCs w:val="22"/>
              </w:rPr>
              <w:t xml:space="preserve"> </w:t>
            </w:r>
          </w:p>
          <w:p w14:paraId="7EDBC1D1" w14:textId="77777777" w:rsidR="00F112F4" w:rsidRDefault="00F112F4" w:rsidP="00F112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DRB2 is released as part of step 13-14 , DRB3 is present along with SRB2 which is satisfying the core spec requirement 38.331 section 5.3.1.1 </w:t>
            </w:r>
          </w:p>
          <w:p w14:paraId="4FA77DF7" w14:textId="77777777" w:rsidR="00F112F4" w:rsidRPr="00CD6101" w:rsidRDefault="00F112F4" w:rsidP="00F112F4">
            <w:pPr>
              <w:spacing w:after="0"/>
              <w:rPr>
                <w:rFonts w:ascii="Arial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</w:pPr>
            <w:r w:rsidRPr="00CC2484">
              <w:rPr>
                <w:rFonts w:ascii="Arial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Aconfiguration with SRB2 without DRB or with DRB without SRB2 is not</w:t>
            </w:r>
            <w:r>
              <w:rPr>
                <w:rFonts w:ascii="Arial" w:hAnsi="Arial" w:cs="Arial" w:hint="eastAsia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</w:t>
            </w:r>
            <w:r w:rsidRPr="00CC2484">
              <w:rPr>
                <w:rFonts w:ascii="Arial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supported(i.e., SRB2 and at least one DRB must be configured in the same RRCReconfiguration message, and it is not allowed to release all the DRBs without</w:t>
            </w:r>
            <w:r>
              <w:rPr>
                <w:rFonts w:ascii="Arial" w:hAnsi="Arial" w:cs="Arial" w:hint="eastAsia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</w:t>
            </w:r>
            <w:r w:rsidRPr="00CC2484">
              <w:rPr>
                <w:rFonts w:ascii="Arial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releasing the RRC Connection). For IAB-MT, a configuration with SRB2 withoutDRB is supported.</w:t>
            </w:r>
            <w:r>
              <w:rPr>
                <w:rFonts w:ascii="Arial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.</w:t>
            </w:r>
          </w:p>
        </w:tc>
      </w:tr>
      <w:tr w:rsidR="00F112F4" w14:paraId="360F32E7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DF101" w14:textId="77777777" w:rsidR="00F112F4" w:rsidRDefault="00F112F4" w:rsidP="00F112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C3A148" w14:textId="77777777" w:rsidR="00F112F4" w:rsidRPr="00CF39F2" w:rsidRDefault="00F112F4" w:rsidP="00F112F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112F4" w14:paraId="70ABF90A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0A967" w14:textId="77777777" w:rsidR="00F112F4" w:rsidRDefault="00F112F4" w:rsidP="00F11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F93F6" w14:textId="77777777" w:rsidR="00F112F4" w:rsidRPr="006316B2" w:rsidRDefault="00F112F4" w:rsidP="00F112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Extra Drb3 configuration has to be removed from steps 9-10</w:t>
            </w:r>
          </w:p>
        </w:tc>
      </w:tr>
      <w:tr w:rsidR="00F112F4" w14:paraId="21959295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DF773" w14:textId="77777777" w:rsidR="00F112F4" w:rsidRDefault="00F112F4" w:rsidP="00F112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8AA981" w14:textId="77777777" w:rsidR="00F112F4" w:rsidRPr="00CF39F2" w:rsidRDefault="00F112F4" w:rsidP="00F112F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112F4" w14:paraId="55610B13" w14:textId="77777777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251402" w14:textId="77777777" w:rsidR="00F112F4" w:rsidRDefault="00F112F4" w:rsidP="00F11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D34D7" w14:textId="77777777" w:rsidR="00F112F4" w:rsidRPr="00CF39F2" w:rsidRDefault="00F112F4" w:rsidP="00F112F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 xml:space="preserve">may fail the test case </w:t>
            </w:r>
          </w:p>
        </w:tc>
      </w:tr>
      <w:tr w:rsidR="00F112F4" w14:paraId="302E6EF1" w14:textId="77777777" w:rsidTr="00FE78B7">
        <w:tc>
          <w:tcPr>
            <w:tcW w:w="2694" w:type="dxa"/>
            <w:gridSpan w:val="2"/>
          </w:tcPr>
          <w:p w14:paraId="06F2C91F" w14:textId="77777777" w:rsidR="00F112F4" w:rsidRDefault="00F112F4" w:rsidP="00F112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1A6F59" w14:textId="77777777" w:rsidR="00F112F4" w:rsidRDefault="00F112F4" w:rsidP="00F112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F4" w14:paraId="505794B7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62E394" w14:textId="77777777" w:rsidR="00F112F4" w:rsidRDefault="00F112F4" w:rsidP="00F11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C157F0" w14:textId="77777777" w:rsidR="00F112F4" w:rsidRDefault="00F112F4" w:rsidP="00F112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8.1.2.1.1.NR5GC</w:t>
            </w:r>
          </w:p>
        </w:tc>
      </w:tr>
      <w:tr w:rsidR="00F112F4" w14:paraId="45BA58D9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10260" w14:textId="77777777" w:rsidR="00F112F4" w:rsidRDefault="00F112F4" w:rsidP="00F112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50B2C" w14:textId="77777777" w:rsidR="00F112F4" w:rsidRDefault="00F112F4" w:rsidP="00F112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F4" w14:paraId="5E624B6C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F49B6" w14:textId="77777777" w:rsidR="00F112F4" w:rsidRDefault="00F112F4" w:rsidP="00F11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EB8C88" w14:textId="77777777" w:rsidR="00F112F4" w:rsidRDefault="00F112F4" w:rsidP="00F11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7B06D7" w14:textId="77777777" w:rsidR="00F112F4" w:rsidRDefault="00F112F4" w:rsidP="00F11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C219E2" w14:textId="77777777" w:rsidR="00F112F4" w:rsidRDefault="00F112F4" w:rsidP="00F112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67BA49" w14:textId="77777777" w:rsidR="00F112F4" w:rsidRDefault="00F112F4" w:rsidP="00F112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12F4" w14:paraId="753F7A86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46451" w14:textId="77777777" w:rsidR="00F112F4" w:rsidRDefault="00F112F4" w:rsidP="00F11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B981D1" w14:textId="77777777" w:rsidR="00F112F4" w:rsidRDefault="00F112F4" w:rsidP="00F11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B61BA6" w14:textId="77777777" w:rsidR="00F112F4" w:rsidRDefault="00F112F4" w:rsidP="00F11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4F7849" w14:textId="77777777" w:rsidR="00F112F4" w:rsidRDefault="00F112F4" w:rsidP="00F112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C65F37" w14:textId="77777777" w:rsidR="00F112F4" w:rsidRDefault="00F112F4" w:rsidP="00F112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12F4" w14:paraId="629F1B8D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C53B4" w14:textId="77777777" w:rsidR="00F112F4" w:rsidRDefault="00F112F4" w:rsidP="00F112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3DEF5" w14:textId="77777777" w:rsidR="00F112F4" w:rsidRDefault="00F112F4" w:rsidP="00F11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D2A2E" w14:textId="77777777" w:rsidR="00F112F4" w:rsidRDefault="00F112F4" w:rsidP="00F11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480400" w14:textId="77777777" w:rsidR="00F112F4" w:rsidRDefault="00F112F4" w:rsidP="00F112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CE2CF2" w14:textId="77777777" w:rsidR="00F112F4" w:rsidRDefault="00F112F4" w:rsidP="00F112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12F4" w14:paraId="49805FF3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0CFAF" w14:textId="77777777" w:rsidR="00F112F4" w:rsidRDefault="00F112F4" w:rsidP="00F112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C2FCA" w14:textId="77777777" w:rsidR="00F112F4" w:rsidRDefault="00F112F4" w:rsidP="00F11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2093D" w14:textId="77777777" w:rsidR="00F112F4" w:rsidRDefault="00F112F4" w:rsidP="00F11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492D1E" w14:textId="77777777" w:rsidR="00F112F4" w:rsidRDefault="00F112F4" w:rsidP="00F112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54CE6F" w14:textId="77777777" w:rsidR="00F112F4" w:rsidRDefault="00F112F4" w:rsidP="00F112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12F4" w14:paraId="15574BBB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DCF22" w14:textId="77777777" w:rsidR="00F112F4" w:rsidRDefault="00F112F4" w:rsidP="00F112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302DBC" w14:textId="77777777" w:rsidR="00F112F4" w:rsidRDefault="00F112F4" w:rsidP="00F112F4">
            <w:pPr>
              <w:pStyle w:val="CRCoverPage"/>
              <w:spacing w:after="0"/>
              <w:rPr>
                <w:noProof/>
              </w:rPr>
            </w:pPr>
          </w:p>
        </w:tc>
      </w:tr>
      <w:tr w:rsidR="00F112F4" w14:paraId="3AD94AC5" w14:textId="77777777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0114E2" w14:textId="77777777" w:rsidR="00F112F4" w:rsidRDefault="00F112F4" w:rsidP="00F11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AF4AC" w14:textId="77777777" w:rsidR="00F112F4" w:rsidRDefault="00F112F4" w:rsidP="00F112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12F4" w:rsidRPr="008863B9" w14:paraId="09D85AAA" w14:textId="77777777" w:rsidTr="00FE78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162AB4" w14:textId="77777777" w:rsidR="00F112F4" w:rsidRPr="008863B9" w:rsidRDefault="00F112F4" w:rsidP="00F11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710BA4" w14:textId="77777777" w:rsidR="00F112F4" w:rsidRPr="008863B9" w:rsidRDefault="00F112F4" w:rsidP="00F112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12F4" w14:paraId="6EA5B1A2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AD531" w14:textId="77777777" w:rsidR="00F112F4" w:rsidRDefault="00F112F4" w:rsidP="00F11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1A3CD" w14:textId="77777777" w:rsidR="00F112F4" w:rsidRDefault="00F112F4" w:rsidP="00F112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C7C99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9AFD431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6C1E09" w14:textId="77777777" w:rsidR="009478EE" w:rsidRDefault="009478EE" w:rsidP="009478EE">
      <w:pPr>
        <w:rPr>
          <w:noProof/>
        </w:rPr>
      </w:pPr>
    </w:p>
    <w:p w14:paraId="23C92EFD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048166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781C7314" w14:textId="77777777" w:rsidR="004F0C14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F0C14" w:rsidRPr="00C9183C">
        <w:rPr>
          <w:rFonts w:ascii="Arial" w:hAnsi="Arial" w:cs="Arial"/>
          <w:iCs/>
        </w:rPr>
        <w:t>Table of Contents</w:t>
      </w:r>
      <w:r w:rsidR="004F0C14">
        <w:tab/>
      </w:r>
      <w:r w:rsidR="004F0C14">
        <w:fldChar w:fldCharType="begin"/>
      </w:r>
      <w:r w:rsidR="004F0C14">
        <w:instrText xml:space="preserve"> PAGEREF _Toc90481666 \h </w:instrText>
      </w:r>
      <w:r w:rsidR="004F0C14">
        <w:fldChar w:fldCharType="separate"/>
      </w:r>
      <w:r w:rsidR="004F0C14">
        <w:t>2</w:t>
      </w:r>
      <w:r w:rsidR="004F0C14">
        <w:fldChar w:fldCharType="end"/>
      </w:r>
    </w:p>
    <w:p w14:paraId="7677B7EE" w14:textId="77777777" w:rsidR="004F0C14" w:rsidRDefault="004F0C1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9183C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9183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_Toc90481667 \h </w:instrText>
      </w:r>
      <w:r>
        <w:fldChar w:fldCharType="separate"/>
      </w:r>
      <w:r>
        <w:t>2</w:t>
      </w:r>
      <w:r>
        <w:fldChar w:fldCharType="end"/>
      </w:r>
    </w:p>
    <w:p w14:paraId="69D8146D" w14:textId="77777777" w:rsidR="004F0C14" w:rsidRDefault="004F0C1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9183C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9183C">
        <w:rPr>
          <w:rFonts w:cs="Arial"/>
          <w:b/>
          <w:color w:val="000000"/>
          <w:lang w:eastAsia="en-GB"/>
        </w:rPr>
        <w:t xml:space="preserve">Correction to </w:t>
      </w:r>
      <w:r w:rsidRPr="00C9183C">
        <w:rPr>
          <w:rFonts w:cs="Arial"/>
          <w:b/>
          <w:bCs/>
          <w:color w:val="000000"/>
          <w:lang w:val="en-US" w:eastAsia="en-GB"/>
        </w:rPr>
        <w:t>function f_TC_8_1_2_1_1_NR5GC_TestBody</w:t>
      </w:r>
      <w:r>
        <w:tab/>
      </w:r>
      <w:r>
        <w:fldChar w:fldCharType="begin"/>
      </w:r>
      <w:r>
        <w:instrText xml:space="preserve"> PAGEREF _Toc90481668 \h </w:instrText>
      </w:r>
      <w:r>
        <w:fldChar w:fldCharType="separate"/>
      </w:r>
      <w:r>
        <w:t>2</w:t>
      </w:r>
      <w:r>
        <w:fldChar w:fldCharType="end"/>
      </w:r>
    </w:p>
    <w:p w14:paraId="21949A40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5CEE5E5E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90481667"/>
      <w:r w:rsidRPr="00854C55">
        <w:rPr>
          <w:b/>
        </w:rPr>
        <w:t>Corrections required</w:t>
      </w:r>
      <w:bookmarkEnd w:id="1"/>
      <w:bookmarkEnd w:id="2"/>
      <w:bookmarkEnd w:id="3"/>
    </w:p>
    <w:p w14:paraId="3FA7232D" w14:textId="77777777"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90481668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7F5C63" w:rsidRPr="007F5C63">
        <w:rPr>
          <w:rFonts w:cs="Arial"/>
          <w:b/>
          <w:bCs/>
          <w:color w:val="000000"/>
          <w:lang w:val="en-US" w:eastAsia="en-GB"/>
        </w:rPr>
        <w:t>f_TC_8_1_2_1_1_NR5GC_TestBody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5D9C753A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D45D3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C6646" w14:textId="77777777" w:rsidR="005D27CA" w:rsidRPr="007F5C63" w:rsidRDefault="00C81C0A" w:rsidP="00426FCD">
            <w:pPr>
              <w:pStyle w:val="CRCoverPage"/>
              <w:spacing w:after="0"/>
              <w:rPr>
                <w:noProof/>
              </w:rPr>
            </w:pPr>
            <w:r w:rsidRPr="007F5C63">
              <w:rPr>
                <w:noProof/>
              </w:rPr>
              <w:t>f_TC_8_1_2_1_1_NR5GC_TestBody</w:t>
            </w:r>
          </w:p>
        </w:tc>
      </w:tr>
      <w:tr w:rsidR="00FA485A" w14:paraId="7882ECD3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A1E31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1BC2" w14:textId="77777777" w:rsidR="00EF75CB" w:rsidRDefault="00EF75CB" w:rsidP="00EF75CB">
            <w:pPr>
              <w:pStyle w:val="CRCoverPage"/>
              <w:spacing w:after="0"/>
              <w:rPr>
                <w:b/>
                <w:i/>
                <w:sz w:val="28"/>
                <w:szCs w:val="22"/>
              </w:rPr>
            </w:pPr>
            <w:r>
              <w:rPr>
                <w:noProof/>
              </w:rPr>
              <w:t>In 21wk49 Implementation , at step 9-10 there is an extra DRB3</w:t>
            </w:r>
            <w:r w:rsidRPr="00CD6101">
              <w:rPr>
                <w:noProof/>
              </w:rPr>
              <w:t xml:space="preserve"> configuration. this change is introduced as part of R5s211</w:t>
            </w:r>
            <w:r w:rsidRPr="00CD6101">
              <w:rPr>
                <w:rFonts w:hint="eastAsia"/>
                <w:noProof/>
              </w:rPr>
              <w:t>5</w:t>
            </w:r>
            <w:r w:rsidRPr="00CD6101">
              <w:rPr>
                <w:noProof/>
              </w:rPr>
              <w:t>07 but this CR is withdrawn .</w:t>
            </w:r>
            <w:r>
              <w:rPr>
                <w:b/>
                <w:i/>
                <w:sz w:val="28"/>
                <w:szCs w:val="22"/>
              </w:rPr>
              <w:t xml:space="preserve"> </w:t>
            </w:r>
          </w:p>
          <w:p w14:paraId="4BB6D923" w14:textId="77777777" w:rsidR="00EF75CB" w:rsidRDefault="00EF75CB" w:rsidP="00EF75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DRB2 is released as part of step 13-14 , DRB3 is present along with SRB2 which is satisfying the core spec requirement 38.331 section 5.3.1.1 </w:t>
            </w:r>
          </w:p>
          <w:p w14:paraId="40B4F0B3" w14:textId="77777777" w:rsidR="00FA485A" w:rsidRPr="00AD4ADA" w:rsidRDefault="00EF75CB" w:rsidP="00EF75CB">
            <w:pPr>
              <w:pStyle w:val="CRCoverPage"/>
              <w:spacing w:after="0"/>
              <w:rPr>
                <w:noProof/>
              </w:rPr>
            </w:pPr>
            <w:r w:rsidRPr="00CC2484">
              <w:rPr>
                <w:rFonts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Aconfiguration with SRB2 without DRB or with DRB without SRB2 is not</w:t>
            </w:r>
            <w:r>
              <w:rPr>
                <w:rFonts w:cs="Arial" w:hint="eastAsia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</w:t>
            </w:r>
            <w:r w:rsidRPr="00CC2484">
              <w:rPr>
                <w:rFonts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supported(i.e., SRB2 and at least one DRB must be configured in the same RRCReconfiguration message, and it is not allowed to release all the DRBs without</w:t>
            </w:r>
            <w:r>
              <w:rPr>
                <w:rFonts w:cs="Arial" w:hint="eastAsia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</w:t>
            </w:r>
            <w:r w:rsidRPr="00CC2484">
              <w:rPr>
                <w:rFonts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releasing the RRC Connection). For IAB-MT, a configuration with SRB2 withoutDRB is supported.</w:t>
            </w:r>
          </w:p>
        </w:tc>
      </w:tr>
      <w:tr w:rsidR="00FA485A" w14:paraId="1EC49700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446C6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F7F6" w14:textId="77777777" w:rsidR="00FA485A" w:rsidRPr="001124B3" w:rsidRDefault="00D0752E" w:rsidP="00E742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Extra Drb3 configuration has to be removed from steps 9-10</w:t>
            </w:r>
          </w:p>
        </w:tc>
      </w:tr>
      <w:tr w:rsidR="00FA485A" w14:paraId="36D68620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8D93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318B" w14:textId="77777777" w:rsidR="00FA485A" w:rsidRPr="00CC39F9" w:rsidRDefault="00E819BC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E819BC">
              <w:rPr>
                <w:rFonts w:ascii="Arial" w:hAnsi="Arial" w:cs="Arial"/>
                <w:lang w:eastAsia="en-GB"/>
              </w:rPr>
              <w:t>develop\NR5GC\8_1_2\RRC_Reconfiguration_NR5GC.ttcn</w:t>
            </w:r>
          </w:p>
        </w:tc>
      </w:tr>
      <w:tr w:rsidR="00220349" w14:paraId="0387F17B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4514A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71A6" w14:textId="77777777"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147BF0C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0878EE27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3F871D39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09E3" w14:textId="77777777" w:rsidR="00D91571" w:rsidRPr="00D91571" w:rsidRDefault="00755B36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E7248C" w:rsidRPr="00E7248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D91571" w:rsidRPr="00D91571">
              <w:rPr>
                <w:rFonts w:ascii="Courier New" w:hAnsi="Courier New" w:cs="Courier New"/>
                <w:color w:val="000000"/>
                <w:lang w:eastAsia="de-DE"/>
              </w:rPr>
              <w:t>function f_TC_8_1_2_1_1_NR5GC_TestBody() runs on NR5GC_PTC</w:t>
            </w:r>
          </w:p>
          <w:p w14:paraId="33691A63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{ // @sic R5-197057 R5s200044 R5-216177 R5-217812 sic@</w:t>
            </w:r>
          </w:p>
          <w:p w14:paraId="62262865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NG_NAS_MSG_Indication_Type v_ReceivedMsg;</w:t>
            </w:r>
          </w:p>
          <w:p w14:paraId="6CE8A220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var NR_SecurityParams_Type v_SecurityParams := f_NR_Security_Get();</w:t>
            </w:r>
          </w:p>
          <w:p w14:paraId="33A093FF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v_ReceivedAsp;</w:t>
            </w:r>
          </w:p>
          <w:p w14:paraId="325A668B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v_NoOfDRBs := f_NR5GC_MobileInfo_GetNoOfDRBs();</w:t>
            </w:r>
          </w:p>
          <w:p w14:paraId="511CB238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NR_DRBInfo_Type v_DRBInfo;</w:t>
            </w:r>
          </w:p>
          <w:p w14:paraId="54EDF25F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integer v_DRBId;</w:t>
            </w:r>
          </w:p>
          <w:p w14:paraId="47781328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v_RadioBearerConfig;</w:t>
            </w:r>
          </w:p>
          <w:p w14:paraId="6483CDE8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v_CellGroupConfig;</w:t>
            </w:r>
          </w:p>
          <w:p w14:paraId="2F7F1818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NG_NAS_DL_Pdu_Type v_PiggyBackedMsgToSend;</w:t>
            </w:r>
          </w:p>
          <w:p w14:paraId="39CC3041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var PDUSessionInfoList_Type v_PDUSessionInfoList := f_NR5GC_MobileInfo_GetSessionInfoList();</w:t>
            </w:r>
          </w:p>
          <w:p w14:paraId="6963F7CA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var NR_RadioBearerList_Type v_SS_Config;</w:t>
            </w:r>
          </w:p>
          <w:p w14:paraId="3B25F9D8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AEE97CE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1" siclog@</w:t>
            </w:r>
          </w:p>
          <w:p w14:paraId="6E42867C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a Paging message to the UE on the appropriate paging block, and including the UE identity in one entry of the IE pagingRecordList.</w:t>
            </w:r>
          </w:p>
          <w:p w14:paraId="092E3C49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f_NR_Paging_Def(nr_Cell1, RRC_IDLE);</w:t>
            </w:r>
          </w:p>
          <w:p w14:paraId="4DCB6C19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FFEE209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2-4" siclog@</w:t>
            </w:r>
          </w:p>
          <w:p w14:paraId="40323CC6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UE transmits an RRCSetupRequest message</w:t>
            </w:r>
          </w:p>
          <w:p w14:paraId="62525909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an RRCSetup message</w:t>
            </w:r>
          </w:p>
          <w:p w14:paraId="0C2E97B2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an RRCSetupComplete to confirm the successful completion of the connection establishment.</w:t>
            </w:r>
          </w:p>
          <w:p w14:paraId="727E50F1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v_ReceivedMsg := f_NR_RRC_ConnEst_DefWithNas (nr_Cell1, tsc_NR_RRC_TI_Def, ?);</w:t>
            </w:r>
          </w:p>
          <w:p w14:paraId="72F4201D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A80EE66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if (v_NoOfDRBs == 0) {</w:t>
            </w:r>
          </w:p>
          <w:p w14:paraId="5F468E41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"No DRBs configured");</w:t>
            </w:r>
          </w:p>
          <w:p w14:paraId="30CC2D3B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3EFED34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//Get DRB Info for DRB associated with 1st Internet PDU session</w:t>
            </w:r>
          </w:p>
          <w:p w14:paraId="466BA348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v_DRBId := f_NR_GetDefaultDRB_ForFirstNonIMSPDUSession(); // @sic R5-200256 sic@</w:t>
            </w:r>
          </w:p>
          <w:p w14:paraId="2A63CE42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v_DRBInfo := f_NR_GetDRBInfo_FromId(v_DRBId);</w:t>
            </w:r>
          </w:p>
          <w:p w14:paraId="51EC904B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B6870AC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if (not (isvalue(v_DRBInfo))) { // @sic R5s200571 Ch. 4 sic@</w:t>
            </w:r>
          </w:p>
          <w:p w14:paraId="70B7781C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"No Non-IMS DRBs configured");</w:t>
            </w:r>
          </w:p>
          <w:p w14:paraId="4987AD4D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51048CC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CC5B48C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5" siclog@</w:t>
            </w:r>
          </w:p>
          <w:p w14:paraId="17AC0AD8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a SecurityModeCommand message to activate AS security.</w:t>
            </w:r>
          </w:p>
          <w:p w14:paraId="3E28CBD9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 := f_NR_Authentication_InitAS (v_SecurityParams, v_ReceivedMsg.SecurityProtection.NasCount);</w:t>
            </w:r>
          </w:p>
          <w:p w14:paraId="3E211355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f_NR_Security_Set(v_SecurityParams);</w:t>
            </w:r>
          </w:p>
          <w:p w14:paraId="15EF7302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E1BC003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Read PDCP SQN for SRB1 and calculate Ciphering Activation times</w:t>
            </w:r>
          </w:p>
          <w:p w14:paraId="29A1F3FB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v_SecurityParams.AS_Ciphering.ActTimeList := f_NR_RRC_CipherActTime_GetInitial(nr_Cell1);</w:t>
            </w:r>
          </w:p>
          <w:p w14:paraId="4519A333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396AC27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f_NR_SS_RRC_EnableIntProt_CiphULandDL(nr_Cell1,</w:t>
            </w:r>
          </w:p>
          <w:p w14:paraId="465718BA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v_SecurityParams.AS_Integrity,</w:t>
            </w:r>
          </w:p>
          <w:p w14:paraId="165C7921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v_SecurityParams.AS_Ciphering);</w:t>
            </w:r>
          </w:p>
          <w:p w14:paraId="749FAD7E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2CCFB80E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send SecurityModeCommand on SRB1. Follow on flag is set to TRUE to ensure the RRCConnectionReconfiguration message is sent on the same TTI and therefore</w:t>
            </w:r>
          </w:p>
          <w:p w14:paraId="37D4BF89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SRB.send(cas_NR_SRB1_RrcPdu_REQ_FollowOnFlag(nr_Cell1,</w:t>
            </w:r>
          </w:p>
          <w:p w14:paraId="77C4CB6D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-, // cs_TimingInfo_Now is needed for FollowOn = true to work</w:t>
            </w:r>
          </w:p>
          <w:p w14:paraId="53BCFA93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cs_38508_RRCSecurityModeCommand(tsc_NR_RRC_TI_Def,</w:t>
            </w:r>
          </w:p>
          <w:p w14:paraId="13E5BB7D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cs_38508_SecurityAlgorithmConfig(v_SecurityParams.AS_Ciphering.Algorithm,</w:t>
            </w:r>
          </w:p>
          <w:p w14:paraId="6F5654F8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v_SecurityParams.AS_Integrity.Algorithm))));</w:t>
            </w:r>
          </w:p>
          <w:p w14:paraId="5E068E86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// Sent before it sends SecurityModeComplete message.</w:t>
            </w:r>
          </w:p>
          <w:p w14:paraId="3C96A231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9D900C6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4FF9701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6" siclog@</w:t>
            </w:r>
          </w:p>
          <w:p w14:paraId="2C50CA92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Using the same slot as the SecurityModeCommand message in step 5, the SS transmits an RRCReconfiguration message to establish a data radio bearer, DRB1 and signalling radio bearer, SRB2.</w:t>
            </w:r>
          </w:p>
          <w:p w14:paraId="32780846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fl_NR_BuildRRCReconfigExistingDRBs (v_RadioBearerConfig, v_CellGroupConfig, v_SS_Config, nr_Cell1);</w:t>
            </w:r>
          </w:p>
          <w:p w14:paraId="41E238FA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EB0969B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v_CellGroupConfig.mac_CellGroupConfig := omit;</w:t>
            </w:r>
          </w:p>
          <w:p w14:paraId="778E6C3B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v_CellGroupConfig.physicalCellGroupConfig := omit;</w:t>
            </w:r>
          </w:p>
          <w:p w14:paraId="2DDB0EEB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v_CellGroupConfig.spCellConfig  := omit;</w:t>
            </w:r>
          </w:p>
          <w:p w14:paraId="47D80E09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f_ReconfigureDRBs( nr_Cell1,</w:t>
            </w:r>
          </w:p>
          <w:p w14:paraId="469F3FBE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{cs_NG_NAS_Request(tsc_SHT_IntegrityProtected_Ciphered, f_Get_NG_ServiceAcceptMsg())},  // @sic Baseline Moving sic@,</w:t>
            </w:r>
          </w:p>
          <w:p w14:paraId="665D3902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v_RadioBearerConfig,</w:t>
            </w:r>
          </w:p>
          <w:p w14:paraId="2160EB87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v_CellGroupConfig,</w:t>
            </w:r>
          </w:p>
          <w:p w14:paraId="1E385FCE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v_SS_Config,</w:t>
            </w:r>
          </w:p>
          <w:p w14:paraId="73C0196E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-, -,</w:t>
            </w:r>
          </w:p>
          <w:p w14:paraId="2B9C889F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false,</w:t>
            </w:r>
          </w:p>
          <w:p w14:paraId="2F3218C0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-, -,</w:t>
            </w:r>
          </w:p>
          <w:p w14:paraId="2FEC4130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v_SecurityParams);</w:t>
            </w:r>
          </w:p>
          <w:p w14:paraId="158D9433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37B201F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7" siclog@</w:t>
            </w:r>
          </w:p>
          <w:p w14:paraId="558C3CEC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SecurityModeComplete message?</w:t>
            </w:r>
          </w:p>
          <w:p w14:paraId="000A06BA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SRB.receive(car_NR_SRB1_RrcPdu_IND(nr_Cell1, cr_38508_RRCSecurityModeComplete(tsc_NR_RRC_TI_Def))); // receive SECURITY MODE COMPLETE</w:t>
            </w:r>
          </w:p>
          <w:p w14:paraId="1BB0AAA5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38F41B3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"Test Case 8.1.2.1.1: Step 7. SecurityModeComplete Received from UE");</w:t>
            </w:r>
          </w:p>
          <w:p w14:paraId="09D85BA1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C3FDCAB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8" siclog@</w:t>
            </w:r>
          </w:p>
          <w:p w14:paraId="49017A44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Check: Does the UE transmit an RRCReconfigurationComplete message to confirm the establishment of data radio bearer, DRB1 and signalling radio bearer, SRB2?</w:t>
            </w:r>
          </w:p>
          <w:p w14:paraId="58BC5CFE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SRB.receive(car_NR_SRB1_RrcPdu_IND(nr_Cell1, cr_38508_RRCReconfigurationComplete));</w:t>
            </w:r>
          </w:p>
          <w:p w14:paraId="4D485164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8");</w:t>
            </w:r>
          </w:p>
          <w:p w14:paraId="6A67505A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8828389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9/10 - Void" siclog@</w:t>
            </w:r>
          </w:p>
          <w:p w14:paraId="61FCD564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B934721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Must release and re-configure the SS for SRB2 and DRB1 to re-establish the RLC</w:t>
            </w:r>
          </w:p>
          <w:p w14:paraId="1C1C82C0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 (nr_Cell1, {cs_NR_SS_RadioBearer_Release(tsc_NR_RbId_SRB2)});</w:t>
            </w:r>
          </w:p>
          <w:p w14:paraId="0CD0B75A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 (nr_Cell1, {cs_NR_SS_RadioBearer_Release(cs_NR_RadioBearerId_DRB(v_DRBId))});</w:t>
            </w:r>
          </w:p>
          <w:p w14:paraId="3E16A2A1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DRB1 reconfigured during reconfiguration</w:t>
            </w:r>
          </w:p>
          <w:p w14:paraId="0569D767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f_NR_SS_CommonRadioBearerConfig(nr_Cell1, {cs_NR_SS_SRB2_Config});</w:t>
            </w:r>
          </w:p>
          <w:p w14:paraId="487946E3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FA13C57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v_RadioBearerConfig := cs_38508_RadioBearerConfigDef(omit, { cs_38508_NRDRB_ToAddMod(v_DRBInfo.SDAP_Config, v_DRBId, cs_38508_PDCP_Config),cs_38508_NRDRB_ToAddMod(v_DRBInfo.SDAP_Config, tsc_NR_DRB3, cs_38508_PDCP_Config)}); // @sic R5s211507 sic@</w:t>
            </w:r>
          </w:p>
          <w:p w14:paraId="1794D98F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Build RLC-BearerConfig for SRB2 and DRB</w:t>
            </w:r>
          </w:p>
          <w:p w14:paraId="446AF17B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 := f_NR_GetCellgroupConfig_DRB (nr_Cell1, {v_DRBId}, true);</w:t>
            </w:r>
          </w:p>
          <w:p w14:paraId="55BECDCE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There should be 2 entries and both of them need to update the re-establishRLC flag</w:t>
            </w:r>
          </w:p>
          <w:p w14:paraId="13EA34AD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v_CellGroupConfig.rlc_BearerToAddModList[0].reestablishRLC := true_;</w:t>
            </w:r>
          </w:p>
          <w:p w14:paraId="1AF38659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v_CellGroupConfig.rlc_BearerToAddModList[1].reestablishRLC := true_;</w:t>
            </w:r>
          </w:p>
          <w:p w14:paraId="0B75D256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212E417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11-12" siclog@</w:t>
            </w:r>
          </w:p>
          <w:p w14:paraId="69C51EB2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RRCReconfiguration message to modify SRB and DRB configuration.</w:t>
            </w:r>
          </w:p>
          <w:p w14:paraId="4A37726C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RRCReconfigurationComplete message?</w:t>
            </w:r>
          </w:p>
          <w:p w14:paraId="4C2D7851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f_NR_RRCReconfigNewDRBWithSSConfig(nr_Cell1,</w:t>
            </w:r>
          </w:p>
          <w:p w14:paraId="076DA886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v_RadioBearerConfig,</w:t>
            </w:r>
          </w:p>
          <w:p w14:paraId="14E6E224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{v_DRBInfo.SS_Config}, // re-establish DRB in SS with exactly the same config as earlier</w:t>
            </w:r>
          </w:p>
          <w:p w14:paraId="787E4129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v_CellGroupConfig,</w:t>
            </w:r>
          </w:p>
          <w:p w14:paraId="1E96CA0B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omit,</w:t>
            </w:r>
          </w:p>
          <w:p w14:paraId="19D1BD1F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tsc_NR_RbId_SRB1); // @sic R5s190388 sic@</w:t>
            </w:r>
          </w:p>
          <w:p w14:paraId="1E511FC9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12"); // @sic R5s190936 sic@</w:t>
            </w:r>
          </w:p>
          <w:p w14:paraId="293D2D79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B06516D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Build NAS command</w:t>
            </w:r>
          </w:p>
          <w:p w14:paraId="2C6E8D9A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v_PiggyBackedMsgToSend := f_Get_NG_PDUSessionReleaseCommand (int2oct(valueof(v_DRBInfo.PDUSessionId), 1)); // @sic R5s190936, R5s200564 sic@</w:t>
            </w:r>
          </w:p>
          <w:p w14:paraId="283B1FF8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Build RRC command</w:t>
            </w:r>
          </w:p>
          <w:p w14:paraId="7F462A75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v_RadioBearerConfig := cs_38508_RadioBearerConfigDef(omit, omit, {v_DRBId});</w:t>
            </w:r>
          </w:p>
          <w:p w14:paraId="41D7C1A4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 := cs_38508_CellGroupConfig(tsc_NR_CellGroupId_MCG, omit, {v_DRBInfo.RLC_Config.logicalChannelIdentity});</w:t>
            </w:r>
          </w:p>
          <w:p w14:paraId="0D2C833A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7FB308F4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if (not pc_IP_Ping) {</w:t>
            </w:r>
          </w:p>
          <w:p w14:paraId="126B8463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f_NR5GC_CloseUE_TestLoopModeB (nr_Cell1, '00'O);</w:t>
            </w:r>
          </w:p>
          <w:p w14:paraId="41C2744D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14:paraId="5BF47980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CE600EF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12A" siclog@</w:t>
            </w:r>
          </w:p>
          <w:p w14:paraId="2EBEBE12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test result of generic test procedure in TS 38.508-1 subclause 4.9.1</w:t>
            </w:r>
          </w:p>
          <w:p w14:paraId="668E8BEF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indicate that the UE is capable of exchanging IP data on DRB#1 established in Step 11?</w:t>
            </w:r>
          </w:p>
          <w:p w14:paraId="059B3009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f_NR5GC_CheckDataPath(nr_Cell1, f_NR5GC_GetPdnIndex(valueof(f_Get_PDUSessionForDNNType(v_PDUSessionInfoList, Internet_DNN))), dedicatedBearer, v_DRBId, "Step 12A");   // @sic R5-197057 R5s200341 Ch. 1 R5s200571 Ch. 4 sic@</w:t>
            </w:r>
          </w:p>
          <w:p w14:paraId="2D8E8570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FA1EE0E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12A1/12A4" siclog@</w:t>
            </w:r>
          </w:p>
          <w:p w14:paraId="12367D29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OPEN UE TEST LOOP Message. The UE transmits an OPEN UE TEST LOOP COMPLETE Message.</w:t>
            </w:r>
          </w:p>
          <w:p w14:paraId="4F6C3ADA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DEACTIVATE TEST MODE message. The UE transmits DEACTIVATE TEST MODE COMPLETE message.</w:t>
            </w:r>
          </w:p>
          <w:p w14:paraId="061A9670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if (not pc_IP_Ping) {</w:t>
            </w:r>
          </w:p>
          <w:p w14:paraId="450A06FA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f_NR5GC_OpenUE_TestLoopMode_Deactivate_TestMode(nr_Cell1);</w:t>
            </w:r>
          </w:p>
          <w:p w14:paraId="2CBA78D1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8B9B528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7678118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12B - 12C" siclog@</w:t>
            </w:r>
          </w:p>
          <w:p w14:paraId="38D04D16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Cause the UE to request establishment of PDU session.</w:t>
            </w:r>
          </w:p>
          <w:p w14:paraId="2A2A16E4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The PDU session establishment procedure as specified in TS 38.508-1 subclause 4.5A.2 takes place.</w:t>
            </w:r>
          </w:p>
          <w:p w14:paraId="2BBCF0C3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f_NR5GC_TriggerSinglePDUSession(nr_Cell1, f_NR5GC_MobileInfo_GetNoOfSessions()+1, -, tsc_RandomAPN); // @sic R5s211349 sic@</w:t>
            </w:r>
          </w:p>
          <w:p w14:paraId="0A6D2AB5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90C0845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13-14" siclog@</w:t>
            </w:r>
          </w:p>
          <w:p w14:paraId="7DA6007A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RRCReconfiguration message with a drb-ToReleaseList and PDU SESSION RELEASE COMMAND</w:t>
            </w:r>
          </w:p>
          <w:p w14:paraId="646D381D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RRCReconfigurationComplete message?</w:t>
            </w:r>
          </w:p>
          <w:p w14:paraId="4D0E8AAC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f_NR_RRCReconfigNewDRBWithSSConfig(nr_Cell1,</w:t>
            </w:r>
          </w:p>
          <w:p w14:paraId="41EAD608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v_RadioBearerConfig,</w:t>
            </w:r>
          </w:p>
          <w:p w14:paraId="6921B9CF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{v_DRBInfo.SS_Config}, // re-establish DRB in SS with exactly the same config as earlier</w:t>
            </w:r>
          </w:p>
          <w:p w14:paraId="4DE23049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v_CellGroupConfig,</w:t>
            </w:r>
          </w:p>
          <w:p w14:paraId="7963448C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{ cs_NG_NAS_RequestWithPiggybacking(tsc_SHT_IntegrityProtected_Ciphered, v_PiggyBackedMsgToSend) },</w:t>
            </w:r>
          </w:p>
          <w:p w14:paraId="70499B81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tsc_NR_RbId_SRB1, -, false); // @sic R5s190388 sic@</w:t>
            </w:r>
          </w:p>
          <w:p w14:paraId="52DF8C63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5199ACA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15 - Void" siclog@</w:t>
            </w:r>
          </w:p>
          <w:p w14:paraId="225415A5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ECF21C1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16" siclog@</w:t>
            </w:r>
          </w:p>
          <w:p w14:paraId="3B4E8F2D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an ULInformationTransfer message and a UL NAS TRASPORT containing PDU SESSION RELEASE COMPLETE.</w:t>
            </w:r>
          </w:p>
          <w:p w14:paraId="4FD795AD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interleave</w:t>
            </w:r>
          </w:p>
          <w:p w14:paraId="1C95F002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3F252E41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[] SRB.receive(car_NR_SRB_RrcPdu_IND(nr_Cell1, tsc_NR_RbId_SRB1, cr_38508_RRCReconfigurationComplete))</w:t>
            </w:r>
          </w:p>
          <w:p w14:paraId="106C4FEE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{}</w:t>
            </w:r>
          </w:p>
          <w:p w14:paraId="2643088C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// The UE transmits an ULInformationTransfer message and a UL NAS TRASPORT containing PDU SESSION RELEASE COMPLETE.</w:t>
            </w:r>
          </w:p>
          <w:p w14:paraId="74ABA757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[]SRB.receive(car_NR_SRB_NasPdu_IND(nr_Cell1,</w:t>
            </w:r>
          </w:p>
          <w:p w14:paraId="783FB58E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tsc_NR_RbId_SRB2,</w:t>
            </w:r>
          </w:p>
          <w:p w14:paraId="3F24F9A7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cr_NG_NAS_IndWithPiggybacking((tsc_SHT_IntegrityProtected_Ciphered,tsc_SHT_IntegrityProtected)))) -&gt; value v_ReceivedAsp{}</w:t>
            </w:r>
          </w:p>
          <w:p w14:paraId="088A5942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E8EE76F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14");</w:t>
            </w:r>
          </w:p>
          <w:p w14:paraId="0B51587B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ABC2147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f_Check_NG_PDUSessionReleaseComplete (v_PDUSessionInfoList, v_ReceivedAsp.Signalling.Nas[0].Pdu, int2oct(valueof(v_DRBInfo.PDUSessionId), 1))) { // @sic R5s200564 sic@</w:t>
            </w:r>
          </w:p>
          <w:p w14:paraId="2E557C48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"Step 15");</w:t>
            </w:r>
          </w:p>
          <w:p w14:paraId="208DA7AE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56689A9" w14:textId="77777777" w:rsidR="00D91571" w:rsidRPr="00D91571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14:paraId="79BC1539" w14:textId="77777777" w:rsidR="001127D4" w:rsidRPr="00722896" w:rsidRDefault="00D91571" w:rsidP="00D915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91571">
              <w:rPr>
                <w:rFonts w:ascii="Courier New" w:hAnsi="Courier New" w:cs="Courier New"/>
                <w:color w:val="000000"/>
                <w:lang w:eastAsia="de-DE"/>
              </w:rPr>
              <w:t xml:space="preserve">   }//end of f_TC_8_1_2_1_1_NR5GC_TestBody</w:t>
            </w:r>
          </w:p>
        </w:tc>
      </w:tr>
    </w:tbl>
    <w:p w14:paraId="3D78F4BD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6451D91D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311FA8A1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214D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>function f_TC_8_1_2_1_1_NR5GC_TestBody() runs on NR5GC_PTC</w:t>
            </w:r>
          </w:p>
          <w:p w14:paraId="1A2152CD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{ // @sic R5-197057 R5s200044 R5-216177 R5-217812 sic@</w:t>
            </w:r>
          </w:p>
          <w:p w14:paraId="0B72556C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NG_NAS_MSG_Indication_Type v_ReceivedMsg;</w:t>
            </w:r>
          </w:p>
          <w:p w14:paraId="3C43C6A2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var NR_SecurityParams_Type v_SecurityParams := f_NR_Security_Get();</w:t>
            </w:r>
          </w:p>
          <w:p w14:paraId="0F2809C0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v_ReceivedAsp;</w:t>
            </w:r>
          </w:p>
          <w:p w14:paraId="0E0AB683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v_NoOfDRBs := f_NR5GC_MobileInfo_GetNoOfDRBs();</w:t>
            </w:r>
          </w:p>
          <w:p w14:paraId="4C087610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NR_DRBInfo_Type v_DRBInfo;</w:t>
            </w:r>
          </w:p>
          <w:p w14:paraId="7BA61FAC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v_DRBId;</w:t>
            </w:r>
          </w:p>
          <w:p w14:paraId="2F19FDD9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v_RadioBearerConfig;</w:t>
            </w:r>
          </w:p>
          <w:p w14:paraId="132C4B1F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v_CellGroupConfig;</w:t>
            </w:r>
          </w:p>
          <w:p w14:paraId="254A9D36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NG_NAS_DL_Pdu_Type v_PiggyBackedMsgToSend;</w:t>
            </w:r>
          </w:p>
          <w:p w14:paraId="3A7DD5E4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var PDUSessionInfoList_Type v_PDUSessionInfoList := f_NR5GC_MobileInfo_GetSessionInfoList();</w:t>
            </w:r>
          </w:p>
          <w:p w14:paraId="08836B4A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var NR_RadioBearerList_Type v_SS_Config;</w:t>
            </w:r>
          </w:p>
          <w:p w14:paraId="34B7B918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744A4F0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1" siclog@</w:t>
            </w:r>
          </w:p>
          <w:p w14:paraId="6F784F25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a Paging message to the UE on the appropriate paging block, and including the UE identity in one entry of the IE pagingRecordList.</w:t>
            </w:r>
          </w:p>
          <w:p w14:paraId="758134FA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f_NR_Paging_Def(nr_Cell1, RRC_IDLE);</w:t>
            </w:r>
          </w:p>
          <w:p w14:paraId="78DA4271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833F158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2-4" siclog@</w:t>
            </w:r>
          </w:p>
          <w:p w14:paraId="2BBEA665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UE transmits an RRCSetupRequest message</w:t>
            </w:r>
          </w:p>
          <w:p w14:paraId="4C0239F9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an RRCSetup message</w:t>
            </w:r>
          </w:p>
          <w:p w14:paraId="0C76D1AA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an RRCSetupComplete to confirm the successful completion of the connection establishment.</w:t>
            </w:r>
          </w:p>
          <w:p w14:paraId="45560FD2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v_ReceivedMsg := f_NR_RRC_ConnEst_DefWithNas (nr_Cell1, tsc_NR_RRC_TI_Def, ?);</w:t>
            </w:r>
          </w:p>
          <w:p w14:paraId="11A9B373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655F32F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if (v_NoOfDRBs == 0) {</w:t>
            </w:r>
          </w:p>
          <w:p w14:paraId="1A5F1297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"No DRBs configured");</w:t>
            </w:r>
          </w:p>
          <w:p w14:paraId="4C58ED64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A97FA8F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//Get DRB Info for DRB associated with 1st Internet PDU session</w:t>
            </w:r>
          </w:p>
          <w:p w14:paraId="037402A4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v_DRBId := f_NR_GetDefaultDRB_ForFirstNonIMSPDUSession(); // @sic R5-200256 sic@</w:t>
            </w:r>
          </w:p>
          <w:p w14:paraId="1495F405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v_DRBInfo := f_NR_GetDRBInfo_FromId(v_DRBId);</w:t>
            </w:r>
          </w:p>
          <w:p w14:paraId="57BF1E42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9F8BDE4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if (not (isvalue(v_DRBInfo))) { // @sic R5s200571 Ch. 4 sic@</w:t>
            </w:r>
          </w:p>
          <w:p w14:paraId="3699AD98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"No Non-IMS DRBs configured");</w:t>
            </w:r>
          </w:p>
          <w:p w14:paraId="40A56AEC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503BD3F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B7FE7BD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5" siclog@</w:t>
            </w:r>
          </w:p>
          <w:p w14:paraId="14EA0CF0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a SecurityModeCommand message to activate AS security.</w:t>
            </w:r>
          </w:p>
          <w:p w14:paraId="71FF0D67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 := f_NR_Authentication_InitAS (v_SecurityParams, v_ReceivedMsg.SecurityProtection.NasCount);</w:t>
            </w:r>
          </w:p>
          <w:p w14:paraId="60B22DCA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f_NR_Security_Set(v_SecurityParams);</w:t>
            </w:r>
          </w:p>
          <w:p w14:paraId="2E938483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C4F5F2B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Read PDCP SQN for SRB1 and calculate Ciphering Activation times</w:t>
            </w:r>
          </w:p>
          <w:p w14:paraId="3C02DCB2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v_SecurityParams.AS_Ciphering.ActTimeList := f_NR_RRC_CipherActTime_GetInitial(nr_Cell1);</w:t>
            </w:r>
          </w:p>
          <w:p w14:paraId="54D97E0B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6C53C9F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f_NR_SS_RRC_EnableIntProt_CiphULandDL(nr_Cell1,</w:t>
            </w:r>
          </w:p>
          <w:p w14:paraId="47B36452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v_SecurityParams.AS_Integrity,</w:t>
            </w:r>
          </w:p>
          <w:p w14:paraId="481C7F58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v_SecurityParams.AS_Ciphering);</w:t>
            </w:r>
          </w:p>
          <w:p w14:paraId="084E3FD8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CF3F206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send SecurityModeCommand on SRB1. Follow on flag is set to TRUE to ensure the RRCConnectionReconfiguration message is sent on the same TTI and therefore</w:t>
            </w:r>
          </w:p>
          <w:p w14:paraId="75989EA0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SRB.send(cas_NR_SRB1_RrcPdu_REQ_FollowOnFlag(nr_Cell1,</w:t>
            </w:r>
          </w:p>
          <w:p w14:paraId="7B0A6724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-, // cs_TimingInfo_Now is needed for FollowOn = true to work</w:t>
            </w:r>
          </w:p>
          <w:p w14:paraId="5923DC91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cs_38508_RRCSecurityModeCommand(tsc_NR_RRC_TI_Def,</w:t>
            </w:r>
          </w:p>
          <w:p w14:paraId="4FD196B1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cs_38508_SecurityAlgorithmConfig(v_SecurityParams.AS_Ciphering.Algorithm,</w:t>
            </w:r>
          </w:p>
          <w:p w14:paraId="368EF358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v_SecurityParams.AS_Integrity.Algorithm))));</w:t>
            </w:r>
          </w:p>
          <w:p w14:paraId="251A5827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// Sent before it sends SecurityModeComplete message.</w:t>
            </w:r>
          </w:p>
          <w:p w14:paraId="7EB49A32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18C5BAF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0A63B97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@siclog "Step 6" siclog@</w:t>
            </w:r>
          </w:p>
          <w:p w14:paraId="7448E2CC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Using the same slot as the SecurityModeCommand message in step 5, the SS transmits an RRCReconfiguration message to establish a data radio bearer, DRB1 and signalling radio bearer, SRB2.</w:t>
            </w:r>
          </w:p>
          <w:p w14:paraId="2B31AF3C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fl_NR_BuildRRCReconfigExistingDRBs (v_RadioBearerConfig, v_CellGroupConfig, v_SS_Config, nr_Cell1);</w:t>
            </w:r>
          </w:p>
          <w:p w14:paraId="2C1C65D8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87BC92A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v_CellGroupConfig.mac_CellGroupConfig := omit;</w:t>
            </w:r>
          </w:p>
          <w:p w14:paraId="1FE124DB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v_CellGroupConfig.physicalCellGroupConfig := omit;</w:t>
            </w:r>
          </w:p>
          <w:p w14:paraId="1B4F9BCF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v_CellGroupConfig.spCellConfig  := omit;</w:t>
            </w:r>
          </w:p>
          <w:p w14:paraId="58191B28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f_ReconfigureDRBs( nr_Cell1,</w:t>
            </w:r>
          </w:p>
          <w:p w14:paraId="5633A7E5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{cs_NG_NAS_Request(tsc_SHT_IntegrityProtected_Ciphered, f_Get_NG_ServiceAcceptMsg())},  // @sic Baseline Moving sic@,</w:t>
            </w:r>
          </w:p>
          <w:p w14:paraId="16BCD848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v_RadioBearerConfig,</w:t>
            </w:r>
          </w:p>
          <w:p w14:paraId="65C1FEB2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v_CellGroupConfig,</w:t>
            </w:r>
          </w:p>
          <w:p w14:paraId="5E54E9E0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v_SS_Config,</w:t>
            </w:r>
          </w:p>
          <w:p w14:paraId="7A9D0FD6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-, -,</w:t>
            </w:r>
          </w:p>
          <w:p w14:paraId="7675804C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false,</w:t>
            </w:r>
          </w:p>
          <w:p w14:paraId="14C7D1AF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-, -,</w:t>
            </w:r>
          </w:p>
          <w:p w14:paraId="50C3D39B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v_SecurityParams);</w:t>
            </w:r>
          </w:p>
          <w:p w14:paraId="0399C185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CA1C77C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7" siclog@</w:t>
            </w:r>
          </w:p>
          <w:p w14:paraId="256EB46B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SecurityModeComplete message?</w:t>
            </w:r>
          </w:p>
          <w:p w14:paraId="230C3494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SRB.receive(car_NR_SRB1_RrcPdu_IND(nr_Cell1, cr_38508_RRCSecurityModeComplete(tsc_NR_RRC_TI_Def))); // receive SECURITY MODE COMPLETE</w:t>
            </w:r>
          </w:p>
          <w:p w14:paraId="2649E516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BE6563A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"Test Case 8.1.2.1.1: Step 7. SecurityModeComplete Received from UE");</w:t>
            </w:r>
          </w:p>
          <w:p w14:paraId="4E86FC16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B81AC23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8" siclog@</w:t>
            </w:r>
          </w:p>
          <w:p w14:paraId="28B593E2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RRCReconfigurationComplete message to confirm the establishment of data radio bearer, DRB1 and signalling radio bearer, SRB2?</w:t>
            </w:r>
          </w:p>
          <w:p w14:paraId="58F6FE6C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SRB.receive(car_NR_SRB1_RrcPdu_IND(nr_Cell1, cr_38508_RRCReconfigurationComplete));</w:t>
            </w:r>
          </w:p>
          <w:p w14:paraId="168B4D5A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8");</w:t>
            </w:r>
          </w:p>
          <w:p w14:paraId="7923408C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870264E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9/10 - Void" siclog@</w:t>
            </w:r>
          </w:p>
          <w:p w14:paraId="617A6A75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052E877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Must release and re-configure the SS for SRB2 and DRB1 to re-establish the RLC</w:t>
            </w:r>
          </w:p>
          <w:p w14:paraId="77ACEE86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 (nr_Cell1, {cs_NR_SS_RadioBearer_Release(tsc_NR_RbId_SRB2)});</w:t>
            </w:r>
          </w:p>
          <w:p w14:paraId="40478DF4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 (nr_Cell1, {cs_NR_SS_RadioBearer_Release(cs_NR_RadioBearerId_DRB(v_DRBId))});</w:t>
            </w:r>
          </w:p>
          <w:p w14:paraId="141DAC79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DRB1 reconfigured during reconfiguration</w:t>
            </w:r>
          </w:p>
          <w:p w14:paraId="516E67D6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f_NR_SS_CommonRadioBearerConfig(nr_Cell1, {cs_NR_SS_SRB2_Config});</w:t>
            </w:r>
          </w:p>
          <w:p w14:paraId="13925A55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0A01D55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r w:rsidRPr="00DD52A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v_RadioBearerConfig := cs_38508_RadioBearerConfigDef(omit, { cs_38508_NRDRB_ToAddMod(v_DRBInfo.SDAP_Config, v_DRBId, cs_38508_PDCP_Config)</w:t>
            </w:r>
            <w:r w:rsidRPr="00DD52AA">
              <w:rPr>
                <w:rFonts w:ascii="Courier New" w:hAnsi="Courier New" w:cs="Courier New"/>
                <w:color w:val="FF0000"/>
                <w:highlight w:val="yellow"/>
                <w:lang w:eastAsia="de-DE"/>
              </w:rPr>
              <w:t>/*,cs_38508_NRDRB_ToAddMod(v_DRBInfo.SDAP_Config, tsc_NR_DRB3, cs_38508_PDCP_Config)*/</w:t>
            </w:r>
            <w:r w:rsidRPr="00DD52A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}); // @sic R5s211507 sic@</w:t>
            </w:r>
          </w:p>
          <w:p w14:paraId="49923765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Build RLC-BearerConfig for SRB2 and DRB</w:t>
            </w:r>
          </w:p>
          <w:p w14:paraId="0963FEBA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 := f_NR_GetCellgroupConfig_DRB (nr_Cell1, {v_DRBId}, true);</w:t>
            </w:r>
          </w:p>
          <w:p w14:paraId="5C2FE1A9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There should be 2 entries and both of them need to update the re-establishRLC flag</w:t>
            </w:r>
          </w:p>
          <w:p w14:paraId="33F10429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v_CellGroupConfig.rlc_BearerToAddModList[0].reestablishRLC := true_;</w:t>
            </w:r>
          </w:p>
          <w:p w14:paraId="403964B9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v_CellGroupConfig.rlc_BearerToAddModList[1].reestablishRLC := true_;</w:t>
            </w:r>
          </w:p>
          <w:p w14:paraId="74D9E026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57914ED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11-12" siclog@</w:t>
            </w:r>
          </w:p>
          <w:p w14:paraId="7124C380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RRCReconfiguration message to modify SRB and DRB configuration.</w:t>
            </w:r>
          </w:p>
          <w:p w14:paraId="2A6D0BEC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RRCReconfigurationComplete message?</w:t>
            </w:r>
          </w:p>
          <w:p w14:paraId="346F317B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f_NR_RRCReconfigNewDRBWithSSConfig(nr_Cell1,</w:t>
            </w:r>
          </w:p>
          <w:p w14:paraId="28C9FFDF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v_RadioBearerConfig,</w:t>
            </w:r>
          </w:p>
          <w:p w14:paraId="6869CCB9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{v_DRBInfo.SS_Config}, // re-establish DRB in SS with exactly the same config as earlier</w:t>
            </w:r>
          </w:p>
          <w:p w14:paraId="3DDFD6AF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v_CellGroupConfig,</w:t>
            </w:r>
          </w:p>
          <w:p w14:paraId="4F3BCC9E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omit,</w:t>
            </w:r>
          </w:p>
          <w:p w14:paraId="4425A975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tsc_NR_RbId_SRB1); // @sic R5s190388 sic@</w:t>
            </w:r>
          </w:p>
          <w:p w14:paraId="73E2C218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12"); // @sic R5s190936 sic@</w:t>
            </w:r>
          </w:p>
          <w:p w14:paraId="5D3D15B1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B7614A0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Build NAS command</w:t>
            </w:r>
          </w:p>
          <w:p w14:paraId="4C01F220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v_PiggyBackedMsgToSend := f_Get_NG_PDUSessionReleaseCommand (int2oct(valueof(v_DRBInfo.PDUSessionId), 1)); // @sic R5s190936, R5s200564 sic@</w:t>
            </w:r>
          </w:p>
          <w:p w14:paraId="01B291B7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Build RRC command</w:t>
            </w:r>
          </w:p>
          <w:p w14:paraId="3A8CD606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v_RadioBearerConfig := cs_38508_RadioBearerConfigDef(omit, omit, {v_DRBId});</w:t>
            </w:r>
          </w:p>
          <w:p w14:paraId="47FB7508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 := cs_38508_CellGroupConfig(tsc_NR_CellGroupId_MCG, omit, {v_DRBInfo.RLC_Config.logicalChannelIdentity});</w:t>
            </w:r>
          </w:p>
          <w:p w14:paraId="14C57E03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7800537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if (not pc_IP_Ping) {</w:t>
            </w:r>
          </w:p>
          <w:p w14:paraId="0554FDCE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f_NR5GC_CloseUE_TestLoopModeB (nr_Cell1, '00'O);</w:t>
            </w:r>
          </w:p>
          <w:p w14:paraId="28996DD4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14:paraId="21171504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D8DFA5F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12A" siclog@</w:t>
            </w:r>
          </w:p>
          <w:p w14:paraId="1ACABFAB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test result of generic test procedure in TS 38.508-1 subclause 4.9.1</w:t>
            </w:r>
          </w:p>
          <w:p w14:paraId="6F27BC97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indicate that the UE is capable of exchanging IP data on DRB#1 established in Step 11?</w:t>
            </w:r>
          </w:p>
          <w:p w14:paraId="627AD2E8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f_NR5GC_CheckDataPath(nr_Cell1, f_NR5GC_GetPdnIndex(valueof(f_Get_PDUSessionForDNNType(v_PDUSessionInfoList, Internet_DNN))), dedicatedBearer, v_DRBId, "Step 12A");   // @sic R5-197057 R5s200341 Ch. 1 R5s200571 Ch. 4 sic@</w:t>
            </w:r>
          </w:p>
          <w:p w14:paraId="1CF9F768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C95248D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12A1/12A4" siclog@</w:t>
            </w:r>
          </w:p>
          <w:p w14:paraId="40A811E9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OPEN UE TEST LOOP Message. The UE transmits an OPEN UE TEST LOOP COMPLETE Message.</w:t>
            </w:r>
          </w:p>
          <w:p w14:paraId="0AC3E593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The SS transmits DEACTIVATE TEST MODE message. The UE transmits DEACTIVATE TEST MODE COMPLETE message.</w:t>
            </w:r>
          </w:p>
          <w:p w14:paraId="184AE849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if (not pc_IP_Ping) {</w:t>
            </w:r>
          </w:p>
          <w:p w14:paraId="0CBDEE9F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f_NR5GC_OpenUE_TestLoopMode_Deactivate_TestMode(nr_Cell1);</w:t>
            </w:r>
          </w:p>
          <w:p w14:paraId="6D7802C8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00F9543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0DE06AD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12B - 12C" siclog@</w:t>
            </w:r>
          </w:p>
          <w:p w14:paraId="40B304CC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Cause the UE to request establishment of PDU session.</w:t>
            </w:r>
          </w:p>
          <w:p w14:paraId="2ECBD9CE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The PDU session establishment procedure as specified in TS 38.508-1 subclause 4.5A.2 takes place.</w:t>
            </w:r>
          </w:p>
          <w:p w14:paraId="5D6F898D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f_NR5GC_TriggerSinglePDUSession(nr_Cell1, f_NR5GC_MobileInfo_GetNoOfSessions()+1, -, tsc_RandomAPN); // @sic R5s211349 sic@</w:t>
            </w:r>
          </w:p>
          <w:p w14:paraId="1AFCDEA3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1F5C2B7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13-14" siclog@</w:t>
            </w:r>
          </w:p>
          <w:p w14:paraId="7C3BECD3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RRCReconfiguration message with a drb-ToReleaseList and PDU SESSION RELEASE COMMAND</w:t>
            </w:r>
          </w:p>
          <w:p w14:paraId="21F94EB8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RRCReconfigurationComplete message?</w:t>
            </w:r>
          </w:p>
          <w:p w14:paraId="744DAA41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f_NR_RRCReconfigNewDRBWithSSConfig(nr_Cell1,</w:t>
            </w:r>
          </w:p>
          <w:p w14:paraId="62896F68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v_RadioBearerConfig,</w:t>
            </w:r>
          </w:p>
          <w:p w14:paraId="4D83C2EB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{v_DRBInfo.SS_Config}, // re-establish DRB in SS with exactly the same config as earlier</w:t>
            </w:r>
          </w:p>
          <w:p w14:paraId="52D99EEA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v_CellGroupConfig,</w:t>
            </w:r>
          </w:p>
          <w:p w14:paraId="01B26648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{ cs_NG_NAS_RequestWithPiggybacking(tsc_SHT_IntegrityProtected_Ciphered, v_PiggyBackedMsgToSend) },</w:t>
            </w:r>
          </w:p>
          <w:p w14:paraId="340A8185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tsc_NR_RbId_SRB1, -, false); // @sic R5s190388 sic@</w:t>
            </w:r>
          </w:p>
          <w:p w14:paraId="121788FD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BEF08D6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15 - Void" siclog@</w:t>
            </w:r>
          </w:p>
          <w:p w14:paraId="0C32B2B1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FFDE594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16" siclog@</w:t>
            </w:r>
          </w:p>
          <w:p w14:paraId="1A5D17DD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an ULInformationTransfer message and a UL NAS TRASPORT containing PDU SESSION RELEASE COMPLETE.</w:t>
            </w:r>
          </w:p>
          <w:p w14:paraId="00693C80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interleave</w:t>
            </w:r>
          </w:p>
          <w:p w14:paraId="6042AB5A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78B48604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[] SRB.receive(car_NR_SRB_RrcPdu_IND(nr_Cell1, tsc_NR_RbId_SRB1, cr_38508_RRCReconfigurationComplete))</w:t>
            </w:r>
          </w:p>
          <w:p w14:paraId="40864C60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{}</w:t>
            </w:r>
          </w:p>
          <w:p w14:paraId="7B2CE1B4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// The UE transmits an ULInformationTransfer message and a UL NAS TRASPORT containing PDU SESSION RELEASE COMPLETE.</w:t>
            </w:r>
          </w:p>
          <w:p w14:paraId="03DBA6A3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[]SRB.receive(car_NR_SRB_NasPdu_IND(nr_Cell1,</w:t>
            </w:r>
          </w:p>
          <w:p w14:paraId="1C947297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tsc_NR_RbId_SRB2,</w:t>
            </w:r>
          </w:p>
          <w:p w14:paraId="05FCC740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cr_NG_NAS_IndWithPiggybacking((tsc_SHT_IntegrityProtected_Ciphered,tsc_SHT_IntegrityProtected)))) -&gt; value v_ReceivedAsp{}</w:t>
            </w:r>
          </w:p>
          <w:p w14:paraId="4D74A529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EF0F79B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14");</w:t>
            </w:r>
          </w:p>
          <w:p w14:paraId="4D57A364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6240201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if (not f_Check_NG_PDUSessionReleaseComplete (v_PDUSessionInfoList, v_ReceivedAsp.Signalling.Nas[0].Pdu, int2oct(valueof(v_DRBInfo.PDUSessionId), 1))) { // @sic R5s200564 sic@</w:t>
            </w:r>
          </w:p>
          <w:p w14:paraId="1E6DAF91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"Step 15");</w:t>
            </w:r>
          </w:p>
          <w:p w14:paraId="70F500ED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231673B" w14:textId="77777777" w:rsidR="0071537C" w:rsidRPr="0071537C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14:paraId="3C5201E6" w14:textId="77777777" w:rsidR="001127D4" w:rsidRPr="006D35E4" w:rsidRDefault="0071537C" w:rsidP="007153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1537C">
              <w:rPr>
                <w:rFonts w:ascii="Courier New" w:hAnsi="Courier New" w:cs="Courier New"/>
                <w:color w:val="000000"/>
                <w:lang w:eastAsia="de-DE"/>
              </w:rPr>
              <w:t xml:space="preserve">   }//end of f_TC_8_1_2_1_1_NR5GC_TestBody</w:t>
            </w:r>
          </w:p>
        </w:tc>
      </w:tr>
    </w:tbl>
    <w:p w14:paraId="2694EB54" w14:textId="77777777" w:rsidR="00F96833" w:rsidRDefault="00F96833" w:rsidP="005F5CEE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471F2" w14:textId="77777777" w:rsidR="0001049C" w:rsidRDefault="0001049C">
      <w:r>
        <w:separator/>
      </w:r>
    </w:p>
  </w:endnote>
  <w:endnote w:type="continuationSeparator" w:id="0">
    <w:p w14:paraId="12E415C7" w14:textId="77777777" w:rsidR="0001049C" w:rsidRDefault="00010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7CAC7" w14:textId="77777777" w:rsidR="0001049C" w:rsidRDefault="0001049C">
      <w:r>
        <w:separator/>
      </w:r>
    </w:p>
  </w:footnote>
  <w:footnote w:type="continuationSeparator" w:id="0">
    <w:p w14:paraId="1DCAF136" w14:textId="77777777" w:rsidR="0001049C" w:rsidRDefault="000104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369D5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66865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8BAFE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6131C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49C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67DBE"/>
    <w:rsid w:val="000724EA"/>
    <w:rsid w:val="00074218"/>
    <w:rsid w:val="000749BF"/>
    <w:rsid w:val="0008356D"/>
    <w:rsid w:val="00084025"/>
    <w:rsid w:val="00084DD9"/>
    <w:rsid w:val="00086B57"/>
    <w:rsid w:val="00093BCD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141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D62AE"/>
    <w:rsid w:val="000E07FB"/>
    <w:rsid w:val="000E34B8"/>
    <w:rsid w:val="000E681E"/>
    <w:rsid w:val="000E732E"/>
    <w:rsid w:val="000F0F70"/>
    <w:rsid w:val="000F119F"/>
    <w:rsid w:val="000F16B4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4AE4"/>
    <w:rsid w:val="0013630B"/>
    <w:rsid w:val="00136690"/>
    <w:rsid w:val="001373AB"/>
    <w:rsid w:val="00140F92"/>
    <w:rsid w:val="00141E68"/>
    <w:rsid w:val="001423DB"/>
    <w:rsid w:val="001425BB"/>
    <w:rsid w:val="00145D43"/>
    <w:rsid w:val="001467D7"/>
    <w:rsid w:val="00146DCF"/>
    <w:rsid w:val="00150799"/>
    <w:rsid w:val="00155AF0"/>
    <w:rsid w:val="00157A6A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4378"/>
    <w:rsid w:val="0019670B"/>
    <w:rsid w:val="00196C17"/>
    <w:rsid w:val="001A08B3"/>
    <w:rsid w:val="001A0D31"/>
    <w:rsid w:val="001A1F6E"/>
    <w:rsid w:val="001A3A40"/>
    <w:rsid w:val="001A3E1A"/>
    <w:rsid w:val="001A41BB"/>
    <w:rsid w:val="001A6DD0"/>
    <w:rsid w:val="001A709A"/>
    <w:rsid w:val="001A7B60"/>
    <w:rsid w:val="001B2825"/>
    <w:rsid w:val="001B40B2"/>
    <w:rsid w:val="001B52F0"/>
    <w:rsid w:val="001B65A9"/>
    <w:rsid w:val="001B7A65"/>
    <w:rsid w:val="001C249D"/>
    <w:rsid w:val="001C31F3"/>
    <w:rsid w:val="001C5C2A"/>
    <w:rsid w:val="001D22EC"/>
    <w:rsid w:val="001D7DA2"/>
    <w:rsid w:val="001E1129"/>
    <w:rsid w:val="001E1BEE"/>
    <w:rsid w:val="001E3D37"/>
    <w:rsid w:val="001E41F3"/>
    <w:rsid w:val="001E742C"/>
    <w:rsid w:val="001F121A"/>
    <w:rsid w:val="001F1817"/>
    <w:rsid w:val="001F406A"/>
    <w:rsid w:val="001F4FAB"/>
    <w:rsid w:val="00200CF3"/>
    <w:rsid w:val="0020107D"/>
    <w:rsid w:val="00202337"/>
    <w:rsid w:val="002040A1"/>
    <w:rsid w:val="00204437"/>
    <w:rsid w:val="00205361"/>
    <w:rsid w:val="00205944"/>
    <w:rsid w:val="002102E3"/>
    <w:rsid w:val="00212AF9"/>
    <w:rsid w:val="00220349"/>
    <w:rsid w:val="00220405"/>
    <w:rsid w:val="00221C5A"/>
    <w:rsid w:val="00222013"/>
    <w:rsid w:val="00232611"/>
    <w:rsid w:val="00232B70"/>
    <w:rsid w:val="00232C85"/>
    <w:rsid w:val="00233AFC"/>
    <w:rsid w:val="002405A4"/>
    <w:rsid w:val="00241A66"/>
    <w:rsid w:val="00242D7F"/>
    <w:rsid w:val="00245CA4"/>
    <w:rsid w:val="0024707C"/>
    <w:rsid w:val="002563B1"/>
    <w:rsid w:val="00256480"/>
    <w:rsid w:val="002564C6"/>
    <w:rsid w:val="0026004D"/>
    <w:rsid w:val="002607CD"/>
    <w:rsid w:val="00260C7D"/>
    <w:rsid w:val="00263668"/>
    <w:rsid w:val="002640DD"/>
    <w:rsid w:val="0026741D"/>
    <w:rsid w:val="00273E8B"/>
    <w:rsid w:val="00275D12"/>
    <w:rsid w:val="00276787"/>
    <w:rsid w:val="00280375"/>
    <w:rsid w:val="00284FEB"/>
    <w:rsid w:val="002860C4"/>
    <w:rsid w:val="002901A3"/>
    <w:rsid w:val="0029157F"/>
    <w:rsid w:val="002940D8"/>
    <w:rsid w:val="00295744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D6A77"/>
    <w:rsid w:val="002E008A"/>
    <w:rsid w:val="002E2700"/>
    <w:rsid w:val="002E69D0"/>
    <w:rsid w:val="002F029B"/>
    <w:rsid w:val="002F3F5B"/>
    <w:rsid w:val="002F45F1"/>
    <w:rsid w:val="002F48D2"/>
    <w:rsid w:val="002F53B6"/>
    <w:rsid w:val="002F7D40"/>
    <w:rsid w:val="00305409"/>
    <w:rsid w:val="003068A6"/>
    <w:rsid w:val="00307CD1"/>
    <w:rsid w:val="00310217"/>
    <w:rsid w:val="0031061D"/>
    <w:rsid w:val="00312DE9"/>
    <w:rsid w:val="003216F1"/>
    <w:rsid w:val="00322D46"/>
    <w:rsid w:val="00322EFF"/>
    <w:rsid w:val="003328F3"/>
    <w:rsid w:val="0033294A"/>
    <w:rsid w:val="00341F6F"/>
    <w:rsid w:val="00342D98"/>
    <w:rsid w:val="0034341E"/>
    <w:rsid w:val="00343CD7"/>
    <w:rsid w:val="00345383"/>
    <w:rsid w:val="00346D77"/>
    <w:rsid w:val="00350C3D"/>
    <w:rsid w:val="003556DC"/>
    <w:rsid w:val="003573A5"/>
    <w:rsid w:val="003609EF"/>
    <w:rsid w:val="003614D1"/>
    <w:rsid w:val="0036231A"/>
    <w:rsid w:val="00366971"/>
    <w:rsid w:val="00370FAB"/>
    <w:rsid w:val="003715FE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4DFF"/>
    <w:rsid w:val="0039698E"/>
    <w:rsid w:val="00396A3F"/>
    <w:rsid w:val="003B0E73"/>
    <w:rsid w:val="003B79C8"/>
    <w:rsid w:val="003C2766"/>
    <w:rsid w:val="003C4691"/>
    <w:rsid w:val="003C6AD0"/>
    <w:rsid w:val="003D1092"/>
    <w:rsid w:val="003D1466"/>
    <w:rsid w:val="003D5C48"/>
    <w:rsid w:val="003E1A36"/>
    <w:rsid w:val="003E33B8"/>
    <w:rsid w:val="003E51C2"/>
    <w:rsid w:val="003E74A0"/>
    <w:rsid w:val="003F3287"/>
    <w:rsid w:val="003F4BEA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6488"/>
    <w:rsid w:val="0044735D"/>
    <w:rsid w:val="00450CF1"/>
    <w:rsid w:val="004544ED"/>
    <w:rsid w:val="00454EBB"/>
    <w:rsid w:val="004567CC"/>
    <w:rsid w:val="004607A2"/>
    <w:rsid w:val="00461008"/>
    <w:rsid w:val="00461F12"/>
    <w:rsid w:val="004635E5"/>
    <w:rsid w:val="004717EA"/>
    <w:rsid w:val="004745E7"/>
    <w:rsid w:val="004801BC"/>
    <w:rsid w:val="00480835"/>
    <w:rsid w:val="00482B43"/>
    <w:rsid w:val="00483F54"/>
    <w:rsid w:val="00484D1C"/>
    <w:rsid w:val="004870C5"/>
    <w:rsid w:val="004906E6"/>
    <w:rsid w:val="0049101E"/>
    <w:rsid w:val="00495060"/>
    <w:rsid w:val="00495E46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4A95"/>
    <w:rsid w:val="004D5164"/>
    <w:rsid w:val="004D575F"/>
    <w:rsid w:val="004D746E"/>
    <w:rsid w:val="004F0155"/>
    <w:rsid w:val="004F0C14"/>
    <w:rsid w:val="004F1AD2"/>
    <w:rsid w:val="004F24BD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3336"/>
    <w:rsid w:val="005279F5"/>
    <w:rsid w:val="00532891"/>
    <w:rsid w:val="00532EAB"/>
    <w:rsid w:val="0053550D"/>
    <w:rsid w:val="005371B9"/>
    <w:rsid w:val="0054198B"/>
    <w:rsid w:val="00547111"/>
    <w:rsid w:val="00547665"/>
    <w:rsid w:val="00550D1E"/>
    <w:rsid w:val="00550D59"/>
    <w:rsid w:val="00552878"/>
    <w:rsid w:val="00554E43"/>
    <w:rsid w:val="00554F8C"/>
    <w:rsid w:val="00557BF6"/>
    <w:rsid w:val="005613E0"/>
    <w:rsid w:val="0056378D"/>
    <w:rsid w:val="00564EDF"/>
    <w:rsid w:val="0056673A"/>
    <w:rsid w:val="00566F6F"/>
    <w:rsid w:val="00572AF5"/>
    <w:rsid w:val="00581ECE"/>
    <w:rsid w:val="0058240F"/>
    <w:rsid w:val="00582A39"/>
    <w:rsid w:val="00587F6A"/>
    <w:rsid w:val="005912FE"/>
    <w:rsid w:val="00592D74"/>
    <w:rsid w:val="0059301A"/>
    <w:rsid w:val="005948BA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E156D"/>
    <w:rsid w:val="005E18C6"/>
    <w:rsid w:val="005E1F0C"/>
    <w:rsid w:val="005E2C44"/>
    <w:rsid w:val="005E3C50"/>
    <w:rsid w:val="005E3CF2"/>
    <w:rsid w:val="005E42FB"/>
    <w:rsid w:val="005E4D0A"/>
    <w:rsid w:val="005E6533"/>
    <w:rsid w:val="005F1205"/>
    <w:rsid w:val="005F124F"/>
    <w:rsid w:val="005F12D6"/>
    <w:rsid w:val="005F14FF"/>
    <w:rsid w:val="005F2216"/>
    <w:rsid w:val="005F391D"/>
    <w:rsid w:val="005F5CEE"/>
    <w:rsid w:val="005F740E"/>
    <w:rsid w:val="00600458"/>
    <w:rsid w:val="006006C1"/>
    <w:rsid w:val="00610C5B"/>
    <w:rsid w:val="00613D6B"/>
    <w:rsid w:val="00615906"/>
    <w:rsid w:val="00616335"/>
    <w:rsid w:val="00617D68"/>
    <w:rsid w:val="00620F69"/>
    <w:rsid w:val="00621188"/>
    <w:rsid w:val="006225EC"/>
    <w:rsid w:val="006257ED"/>
    <w:rsid w:val="00625935"/>
    <w:rsid w:val="00626779"/>
    <w:rsid w:val="00626811"/>
    <w:rsid w:val="006270A9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56E"/>
    <w:rsid w:val="00656B71"/>
    <w:rsid w:val="00656EAF"/>
    <w:rsid w:val="00661E2C"/>
    <w:rsid w:val="00663B18"/>
    <w:rsid w:val="00667016"/>
    <w:rsid w:val="0067057F"/>
    <w:rsid w:val="006726D2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D35E4"/>
    <w:rsid w:val="006E21FB"/>
    <w:rsid w:val="006E4465"/>
    <w:rsid w:val="006E5627"/>
    <w:rsid w:val="006E7773"/>
    <w:rsid w:val="006F2DE7"/>
    <w:rsid w:val="006F6B9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1537C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257A"/>
    <w:rsid w:val="00742A03"/>
    <w:rsid w:val="007511D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7295E"/>
    <w:rsid w:val="00773780"/>
    <w:rsid w:val="007746AB"/>
    <w:rsid w:val="007834DD"/>
    <w:rsid w:val="00792342"/>
    <w:rsid w:val="007955CC"/>
    <w:rsid w:val="007977A8"/>
    <w:rsid w:val="007A2600"/>
    <w:rsid w:val="007A39F5"/>
    <w:rsid w:val="007A4458"/>
    <w:rsid w:val="007A59FF"/>
    <w:rsid w:val="007A6585"/>
    <w:rsid w:val="007A6A07"/>
    <w:rsid w:val="007A73E5"/>
    <w:rsid w:val="007B3FE2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37B7"/>
    <w:rsid w:val="007F56A5"/>
    <w:rsid w:val="007F5C63"/>
    <w:rsid w:val="007F7259"/>
    <w:rsid w:val="00800A71"/>
    <w:rsid w:val="008016C4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5954"/>
    <w:rsid w:val="00896D84"/>
    <w:rsid w:val="008A03D7"/>
    <w:rsid w:val="008A3054"/>
    <w:rsid w:val="008A45A6"/>
    <w:rsid w:val="008A60A2"/>
    <w:rsid w:val="008B0905"/>
    <w:rsid w:val="008B2743"/>
    <w:rsid w:val="008B3B03"/>
    <w:rsid w:val="008C6934"/>
    <w:rsid w:val="008D01F1"/>
    <w:rsid w:val="008D4141"/>
    <w:rsid w:val="008E133B"/>
    <w:rsid w:val="008E1470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273EA"/>
    <w:rsid w:val="00932792"/>
    <w:rsid w:val="009329ED"/>
    <w:rsid w:val="00932A85"/>
    <w:rsid w:val="00932D4E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28B8"/>
    <w:rsid w:val="0099321D"/>
    <w:rsid w:val="0099572C"/>
    <w:rsid w:val="009A07BF"/>
    <w:rsid w:val="009A3848"/>
    <w:rsid w:val="009A4E0F"/>
    <w:rsid w:val="009A5255"/>
    <w:rsid w:val="009A5753"/>
    <w:rsid w:val="009A579D"/>
    <w:rsid w:val="009A66BD"/>
    <w:rsid w:val="009B0B50"/>
    <w:rsid w:val="009B5164"/>
    <w:rsid w:val="009C1018"/>
    <w:rsid w:val="009C159B"/>
    <w:rsid w:val="009C22FE"/>
    <w:rsid w:val="009C4C52"/>
    <w:rsid w:val="009C65D6"/>
    <w:rsid w:val="009C6AD8"/>
    <w:rsid w:val="009C75AF"/>
    <w:rsid w:val="009D0C54"/>
    <w:rsid w:val="009D0E4E"/>
    <w:rsid w:val="009D476E"/>
    <w:rsid w:val="009D7147"/>
    <w:rsid w:val="009E24DE"/>
    <w:rsid w:val="009E3297"/>
    <w:rsid w:val="009E63A9"/>
    <w:rsid w:val="009F115B"/>
    <w:rsid w:val="009F29A3"/>
    <w:rsid w:val="009F32FA"/>
    <w:rsid w:val="009F5071"/>
    <w:rsid w:val="009F66AC"/>
    <w:rsid w:val="009F734F"/>
    <w:rsid w:val="009F7D81"/>
    <w:rsid w:val="00A00487"/>
    <w:rsid w:val="00A043C8"/>
    <w:rsid w:val="00A04D2F"/>
    <w:rsid w:val="00A054F0"/>
    <w:rsid w:val="00A0746C"/>
    <w:rsid w:val="00A11801"/>
    <w:rsid w:val="00A118F7"/>
    <w:rsid w:val="00A12FBC"/>
    <w:rsid w:val="00A1776F"/>
    <w:rsid w:val="00A179A0"/>
    <w:rsid w:val="00A22308"/>
    <w:rsid w:val="00A230E4"/>
    <w:rsid w:val="00A246B6"/>
    <w:rsid w:val="00A272E6"/>
    <w:rsid w:val="00A27431"/>
    <w:rsid w:val="00A27D3B"/>
    <w:rsid w:val="00A31D14"/>
    <w:rsid w:val="00A31ED5"/>
    <w:rsid w:val="00A34271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0AD"/>
    <w:rsid w:val="00A81EA3"/>
    <w:rsid w:val="00A829C3"/>
    <w:rsid w:val="00A8348B"/>
    <w:rsid w:val="00A84550"/>
    <w:rsid w:val="00A90724"/>
    <w:rsid w:val="00A916D2"/>
    <w:rsid w:val="00A93336"/>
    <w:rsid w:val="00A9426C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B02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407CF"/>
    <w:rsid w:val="00B40A6D"/>
    <w:rsid w:val="00B41C88"/>
    <w:rsid w:val="00B421C5"/>
    <w:rsid w:val="00B51287"/>
    <w:rsid w:val="00B51BA6"/>
    <w:rsid w:val="00B51BF9"/>
    <w:rsid w:val="00B52828"/>
    <w:rsid w:val="00B5725C"/>
    <w:rsid w:val="00B67B97"/>
    <w:rsid w:val="00B7159F"/>
    <w:rsid w:val="00B7315D"/>
    <w:rsid w:val="00B74ED6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592C"/>
    <w:rsid w:val="00B968C8"/>
    <w:rsid w:val="00BA048E"/>
    <w:rsid w:val="00BA2CD7"/>
    <w:rsid w:val="00BA3EC5"/>
    <w:rsid w:val="00BA51D9"/>
    <w:rsid w:val="00BA6B74"/>
    <w:rsid w:val="00BB1BF6"/>
    <w:rsid w:val="00BB5645"/>
    <w:rsid w:val="00BB5DFC"/>
    <w:rsid w:val="00BC25AF"/>
    <w:rsid w:val="00BC40B1"/>
    <w:rsid w:val="00BC5205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088C"/>
    <w:rsid w:val="00C01A4C"/>
    <w:rsid w:val="00C01E7A"/>
    <w:rsid w:val="00C057CB"/>
    <w:rsid w:val="00C07A7D"/>
    <w:rsid w:val="00C1082F"/>
    <w:rsid w:val="00C10D23"/>
    <w:rsid w:val="00C15555"/>
    <w:rsid w:val="00C15593"/>
    <w:rsid w:val="00C2152F"/>
    <w:rsid w:val="00C23C46"/>
    <w:rsid w:val="00C24416"/>
    <w:rsid w:val="00C259BF"/>
    <w:rsid w:val="00C30A15"/>
    <w:rsid w:val="00C32AB2"/>
    <w:rsid w:val="00C34763"/>
    <w:rsid w:val="00C4494A"/>
    <w:rsid w:val="00C4522A"/>
    <w:rsid w:val="00C47F3E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67754"/>
    <w:rsid w:val="00C70A50"/>
    <w:rsid w:val="00C72ED8"/>
    <w:rsid w:val="00C74D7B"/>
    <w:rsid w:val="00C77298"/>
    <w:rsid w:val="00C77EA6"/>
    <w:rsid w:val="00C81C0A"/>
    <w:rsid w:val="00C8315C"/>
    <w:rsid w:val="00C83A8A"/>
    <w:rsid w:val="00C84D57"/>
    <w:rsid w:val="00C852CF"/>
    <w:rsid w:val="00C856F4"/>
    <w:rsid w:val="00C85908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B2F11"/>
    <w:rsid w:val="00CB3774"/>
    <w:rsid w:val="00CB4135"/>
    <w:rsid w:val="00CB5ED7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AC6"/>
    <w:rsid w:val="00CD5099"/>
    <w:rsid w:val="00CD6101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39F2"/>
    <w:rsid w:val="00CF3B1F"/>
    <w:rsid w:val="00CF6AEA"/>
    <w:rsid w:val="00D00537"/>
    <w:rsid w:val="00D03582"/>
    <w:rsid w:val="00D03F9A"/>
    <w:rsid w:val="00D04DC1"/>
    <w:rsid w:val="00D05437"/>
    <w:rsid w:val="00D05BE0"/>
    <w:rsid w:val="00D06D51"/>
    <w:rsid w:val="00D0752E"/>
    <w:rsid w:val="00D07AB2"/>
    <w:rsid w:val="00D1100C"/>
    <w:rsid w:val="00D12904"/>
    <w:rsid w:val="00D15CFD"/>
    <w:rsid w:val="00D1649F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FF1"/>
    <w:rsid w:val="00D66520"/>
    <w:rsid w:val="00D71279"/>
    <w:rsid w:val="00D720E3"/>
    <w:rsid w:val="00D7237E"/>
    <w:rsid w:val="00D7387B"/>
    <w:rsid w:val="00D757B0"/>
    <w:rsid w:val="00D80B6A"/>
    <w:rsid w:val="00D83EBA"/>
    <w:rsid w:val="00D85B62"/>
    <w:rsid w:val="00D86DC8"/>
    <w:rsid w:val="00D91571"/>
    <w:rsid w:val="00DA0030"/>
    <w:rsid w:val="00DA0394"/>
    <w:rsid w:val="00DA1CDD"/>
    <w:rsid w:val="00DA356D"/>
    <w:rsid w:val="00DA6151"/>
    <w:rsid w:val="00DB1A9B"/>
    <w:rsid w:val="00DB3570"/>
    <w:rsid w:val="00DB3DEB"/>
    <w:rsid w:val="00DC0D26"/>
    <w:rsid w:val="00DC13A2"/>
    <w:rsid w:val="00DC216E"/>
    <w:rsid w:val="00DC5C04"/>
    <w:rsid w:val="00DC7140"/>
    <w:rsid w:val="00DC72C8"/>
    <w:rsid w:val="00DD0ECA"/>
    <w:rsid w:val="00DD0F43"/>
    <w:rsid w:val="00DD11FD"/>
    <w:rsid w:val="00DD2D1D"/>
    <w:rsid w:val="00DD4ED9"/>
    <w:rsid w:val="00DD50D9"/>
    <w:rsid w:val="00DD52AA"/>
    <w:rsid w:val="00DD53E1"/>
    <w:rsid w:val="00DD7F13"/>
    <w:rsid w:val="00DE237C"/>
    <w:rsid w:val="00DE2F99"/>
    <w:rsid w:val="00DE34CF"/>
    <w:rsid w:val="00DE477E"/>
    <w:rsid w:val="00DE58C6"/>
    <w:rsid w:val="00DE67FB"/>
    <w:rsid w:val="00DE7CE0"/>
    <w:rsid w:val="00DF0FB2"/>
    <w:rsid w:val="00DF343E"/>
    <w:rsid w:val="00DF6448"/>
    <w:rsid w:val="00DF69F6"/>
    <w:rsid w:val="00E12056"/>
    <w:rsid w:val="00E13C3C"/>
    <w:rsid w:val="00E13D17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44194"/>
    <w:rsid w:val="00E50D3D"/>
    <w:rsid w:val="00E5305A"/>
    <w:rsid w:val="00E541FB"/>
    <w:rsid w:val="00E54C66"/>
    <w:rsid w:val="00E643BA"/>
    <w:rsid w:val="00E65529"/>
    <w:rsid w:val="00E6738A"/>
    <w:rsid w:val="00E70968"/>
    <w:rsid w:val="00E716C1"/>
    <w:rsid w:val="00E717C5"/>
    <w:rsid w:val="00E71E49"/>
    <w:rsid w:val="00E7248C"/>
    <w:rsid w:val="00E72DEB"/>
    <w:rsid w:val="00E74273"/>
    <w:rsid w:val="00E75469"/>
    <w:rsid w:val="00E75AF3"/>
    <w:rsid w:val="00E777D7"/>
    <w:rsid w:val="00E77B87"/>
    <w:rsid w:val="00E814FE"/>
    <w:rsid w:val="00E819BC"/>
    <w:rsid w:val="00E83DFE"/>
    <w:rsid w:val="00E83E43"/>
    <w:rsid w:val="00E8672F"/>
    <w:rsid w:val="00E8742B"/>
    <w:rsid w:val="00E877C8"/>
    <w:rsid w:val="00E919C5"/>
    <w:rsid w:val="00E94182"/>
    <w:rsid w:val="00E9504A"/>
    <w:rsid w:val="00E96706"/>
    <w:rsid w:val="00E972AB"/>
    <w:rsid w:val="00E97CAA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22D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3FEC"/>
    <w:rsid w:val="00ED67BD"/>
    <w:rsid w:val="00ED788A"/>
    <w:rsid w:val="00EE01F9"/>
    <w:rsid w:val="00EE16C4"/>
    <w:rsid w:val="00EE216E"/>
    <w:rsid w:val="00EE6CB4"/>
    <w:rsid w:val="00EE7D7C"/>
    <w:rsid w:val="00EF13FD"/>
    <w:rsid w:val="00EF2028"/>
    <w:rsid w:val="00EF423E"/>
    <w:rsid w:val="00EF67F0"/>
    <w:rsid w:val="00EF75CB"/>
    <w:rsid w:val="00F0037F"/>
    <w:rsid w:val="00F0098D"/>
    <w:rsid w:val="00F03645"/>
    <w:rsid w:val="00F112F4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3E9A"/>
    <w:rsid w:val="00F84887"/>
    <w:rsid w:val="00F867B9"/>
    <w:rsid w:val="00F95DCB"/>
    <w:rsid w:val="00F96833"/>
    <w:rsid w:val="00F971DC"/>
    <w:rsid w:val="00FA1F4E"/>
    <w:rsid w:val="00FA2C28"/>
    <w:rsid w:val="00FA2F4F"/>
    <w:rsid w:val="00FA485A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F1A2A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5396D43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6F564-1BF5-4F33-B129-2A5D30702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2175</Words>
  <Characters>22330</Characters>
  <Application>Microsoft Office Word</Application>
  <DocSecurity>0</DocSecurity>
  <Lines>186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24457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2021-12-15T18:27:00Z</dcterms:created>
  <dcterms:modified xsi:type="dcterms:W3CDTF">2022-02-02T11:08:00Z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