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59EC2" w14:textId="26BD13D9" w:rsidR="00B958FD" w:rsidRDefault="00B958FD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163</w:t>
      </w:r>
      <w:r>
        <w:rPr>
          <w:b/>
          <w:i/>
          <w:noProof/>
          <w:sz w:val="28"/>
        </w:rPr>
        <w:fldChar w:fldCharType="end"/>
      </w:r>
    </w:p>
    <w:p w14:paraId="31B84D99" w14:textId="77777777" w:rsidR="00B958FD" w:rsidRDefault="00B958FD" w:rsidP="00B958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B59508B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EF4">
              <w:rPr>
                <w:b/>
                <w:noProof/>
                <w:sz w:val="28"/>
              </w:rPr>
              <w:t>21</w:t>
            </w:r>
            <w:r w:rsidR="006A1B13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5F7369D1" w:rsidR="00AA27AC" w:rsidRPr="00410371" w:rsidRDefault="00B958FD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09BF5294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958F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97847C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E0285BA" w:rsidR="00AA27AC" w:rsidRDefault="00E91461" w:rsidP="001F1E38">
            <w:pPr>
              <w:pStyle w:val="CRCoverPage"/>
              <w:spacing w:after="0"/>
              <w:rPr>
                <w:noProof/>
              </w:rPr>
            </w:pPr>
            <w:r w:rsidRPr="00E91461">
              <w:rPr>
                <w:noProof/>
              </w:rPr>
              <w:t>NR5GC FR2 : Addition of NR5GC test case 8.1.2.1.1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703914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1F1E38">
              <w:rPr>
                <w:noProof/>
              </w:rPr>
              <w:t>11-16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06665B7D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B1B8EEB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F1E38">
              <w:rPr>
                <w:noProof/>
              </w:rPr>
              <w:t>NR5GC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10EF4">
              <w:rPr>
                <w:noProof/>
              </w:rPr>
              <w:t>8.1.2.1.1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2B53D04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This document lists all changes applied to</w:t>
            </w:r>
            <w:r w:rsidR="00E46CF5">
              <w:rPr>
                <w:noProof/>
              </w:rPr>
              <w:t xml:space="preserve"> NR5GC</w:t>
            </w:r>
            <w:r w:rsidR="00814339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10EF4">
              <w:rPr>
                <w:noProof/>
              </w:rPr>
              <w:t>8.1.2.1.1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20615193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910EF4">
              <w:rPr>
                <w:noProof/>
              </w:rPr>
              <w:t>8.1.2.1.1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796610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5630F530" w14:textId="5E284EEC" w:rsidR="00910EF4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0EF4" w:rsidRPr="00EB25F4">
        <w:rPr>
          <w:rFonts w:ascii="Arial" w:hAnsi="Arial" w:cs="Arial"/>
          <w:iCs/>
        </w:rPr>
        <w:t>Table of Contents</w:t>
      </w:r>
      <w:r w:rsidR="00910EF4">
        <w:tab/>
      </w:r>
      <w:r w:rsidR="00910EF4">
        <w:fldChar w:fldCharType="begin"/>
      </w:r>
      <w:r w:rsidR="00910EF4">
        <w:instrText xml:space="preserve"> PAGEREF _Toc87966106 \h </w:instrText>
      </w:r>
      <w:r w:rsidR="00910EF4">
        <w:fldChar w:fldCharType="separate"/>
      </w:r>
      <w:r w:rsidR="00910EF4">
        <w:t>2</w:t>
      </w:r>
      <w:r w:rsidR="00910EF4">
        <w:fldChar w:fldCharType="end"/>
      </w:r>
    </w:p>
    <w:p w14:paraId="2F3B180B" w14:textId="5E916882" w:rsidR="00910EF4" w:rsidRDefault="00910EF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B25F4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B25F4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_Toc87966107 \h </w:instrText>
      </w:r>
      <w:r>
        <w:fldChar w:fldCharType="separate"/>
      </w:r>
      <w:r>
        <w:t>3</w:t>
      </w:r>
      <w:r>
        <w:fldChar w:fldCharType="end"/>
      </w:r>
    </w:p>
    <w:p w14:paraId="09161D2A" w14:textId="713C7447" w:rsidR="00910EF4" w:rsidRDefault="00910EF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B25F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_Toc87966108 \h </w:instrText>
      </w:r>
      <w:r>
        <w:fldChar w:fldCharType="separate"/>
      </w:r>
      <w:r>
        <w:t>3</w:t>
      </w:r>
      <w:r>
        <w:fldChar w:fldCharType="end"/>
      </w:r>
    </w:p>
    <w:p w14:paraId="30698C75" w14:textId="66A3EA26" w:rsidR="00910EF4" w:rsidRDefault="00910EF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B25F4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B25F4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_Toc87966109 \h </w:instrText>
      </w:r>
      <w:r>
        <w:fldChar w:fldCharType="separate"/>
      </w:r>
      <w:r>
        <w:t>3</w:t>
      </w:r>
      <w:r>
        <w:fldChar w:fldCharType="end"/>
      </w:r>
    </w:p>
    <w:p w14:paraId="5C3E20D2" w14:textId="6E5BB754" w:rsidR="00910EF4" w:rsidRDefault="00910EF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B25F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B25F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_Toc87966110 \h </w:instrText>
      </w:r>
      <w:r>
        <w:fldChar w:fldCharType="separate"/>
      </w:r>
      <w:r>
        <w:t>3</w:t>
      </w:r>
      <w:r>
        <w:fldChar w:fldCharType="end"/>
      </w:r>
    </w:p>
    <w:p w14:paraId="567DFA98" w14:textId="75609F90" w:rsidR="00910EF4" w:rsidRDefault="00910EF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B25F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B25F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_Toc87966111 \h </w:instrText>
      </w:r>
      <w:r>
        <w:fldChar w:fldCharType="separate"/>
      </w:r>
      <w:r>
        <w:t>3</w:t>
      </w:r>
      <w:r>
        <w:fldChar w:fldCharType="end"/>
      </w:r>
    </w:p>
    <w:p w14:paraId="3A037F0C" w14:textId="21C399C8" w:rsidR="00910EF4" w:rsidRDefault="00910EF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B25F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B25F4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_Toc87966112 \h </w:instrText>
      </w:r>
      <w:r>
        <w:fldChar w:fldCharType="separate"/>
      </w:r>
      <w:r>
        <w:t>3</w:t>
      </w:r>
      <w:r>
        <w:fldChar w:fldCharType="end"/>
      </w:r>
    </w:p>
    <w:p w14:paraId="332DC36E" w14:textId="515C1996" w:rsidR="00910EF4" w:rsidRDefault="00910EF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B25F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B25F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_Toc87966113 \h </w:instrText>
      </w:r>
      <w:r>
        <w:fldChar w:fldCharType="separate"/>
      </w:r>
      <w:r>
        <w:t>3</w:t>
      </w:r>
      <w:r>
        <w:fldChar w:fldCharType="end"/>
      </w:r>
    </w:p>
    <w:p w14:paraId="0348A46A" w14:textId="7DAF252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7966107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3C960EC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910EF4">
        <w:rPr>
          <w:noProof/>
        </w:rPr>
        <w:t>8.1.2.1.1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7966108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0A1649C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910EF4">
        <w:rPr>
          <w:noProof/>
        </w:rPr>
        <w:t>8.1.2.1.1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7966109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790BEDA3" w14:textId="3EEBD7BE" w:rsidR="00DD5338" w:rsidRDefault="00A72F48" w:rsidP="00DD5338">
      <w:pPr>
        <w:rPr>
          <w:lang w:val="en-US"/>
        </w:rPr>
      </w:pPr>
      <w:bookmarkStart w:id="8" w:name="_Toc54888065"/>
      <w:bookmarkStart w:id="9" w:name="_Toc122434494"/>
      <w:bookmarkStart w:id="10" w:name="_Toc295288971"/>
      <w:bookmarkStart w:id="11" w:name="_Toc325725666"/>
      <w:r>
        <w:rPr>
          <w:lang w:val="en-US"/>
        </w:rPr>
        <w:t>The correction of R5s211</w:t>
      </w:r>
      <w:r w:rsidR="00910EF4">
        <w:rPr>
          <w:lang w:val="en-US"/>
        </w:rPr>
        <w:t>591</w:t>
      </w:r>
      <w:r>
        <w:rPr>
          <w:lang w:val="en-US"/>
        </w:rPr>
        <w:t xml:space="preserve"> is required and applied.</w:t>
      </w:r>
    </w:p>
    <w:p w14:paraId="607E9A9A" w14:textId="01D8C619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879661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8"/>
      <w:bookmarkEnd w:id="12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87966111"/>
      <w:r w:rsidRPr="00E24250">
        <w:rPr>
          <w:rFonts w:cs="Arial"/>
          <w:b/>
        </w:rPr>
        <w:t>Execution Log Files</w:t>
      </w:r>
      <w:bookmarkEnd w:id="9"/>
      <w:bookmarkEnd w:id="10"/>
      <w:bookmarkEnd w:id="11"/>
      <w:bookmarkEnd w:id="13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4" w:name="_Toc8796611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4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FDB903D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910EF4">
        <w:rPr>
          <w:rFonts w:ascii="Arial" w:eastAsia="SimSun" w:hAnsi="Arial"/>
        </w:rPr>
        <w:t>8_1_2_1_1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CA40A89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910EF4">
        <w:rPr>
          <w:rFonts w:ascii="Arial" w:eastAsia="SimSun" w:hAnsi="Arial"/>
        </w:rPr>
        <w:t>8_1_2_1_1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87966113"/>
      <w:r w:rsidRPr="00E24250">
        <w:rPr>
          <w:rFonts w:cs="Arial"/>
          <w:b/>
        </w:rPr>
        <w:t>References</w:t>
      </w:r>
      <w:bookmarkEnd w:id="15"/>
      <w:bookmarkEnd w:id="16"/>
      <w:bookmarkEnd w:id="17"/>
      <w:bookmarkEnd w:id="1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3D86E7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 w:rsidRPr="00A72F48">
              <w:rPr>
                <w:bCs/>
              </w:rPr>
              <w:fldChar w:fldCharType="begin"/>
            </w:r>
            <w:r w:rsidR="00AF2CAE" w:rsidRPr="00A72F48">
              <w:rPr>
                <w:bCs/>
              </w:rPr>
              <w:instrText xml:space="preserve"> =BM_CRnum+1 \* MERGEFORMAT </w:instrText>
            </w:r>
            <w:r w:rsidR="00AF2CAE" w:rsidRPr="00A72F48">
              <w:rPr>
                <w:bCs/>
              </w:rPr>
              <w:fldChar w:fldCharType="separate"/>
            </w:r>
            <w:r w:rsidR="00910EF4">
              <w:rPr>
                <w:bCs/>
                <w:noProof/>
              </w:rPr>
              <w:t>211649</w:t>
            </w:r>
            <w:r w:rsidR="00AF2CAE" w:rsidRPr="00A72F48">
              <w:rPr>
                <w:bCs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E46CF5">
              <w:t>NR5GC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10EF4">
              <w:rPr>
                <w:noProof/>
              </w:rPr>
              <w:t>8.1.2.1.1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C122F" w14:textId="77777777" w:rsidR="00414156" w:rsidRDefault="00414156">
      <w:r>
        <w:separator/>
      </w:r>
    </w:p>
  </w:endnote>
  <w:endnote w:type="continuationSeparator" w:id="0">
    <w:p w14:paraId="584BEF71" w14:textId="77777777" w:rsidR="00414156" w:rsidRDefault="00414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F35A9" w14:textId="77777777" w:rsidR="00414156" w:rsidRDefault="00414156">
      <w:r>
        <w:separator/>
      </w:r>
    </w:p>
  </w:footnote>
  <w:footnote w:type="continuationSeparator" w:id="0">
    <w:p w14:paraId="363E3BA4" w14:textId="77777777" w:rsidR="00414156" w:rsidRDefault="00414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6570C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00904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23127"/>
    <w:rsid w:val="00333B12"/>
    <w:rsid w:val="003436E5"/>
    <w:rsid w:val="00346664"/>
    <w:rsid w:val="00346D37"/>
    <w:rsid w:val="00350710"/>
    <w:rsid w:val="00352158"/>
    <w:rsid w:val="003532A4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14156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1B13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0EF4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2F48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58F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3508D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D6097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6CF5"/>
    <w:rsid w:val="00E519F0"/>
    <w:rsid w:val="00E542B6"/>
    <w:rsid w:val="00E614E4"/>
    <w:rsid w:val="00E64669"/>
    <w:rsid w:val="00E70995"/>
    <w:rsid w:val="00E75B90"/>
    <w:rsid w:val="00E91461"/>
    <w:rsid w:val="00E94479"/>
    <w:rsid w:val="00E94D3D"/>
    <w:rsid w:val="00E9595E"/>
    <w:rsid w:val="00EB092E"/>
    <w:rsid w:val="00EB09B7"/>
    <w:rsid w:val="00EB4183"/>
    <w:rsid w:val="00EC03DF"/>
    <w:rsid w:val="00EE59D4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E5532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463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211648</vt:lpstr>
      <vt:lpstr>MTG_TITLE</vt:lpstr>
    </vt:vector>
  </TitlesOfParts>
  <Company>3GPP Support Team</Company>
  <LinksUpToDate>false</LinksUpToDate>
  <CharactersWithSpaces>4231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211648</dc:title>
  <dc:subject>8.1.2.1.1</dc:subject>
  <dc:creator>Michael Sanders, John M Meredith</dc:creator>
  <cp:keywords>2179</cp:keywords>
  <dc:description>8_1_2_1_1</dc:description>
  <cp:lastModifiedBy>MCC TF160</cp:lastModifiedBy>
  <cp:revision>49</cp:revision>
  <cp:lastPrinted>1900-01-01T00:00:00Z</cp:lastPrinted>
  <dcterms:created xsi:type="dcterms:W3CDTF">2021-09-01T14:12:00Z</dcterms:created>
  <dcterms:modified xsi:type="dcterms:W3CDTF">2022-01-10T15:35:00Z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