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5A2B">
        <w:fldChar w:fldCharType="begin"/>
      </w:r>
      <w:r w:rsidR="007F5A2B">
        <w:instrText xml:space="preserve"> DOCPROPERTY  TSG/WGRef  \* MERGEFORMAT </w:instrText>
      </w:r>
      <w:r w:rsidR="007F5A2B">
        <w:fldChar w:fldCharType="separate"/>
      </w:r>
      <w:r w:rsidR="003609EF">
        <w:rPr>
          <w:b/>
          <w:noProof/>
          <w:sz w:val="24"/>
        </w:rPr>
        <w:t>RAN5</w:t>
      </w:r>
      <w:r w:rsidR="007F5A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5A2B">
        <w:fldChar w:fldCharType="begin"/>
      </w:r>
      <w:r w:rsidR="007F5A2B">
        <w:instrText xml:space="preserve"> DOCPROPERTY  MtgSeq  \* MERGEFORMAT </w:instrText>
      </w:r>
      <w:r w:rsidR="007F5A2B">
        <w:fldChar w:fldCharType="separate"/>
      </w:r>
      <w:r w:rsidR="00EB09B7" w:rsidRPr="00EB09B7">
        <w:rPr>
          <w:b/>
          <w:noProof/>
          <w:sz w:val="24"/>
        </w:rPr>
        <w:t>2022</w:t>
      </w:r>
      <w:r w:rsidR="007F5A2B">
        <w:rPr>
          <w:b/>
          <w:noProof/>
          <w:sz w:val="24"/>
        </w:rPr>
        <w:fldChar w:fldCharType="end"/>
      </w:r>
      <w:r w:rsidR="007F5A2B">
        <w:fldChar w:fldCharType="begin"/>
      </w:r>
      <w:r w:rsidR="007F5A2B">
        <w:instrText xml:space="preserve"> DOCPROPERTY  MtgTitle  \* MERGEFORMAT </w:instrText>
      </w:r>
      <w:r w:rsidR="007F5A2B">
        <w:fldChar w:fldCharType="separate"/>
      </w:r>
      <w:r w:rsidR="00EB09B7">
        <w:rPr>
          <w:b/>
          <w:noProof/>
          <w:sz w:val="24"/>
        </w:rPr>
        <w:t>-TTCN email</w:t>
      </w:r>
      <w:r w:rsidR="007F5A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5A2B">
        <w:fldChar w:fldCharType="begin"/>
      </w:r>
      <w:r w:rsidR="007F5A2B">
        <w:instrText xml:space="preserve"> DOCPROPERTY  Tdoc#  \* MERGEFORMAT </w:instrText>
      </w:r>
      <w:r w:rsidR="007F5A2B">
        <w:fldChar w:fldCharType="separate"/>
      </w:r>
      <w:r w:rsidR="00E13F3D" w:rsidRPr="00E13F3D">
        <w:rPr>
          <w:b/>
          <w:i/>
          <w:noProof/>
          <w:sz w:val="28"/>
        </w:rPr>
        <w:t>R5s220139</w:t>
      </w:r>
      <w:r w:rsidR="007F5A2B">
        <w:rPr>
          <w:b/>
          <w:i/>
          <w:noProof/>
          <w:sz w:val="28"/>
        </w:rPr>
        <w:fldChar w:fldCharType="end"/>
      </w:r>
    </w:p>
    <w:p w14:paraId="7CB45193" w14:textId="77777777" w:rsidR="001E41F3" w:rsidRDefault="007F5A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D54D6">
        <w:fldChar w:fldCharType="begin"/>
      </w:r>
      <w:r w:rsidR="000D54D6">
        <w:instrText xml:space="preserve"> DOCPROPERTY  Country  \* MERGEFORMAT </w:instrText>
      </w:r>
      <w:r w:rsidR="000D54D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5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5A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5A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5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5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6.1.1.18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5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078DDB" w:rsidR="001E41F3" w:rsidRDefault="000D54D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54D6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5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01AED" w:rsidR="001E41F3" w:rsidRDefault="007F5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</w:t>
            </w:r>
            <w:r w:rsidR="002F7CC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5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5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72DC" w:rsidRDefault="00DA72DC" w:rsidP="00DA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29EF7" w:rsidR="00DA72DC" w:rsidRDefault="00DA72DC" w:rsidP="00DA72DC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</w:t>
            </w:r>
            <w:r w:rsidR="00023F52">
              <w:t>18</w:t>
            </w:r>
            <w:r>
              <w:t xml:space="preserve"> to the MCX ATS</w:t>
            </w:r>
          </w:p>
        </w:tc>
      </w:tr>
      <w:tr w:rsidR="00DA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72DC" w:rsidRDefault="00DA72DC" w:rsidP="00DA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72DC" w:rsidRDefault="00DA72DC" w:rsidP="00DA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B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6B02" w:rsidRDefault="00546B02" w:rsidP="00546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835F5" w:rsidR="00546B02" w:rsidRDefault="00546B02" w:rsidP="00546B02">
            <w:pPr>
              <w:pStyle w:val="CRCoverPage"/>
              <w:spacing w:after="0"/>
              <w:ind w:left="100"/>
              <w:rPr>
                <w:noProof/>
              </w:rPr>
            </w:pPr>
            <w:r w:rsidRPr="002F7CCF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2F7CCF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46B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6B02" w:rsidRDefault="00546B02" w:rsidP="00546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6B02" w:rsidRDefault="00546B02" w:rsidP="00546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C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6C7D" w:rsidRDefault="00776C7D" w:rsidP="007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DDC94" w:rsidR="00776C7D" w:rsidRDefault="00776C7D" w:rsidP="00776C7D">
            <w:pPr>
              <w:pStyle w:val="CRCoverPage"/>
              <w:spacing w:after="0"/>
              <w:ind w:left="100"/>
              <w:rPr>
                <w:noProof/>
              </w:rPr>
            </w:pPr>
            <w:r w:rsidRPr="002F7CCF">
              <w:rPr>
                <w:lang w:val="en-US"/>
              </w:rPr>
              <w:t>Test case will not be added to the MCX ATS</w:t>
            </w:r>
          </w:p>
        </w:tc>
      </w:tr>
      <w:tr w:rsidR="00776C7D" w14:paraId="034AF533" w14:textId="77777777" w:rsidTr="00547111">
        <w:tc>
          <w:tcPr>
            <w:tcW w:w="2694" w:type="dxa"/>
            <w:gridSpan w:val="2"/>
          </w:tcPr>
          <w:p w14:paraId="39D9EB5B" w14:textId="77777777" w:rsidR="00776C7D" w:rsidRDefault="00776C7D" w:rsidP="007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6C7D" w:rsidRDefault="00776C7D" w:rsidP="007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7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5721" w:rsidRDefault="00A95721" w:rsidP="00A957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D73E6" w:rsidR="00A95721" w:rsidRDefault="00A95721" w:rsidP="00A9572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</w:t>
            </w:r>
            <w:r w:rsidR="00023F52">
              <w:t>18</w:t>
            </w:r>
            <w:r>
              <w:t>.MCPTT</w:t>
            </w:r>
          </w:p>
        </w:tc>
      </w:tr>
      <w:tr w:rsidR="00A957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5721" w:rsidRDefault="00A95721" w:rsidP="00A957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5721" w:rsidRDefault="00A95721" w:rsidP="00A957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7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5721" w:rsidRDefault="00A95721" w:rsidP="00A957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5721" w:rsidRDefault="00A95721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5721" w:rsidRDefault="00A95721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5721" w:rsidRDefault="00A95721" w:rsidP="00A957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5721" w:rsidRDefault="00A95721" w:rsidP="00A957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7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5721" w:rsidRDefault="00A95721" w:rsidP="00A957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5721" w:rsidRDefault="00A95721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F46E3B" w:rsidR="00A95721" w:rsidRDefault="00B2301E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5721" w:rsidRDefault="00A95721" w:rsidP="00A957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5721" w:rsidRDefault="00A95721" w:rsidP="00A957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7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5721" w:rsidRDefault="00A95721" w:rsidP="00A957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5721" w:rsidRDefault="00A95721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D462" w:rsidR="00A95721" w:rsidRDefault="00B2301E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5721" w:rsidRDefault="00A95721" w:rsidP="00A957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5721" w:rsidRDefault="00A95721" w:rsidP="00A957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7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5721" w:rsidRDefault="00A95721" w:rsidP="00A957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5721" w:rsidRDefault="00A95721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16C53" w:rsidR="00A95721" w:rsidRDefault="00B2301E" w:rsidP="00A957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5721" w:rsidRDefault="00A95721" w:rsidP="00A957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5721" w:rsidRDefault="00A95721" w:rsidP="00A957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7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5721" w:rsidRDefault="00A95721" w:rsidP="00A957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5721" w:rsidRDefault="00A95721" w:rsidP="00A95721">
            <w:pPr>
              <w:pStyle w:val="CRCoverPage"/>
              <w:spacing w:after="0"/>
              <w:rPr>
                <w:noProof/>
              </w:rPr>
            </w:pPr>
          </w:p>
        </w:tc>
      </w:tr>
      <w:tr w:rsidR="00023F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3F52" w:rsidRDefault="00023F52" w:rsidP="00023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831FB" w:rsidR="00023F52" w:rsidRDefault="00023F52" w:rsidP="00023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40</w:t>
            </w:r>
          </w:p>
        </w:tc>
      </w:tr>
      <w:tr w:rsidR="00023F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3F52" w:rsidRPr="008863B9" w:rsidRDefault="00023F52" w:rsidP="00023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3F52" w:rsidRPr="008863B9" w:rsidRDefault="00023F52" w:rsidP="00023F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F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3F52" w:rsidRDefault="00023F52" w:rsidP="00023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3F52" w:rsidRDefault="00023F52" w:rsidP="00023F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133C8" w14:textId="77777777" w:rsidR="00B2301E" w:rsidRDefault="00B2301E" w:rsidP="00B2301E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6F0F085" w14:textId="3972A6AC" w:rsidR="00091EAC" w:rsidRDefault="00B2301E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1EAC" w:rsidRPr="000209A3">
        <w:rPr>
          <w:b/>
        </w:rPr>
        <w:t>1</w:t>
      </w:r>
      <w:r w:rsidR="00091EA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091EAC" w:rsidRPr="000209A3">
        <w:rPr>
          <w:b/>
        </w:rPr>
        <w:t>Overview</w:t>
      </w:r>
      <w:r w:rsidR="00091EAC">
        <w:tab/>
      </w:r>
      <w:r w:rsidR="00091EAC">
        <w:fldChar w:fldCharType="begin"/>
      </w:r>
      <w:r w:rsidR="00091EAC">
        <w:instrText xml:space="preserve"> PAGEREF _Toc93302985 \h </w:instrText>
      </w:r>
      <w:r w:rsidR="00091EAC">
        <w:fldChar w:fldCharType="separate"/>
      </w:r>
      <w:r w:rsidR="00091EAC">
        <w:t>3</w:t>
      </w:r>
      <w:r w:rsidR="00091EAC">
        <w:fldChar w:fldCharType="end"/>
      </w:r>
    </w:p>
    <w:p w14:paraId="6447D95C" w14:textId="39E1DBE3" w:rsidR="00091EAC" w:rsidRDefault="00091EA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209A3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209A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_Toc93302986 \h </w:instrText>
      </w:r>
      <w:r>
        <w:fldChar w:fldCharType="separate"/>
      </w:r>
      <w:r>
        <w:t>3</w:t>
      </w:r>
      <w:r>
        <w:fldChar w:fldCharType="end"/>
      </w:r>
    </w:p>
    <w:p w14:paraId="336A7D5B" w14:textId="08DCC328" w:rsidR="00091EAC" w:rsidRDefault="00091EA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209A3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209A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_Toc93302987 \h </w:instrText>
      </w:r>
      <w:r>
        <w:fldChar w:fldCharType="separate"/>
      </w:r>
      <w:r>
        <w:t>3</w:t>
      </w:r>
      <w:r>
        <w:fldChar w:fldCharType="end"/>
      </w:r>
    </w:p>
    <w:p w14:paraId="1757EB38" w14:textId="706AF6F3" w:rsidR="00091EAC" w:rsidRDefault="00091EA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209A3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209A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_Toc93302988 \h </w:instrText>
      </w:r>
      <w:r>
        <w:fldChar w:fldCharType="separate"/>
      </w:r>
      <w:r>
        <w:t>3</w:t>
      </w:r>
      <w:r>
        <w:fldChar w:fldCharType="end"/>
      </w:r>
    </w:p>
    <w:p w14:paraId="22E7910C" w14:textId="53AA7509" w:rsidR="00091EAC" w:rsidRDefault="00091EA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209A3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209A3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_Toc93302989 \h </w:instrText>
      </w:r>
      <w:r>
        <w:fldChar w:fldCharType="separate"/>
      </w:r>
      <w:r>
        <w:t>3</w:t>
      </w:r>
      <w:r>
        <w:fldChar w:fldCharType="end"/>
      </w:r>
    </w:p>
    <w:p w14:paraId="28B43AB3" w14:textId="42E5A525" w:rsidR="00091EAC" w:rsidRDefault="00091EA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209A3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209A3">
        <w:rPr>
          <w:b/>
        </w:rPr>
        <w:t>Nemergent Solutions Client v7.0</w:t>
      </w:r>
      <w:bookmarkStart w:id="1" w:name="_GoBack"/>
      <w:bookmarkEnd w:id="1"/>
      <w:r>
        <w:tab/>
      </w:r>
      <w:r>
        <w:fldChar w:fldCharType="begin"/>
      </w:r>
      <w:r>
        <w:instrText xml:space="preserve"> PAGEREF _Toc93302990 \h </w:instrText>
      </w:r>
      <w:r>
        <w:fldChar w:fldCharType="separate"/>
      </w:r>
      <w:r>
        <w:t>3</w:t>
      </w:r>
      <w:r>
        <w:fldChar w:fldCharType="end"/>
      </w:r>
    </w:p>
    <w:p w14:paraId="253CA77E" w14:textId="747D99D8" w:rsidR="00091EAC" w:rsidRDefault="00091EA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209A3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209A3">
        <w:rPr>
          <w:b/>
        </w:rPr>
        <w:t>References</w:t>
      </w:r>
      <w:r>
        <w:tab/>
      </w:r>
      <w:r>
        <w:fldChar w:fldCharType="begin"/>
      </w:r>
      <w:r>
        <w:instrText xml:space="preserve"> PAGEREF _Toc93302991 \h </w:instrText>
      </w:r>
      <w:r>
        <w:fldChar w:fldCharType="separate"/>
      </w:r>
      <w:r>
        <w:t>4</w:t>
      </w:r>
      <w:r>
        <w:fldChar w:fldCharType="end"/>
      </w:r>
    </w:p>
    <w:p w14:paraId="292061F3" w14:textId="0651B09B" w:rsidR="00B2301E" w:rsidRDefault="00B2301E" w:rsidP="00B2301E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5A5A67A4" w14:textId="77777777" w:rsidR="00B2301E" w:rsidRDefault="00B2301E" w:rsidP="00B2301E">
      <w:pPr>
        <w:pageBreakBefore/>
        <w:rPr>
          <w:rFonts w:ascii="Calibri" w:hAnsi="Calibri" w:cs="Calibri"/>
          <w:b/>
          <w:lang w:val="pt-BR" w:eastAsia="ja-JP"/>
        </w:rPr>
      </w:pPr>
    </w:p>
    <w:p w14:paraId="5946D98A" w14:textId="77777777" w:rsidR="00B2301E" w:rsidRPr="009C2813" w:rsidRDefault="00B2301E" w:rsidP="00B2301E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93302985"/>
      <w:r w:rsidRPr="009C2813">
        <w:rPr>
          <w:b/>
        </w:rPr>
        <w:t>Overview</w:t>
      </w:r>
      <w:bookmarkEnd w:id="2"/>
      <w:bookmarkEnd w:id="3"/>
    </w:p>
    <w:p w14:paraId="0E14709B" w14:textId="37423E67" w:rsidR="00B2301E" w:rsidRPr="002F7CCF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2F7CCF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6.1.1.18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2F7CCF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2F7CCF">
        <w:rPr>
          <w:rFonts w:cs="Arial"/>
          <w:sz w:val="24"/>
          <w:szCs w:val="24"/>
          <w:lang w:val="en-US"/>
        </w:rPr>
        <w:t xml:space="preserve">test suite. </w:t>
      </w:r>
    </w:p>
    <w:p w14:paraId="4130AC3F" w14:textId="77777777" w:rsidR="00B2301E" w:rsidRPr="002F7CCF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2F7CCF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034CC0BC" w14:textId="77777777" w:rsidR="00B2301E" w:rsidRPr="009C2813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328AA997" w14:textId="77777777" w:rsidR="00B2301E" w:rsidRPr="009C2813" w:rsidRDefault="00B2301E" w:rsidP="00B2301E">
      <w:pPr>
        <w:pStyle w:val="Heading2"/>
        <w:rPr>
          <w:b/>
        </w:rPr>
      </w:pPr>
      <w:bookmarkStart w:id="4" w:name="_Toc93302986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0C98CFAA" w14:textId="4A8BA249" w:rsidR="00B2301E" w:rsidRPr="009C2813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6.1.1.18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5D637403" w14:textId="77777777" w:rsidR="00B2301E" w:rsidRPr="009C2813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4B668D54" w14:textId="77777777" w:rsidR="00B2301E" w:rsidRPr="009C2813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38489B1E" w14:textId="77777777" w:rsidR="00B2301E" w:rsidRPr="009C2813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5473B24D" w14:textId="77777777" w:rsidR="00B2301E" w:rsidRPr="009C2813" w:rsidRDefault="00B2301E" w:rsidP="00B230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A5D216E" w14:textId="77777777" w:rsidR="007B5975" w:rsidRPr="007B5975" w:rsidRDefault="007B5975" w:rsidP="007B5975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r w:rsidRPr="007B5975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D86862" w14:textId="77777777" w:rsidR="007B5975" w:rsidRDefault="007B5975" w:rsidP="007B5975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1B451BDB" w14:textId="77777777" w:rsidR="00B2301E" w:rsidRPr="009C2813" w:rsidRDefault="00B2301E" w:rsidP="00B2301E">
      <w:pPr>
        <w:pStyle w:val="Heading1"/>
        <w:rPr>
          <w:b/>
        </w:rPr>
      </w:pPr>
      <w:bookmarkStart w:id="15" w:name="_Toc68002782"/>
      <w:bookmarkStart w:id="16" w:name="_Toc93302988"/>
      <w:r w:rsidRPr="009C2813">
        <w:rPr>
          <w:b/>
        </w:rPr>
        <w:t>Branches executed</w:t>
      </w:r>
      <w:bookmarkEnd w:id="15"/>
      <w:bookmarkEnd w:id="16"/>
      <w:r w:rsidRPr="009C2813">
        <w:rPr>
          <w:b/>
        </w:rPr>
        <w:t xml:space="preserve"> </w:t>
      </w:r>
    </w:p>
    <w:p w14:paraId="454A5708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4FF9A9C5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7F2B891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759F6FE2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0942FCF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FFAD1AB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644A732C" w14:textId="77777777" w:rsidR="00B2301E" w:rsidRPr="009C2813" w:rsidRDefault="00B2301E" w:rsidP="00B230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731536D" w14:textId="77777777" w:rsidR="00B2301E" w:rsidRPr="009C2813" w:rsidRDefault="00B2301E" w:rsidP="00B2301E">
      <w:pPr>
        <w:pStyle w:val="Heading1"/>
        <w:rPr>
          <w:b/>
        </w:rPr>
      </w:pPr>
      <w:bookmarkStart w:id="17" w:name="_Toc68002783"/>
      <w:bookmarkStart w:id="18" w:name="_Toc93302989"/>
      <w:r w:rsidRPr="009C2813">
        <w:rPr>
          <w:b/>
        </w:rPr>
        <w:t>Execution Log Files</w:t>
      </w:r>
      <w:bookmarkEnd w:id="17"/>
      <w:bookmarkEnd w:id="18"/>
      <w:r w:rsidRPr="009C2813">
        <w:rPr>
          <w:b/>
        </w:rPr>
        <w:t xml:space="preserve"> </w:t>
      </w:r>
    </w:p>
    <w:p w14:paraId="5A5A3A6A" w14:textId="77777777" w:rsidR="00B2301E" w:rsidRPr="009C2813" w:rsidRDefault="00B2301E" w:rsidP="00B2301E">
      <w:pPr>
        <w:pStyle w:val="Heading2"/>
        <w:rPr>
          <w:b/>
        </w:rPr>
      </w:pPr>
      <w:bookmarkStart w:id="19" w:name="_Toc54888067"/>
      <w:bookmarkStart w:id="20" w:name="_Toc68002784"/>
      <w:bookmarkStart w:id="21" w:name="_Toc93302990"/>
      <w:r w:rsidRPr="009C2813">
        <w:rPr>
          <w:b/>
        </w:rPr>
        <w:t>Nemergent Solutions Client v7.0</w:t>
      </w:r>
      <w:bookmarkEnd w:id="19"/>
      <w:bookmarkEnd w:id="20"/>
      <w:bookmarkEnd w:id="21"/>
    </w:p>
    <w:p w14:paraId="527FC8BA" w14:textId="77777777" w:rsidR="00B2301E" w:rsidRPr="009C2813" w:rsidRDefault="00B2301E" w:rsidP="00B2301E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0B4467B5" w14:textId="4A972912" w:rsidR="00B2301E" w:rsidRPr="009C2813" w:rsidRDefault="00B2301E" w:rsidP="00B230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5A4B3FF4" w14:textId="56455309" w:rsidR="00B2301E" w:rsidRPr="009C2813" w:rsidRDefault="00B2301E" w:rsidP="00B230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6.1.1.18.MCPTT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13E14C22" w14:textId="77777777" w:rsidR="00B2301E" w:rsidRPr="009C2813" w:rsidRDefault="00B2301E" w:rsidP="00B230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45327BAF" w14:textId="77777777" w:rsidR="00B2301E" w:rsidRPr="009C2813" w:rsidRDefault="00B2301E" w:rsidP="00B230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3CBFBF6B" w14:textId="77777777" w:rsidR="00B2301E" w:rsidRPr="009C2813" w:rsidRDefault="00B2301E" w:rsidP="00B2301E">
      <w:pPr>
        <w:suppressAutoHyphens/>
        <w:ind w:left="360"/>
        <w:rPr>
          <w:sz w:val="24"/>
          <w:szCs w:val="24"/>
        </w:rPr>
      </w:pPr>
    </w:p>
    <w:p w14:paraId="231F335B" w14:textId="77777777" w:rsidR="00B2301E" w:rsidRPr="009C2813" w:rsidRDefault="00B2301E" w:rsidP="00B2301E">
      <w:pPr>
        <w:pStyle w:val="Heading1"/>
        <w:rPr>
          <w:b/>
        </w:rPr>
      </w:pPr>
      <w:bookmarkStart w:id="22" w:name="_Toc122434496"/>
      <w:bookmarkStart w:id="23" w:name="_Toc295288973"/>
      <w:bookmarkStart w:id="24" w:name="_Toc325725668"/>
      <w:bookmarkStart w:id="25" w:name="_Toc54888068"/>
      <w:bookmarkStart w:id="26" w:name="_Toc68002785"/>
      <w:bookmarkStart w:id="27" w:name="_Toc93302991"/>
      <w:r w:rsidRPr="009C2813">
        <w:rPr>
          <w:b/>
        </w:rPr>
        <w:lastRenderedPageBreak/>
        <w:t>References</w:t>
      </w:r>
      <w:bookmarkEnd w:id="22"/>
      <w:bookmarkEnd w:id="23"/>
      <w:bookmarkEnd w:id="24"/>
      <w:bookmarkEnd w:id="25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B2301E" w14:paraId="4939067A" w14:textId="77777777" w:rsidTr="00F32FFE">
        <w:tc>
          <w:tcPr>
            <w:tcW w:w="709" w:type="dxa"/>
            <w:shd w:val="clear" w:color="auto" w:fill="auto"/>
          </w:tcPr>
          <w:bookmarkEnd w:id="26"/>
          <w:p w14:paraId="7F01E878" w14:textId="77777777" w:rsidR="00B2301E" w:rsidRPr="009C2813" w:rsidRDefault="00B2301E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07404F90" w14:textId="4842ED51" w:rsidR="00B2301E" w:rsidRPr="009C2813" w:rsidRDefault="00B2301E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40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6.1.1.18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2BBA54E2" w14:textId="77777777" w:rsidR="00B2301E" w:rsidRDefault="00B2301E" w:rsidP="00B2301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4831B" w14:textId="77777777" w:rsidR="007F5A2B" w:rsidRDefault="007F5A2B">
      <w:r>
        <w:separator/>
      </w:r>
    </w:p>
  </w:endnote>
  <w:endnote w:type="continuationSeparator" w:id="0">
    <w:p w14:paraId="6B5D0894" w14:textId="77777777" w:rsidR="007F5A2B" w:rsidRDefault="007F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B1ABD" w14:textId="77777777" w:rsidR="007F5A2B" w:rsidRDefault="007F5A2B">
      <w:r>
        <w:separator/>
      </w:r>
    </w:p>
  </w:footnote>
  <w:footnote w:type="continuationSeparator" w:id="0">
    <w:p w14:paraId="03CB1C9B" w14:textId="77777777" w:rsidR="007F5A2B" w:rsidRDefault="007F5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71E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391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19D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2864F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52"/>
    <w:rsid w:val="00091EAC"/>
    <w:rsid w:val="000A6394"/>
    <w:rsid w:val="000B7FED"/>
    <w:rsid w:val="000C038A"/>
    <w:rsid w:val="000C6598"/>
    <w:rsid w:val="000D44B3"/>
    <w:rsid w:val="000D54D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CC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6B0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6C7D"/>
    <w:rsid w:val="00792342"/>
    <w:rsid w:val="007977A8"/>
    <w:rsid w:val="007B512A"/>
    <w:rsid w:val="007B5975"/>
    <w:rsid w:val="007C2097"/>
    <w:rsid w:val="007D6A07"/>
    <w:rsid w:val="007F5A2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721"/>
    <w:rsid w:val="00AA2CBC"/>
    <w:rsid w:val="00AC5820"/>
    <w:rsid w:val="00AD1CD8"/>
    <w:rsid w:val="00B2301E"/>
    <w:rsid w:val="00B258BB"/>
    <w:rsid w:val="00B660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2D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4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4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2301E"/>
    <w:rPr>
      <w:i/>
      <w:iCs/>
    </w:rPr>
  </w:style>
  <w:style w:type="paragraph" w:customStyle="1" w:styleId="Heading">
    <w:name w:val="Heading"/>
    <w:basedOn w:val="Normal"/>
    <w:next w:val="Normal"/>
    <w:rsid w:val="00B2301E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B112-2EDE-4BDF-A98C-771707DA0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E7275-80CF-4E7B-95E1-5D7E5C9D9C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71776-661D-471F-8634-17CF9AC0CB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EEB27B-EC46-224A-9EE5-E5681B4D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693</Words>
  <Characters>4030</Characters>
  <Application>Microsoft Office Word</Application>
  <DocSecurity>0</DocSecurity>
  <Lines>268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16</cp:revision>
  <cp:lastPrinted>1900-01-01T00:14:44Z</cp:lastPrinted>
  <dcterms:created xsi:type="dcterms:W3CDTF">2020-02-03T08:32:00Z</dcterms:created>
  <dcterms:modified xsi:type="dcterms:W3CDTF">2022-01-17T08:09:00Z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R5s220139</vt:lpwstr>
  </property>
  <property fmtid="{D5CDD505-2E9C-101B-9397-08002B2CF9AE}" pid="10" name="Spec#">
    <vt:lpwstr>36.579-5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6.1.1.18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