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FBA93" w14:textId="75037794" w:rsidR="00A336AD" w:rsidRDefault="00A336AD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128</w:t>
      </w:r>
      <w:r>
        <w:rPr>
          <w:b/>
          <w:i/>
          <w:noProof/>
          <w:sz w:val="28"/>
        </w:rPr>
        <w:fldChar w:fldCharType="end"/>
      </w:r>
    </w:p>
    <w:p w14:paraId="1BE5405E" w14:textId="77777777" w:rsidR="00A336AD" w:rsidRDefault="00A336AD" w:rsidP="00A336A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4A29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28D7E6D" w:rsidR="001E41F3" w:rsidRPr="00E5262B" w:rsidRDefault="006424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C238D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66632D77" w:rsidR="001E41F3" w:rsidRPr="00E5262B" w:rsidRDefault="00A336AD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288893D" w:rsidR="001E41F3" w:rsidRPr="00E5262B" w:rsidRDefault="00642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36A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6145E3F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 w:rsidRPr="000C238D">
              <w:t>NR5GC FR1 : Addition of 5GMM Rel-16 test case 9.1.9.2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623B468" w:rsidR="001E41F3" w:rsidRPr="00E5262B" w:rsidRDefault="00B161F7">
            <w:pPr>
              <w:pStyle w:val="CRCoverPage"/>
              <w:spacing w:after="0"/>
              <w:ind w:left="100"/>
              <w:rPr>
                <w:noProof/>
              </w:rPr>
            </w:pPr>
            <w:r w:rsidRPr="00B161F7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60D9A42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0C238D">
              <w:rPr>
                <w:noProof/>
              </w:rPr>
              <w:t>10-01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9648814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64248A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9B2852E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0C238D">
              <w:rPr>
                <w:noProof/>
              </w:rPr>
              <w:t>5GMM Rel-16 RACS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0C238D">
              <w:rPr>
                <w:noProof/>
              </w:rPr>
              <w:t>9.1.9.2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52D69A1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0C238D">
              <w:rPr>
                <w:rFonts w:cs="Arial"/>
                <w:noProof/>
              </w:rPr>
              <w:t xml:space="preserve">5GMM Rel-16 RACS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0C238D">
              <w:rPr>
                <w:rFonts w:cs="Arial"/>
                <w:noProof/>
              </w:rPr>
              <w:t>9.1.9.2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636ABD5" w:rsidR="001E41F3" w:rsidRPr="00E5262B" w:rsidRDefault="000C238D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9.1.9.2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6C6C404" w:rsidR="001E41F3" w:rsidRPr="00E5262B" w:rsidRDefault="00B161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0DD59B1" w:rsidR="001E41F3" w:rsidRPr="00E5262B" w:rsidRDefault="00E0221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C16AB9C" w:rsidR="001E41F3" w:rsidRPr="00E5262B" w:rsidRDefault="00E0221D" w:rsidP="006424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E5262B">
              <w:rPr>
                <w:noProof/>
              </w:rPr>
              <w:t>TS</w:t>
            </w:r>
            <w:r w:rsidR="00B161F7">
              <w:rPr>
                <w:noProof/>
              </w:rPr>
              <w:t xml:space="preserve"> 38.523-1</w:t>
            </w:r>
            <w:r w:rsidRPr="00E5262B">
              <w:rPr>
                <w:noProof/>
              </w:rPr>
              <w:t xml:space="preserve"> CR </w:t>
            </w:r>
            <w:r w:rsidR="00B161F7">
              <w:rPr>
                <w:noProof/>
              </w:rPr>
              <w:t>xxxx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4245619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6C0D7A9" w14:textId="514F6D10" w:rsidR="006604C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604CE" w:rsidRPr="00466195">
        <w:rPr>
          <w:rFonts w:cs="Arial"/>
          <w:iCs/>
        </w:rPr>
        <w:t>Table of Contents</w:t>
      </w:r>
      <w:r w:rsidR="006604CE">
        <w:tab/>
      </w:r>
      <w:r w:rsidR="006604CE">
        <w:fldChar w:fldCharType="begin"/>
      </w:r>
      <w:r w:rsidR="006604CE">
        <w:instrText xml:space="preserve"> PAGEREF _Toc84245619 \h </w:instrText>
      </w:r>
      <w:r w:rsidR="006604CE">
        <w:fldChar w:fldCharType="separate"/>
      </w:r>
      <w:r w:rsidR="006604CE">
        <w:t>2</w:t>
      </w:r>
      <w:r w:rsidR="006604CE">
        <w:fldChar w:fldCharType="end"/>
      </w:r>
    </w:p>
    <w:p w14:paraId="6F1E57F7" w14:textId="23D3892E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_Toc84245620 \h </w:instrText>
      </w:r>
      <w:r>
        <w:fldChar w:fldCharType="separate"/>
      </w:r>
      <w:r>
        <w:t>3</w:t>
      </w:r>
      <w:r>
        <w:fldChar w:fldCharType="end"/>
      </w:r>
    </w:p>
    <w:p w14:paraId="7A219C4F" w14:textId="1EAB750F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_Toc84245621 \h </w:instrText>
      </w:r>
      <w:r>
        <w:fldChar w:fldCharType="separate"/>
      </w:r>
      <w:r>
        <w:t>3</w:t>
      </w:r>
      <w:r>
        <w:fldChar w:fldCharType="end"/>
      </w:r>
    </w:p>
    <w:p w14:paraId="76766D05" w14:textId="1AEBB602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_Toc84245622 \h </w:instrText>
      </w:r>
      <w:r>
        <w:fldChar w:fldCharType="separate"/>
      </w:r>
      <w:r>
        <w:t>3</w:t>
      </w:r>
      <w:r>
        <w:fldChar w:fldCharType="end"/>
      </w:r>
    </w:p>
    <w:p w14:paraId="38414F6E" w14:textId="684661E3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_Toc84245623 \h </w:instrText>
      </w:r>
      <w:r>
        <w:fldChar w:fldCharType="separate"/>
      </w:r>
      <w:r>
        <w:t>3</w:t>
      </w:r>
      <w:r>
        <w:fldChar w:fldCharType="end"/>
      </w:r>
    </w:p>
    <w:p w14:paraId="3C90F71E" w14:textId="56CAE117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_Toc84245624 \h </w:instrText>
      </w:r>
      <w:r>
        <w:fldChar w:fldCharType="separate"/>
      </w:r>
      <w:r>
        <w:t>7</w:t>
      </w:r>
      <w:r>
        <w:fldChar w:fldCharType="end"/>
      </w:r>
    </w:p>
    <w:p w14:paraId="206510AB" w14:textId="4EA9FF5F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_Toc84245625 \h </w:instrText>
      </w:r>
      <w:r>
        <w:fldChar w:fldCharType="separate"/>
      </w:r>
      <w:r>
        <w:t>10</w:t>
      </w:r>
      <w:r>
        <w:fldChar w:fldCharType="end"/>
      </w:r>
    </w:p>
    <w:p w14:paraId="603D30A2" w14:textId="5C8132AD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_Toc84245626 \h </w:instrText>
      </w:r>
      <w:r>
        <w:fldChar w:fldCharType="separate"/>
      </w:r>
      <w:r>
        <w:t>10</w:t>
      </w:r>
      <w:r>
        <w:fldChar w:fldCharType="end"/>
      </w:r>
    </w:p>
    <w:p w14:paraId="267F9FC1" w14:textId="7447D6EE" w:rsidR="006604CE" w:rsidRDefault="006604C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619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6195">
        <w:rPr>
          <w:rFonts w:cs="Arial"/>
          <w:b/>
        </w:rPr>
        <w:t>SM-G996B</w:t>
      </w:r>
      <w:r>
        <w:tab/>
      </w:r>
      <w:r>
        <w:fldChar w:fldCharType="begin"/>
      </w:r>
      <w:r>
        <w:instrText xml:space="preserve"> PAGEREF _Toc84245627 \h </w:instrText>
      </w:r>
      <w:r>
        <w:fldChar w:fldCharType="separate"/>
      </w:r>
      <w:r>
        <w:t>10</w:t>
      </w:r>
      <w:r>
        <w:fldChar w:fldCharType="end"/>
      </w:r>
    </w:p>
    <w:p w14:paraId="09206DFB" w14:textId="378BFA00" w:rsidR="006604CE" w:rsidRDefault="006604C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6619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619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_Toc84245628 \h </w:instrText>
      </w:r>
      <w:r>
        <w:fldChar w:fldCharType="separate"/>
      </w:r>
      <w:r>
        <w:t>11</w:t>
      </w:r>
      <w:r>
        <w:fldChar w:fldCharType="end"/>
      </w:r>
    </w:p>
    <w:p w14:paraId="2E4D4796" w14:textId="3C27F8D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4245620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47E066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0C238D">
        <w:rPr>
          <w:rFonts w:cs="Arial"/>
        </w:rPr>
        <w:t>9.1.9.2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4245621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4165D02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0C238D">
        <w:rPr>
          <w:rFonts w:cs="Arial"/>
          <w:lang w:eastAsia="ja-JP"/>
        </w:rPr>
        <w:t>9.1.9.2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2332C73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64248A">
        <w:rPr>
          <w:rFonts w:cs="Arial"/>
          <w:lang w:eastAsia="ja-JP"/>
        </w:rPr>
        <w:t>37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0A416BA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0C238D" w:rsidRPr="000C238D">
        <w:rPr>
          <w:rFonts w:cs="Arial"/>
          <w:bCs/>
          <w:lang w:eastAsia="ja-JP"/>
        </w:rPr>
        <w:t>SM-G996B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2268A15D" w14:textId="16C96557" w:rsidR="005F0865" w:rsidRDefault="003A22C0" w:rsidP="005F0865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4245622"/>
      <w:r w:rsidRPr="00E5262B">
        <w:rPr>
          <w:b/>
        </w:rPr>
        <w:t>Corrections required</w:t>
      </w:r>
      <w:bookmarkEnd w:id="6"/>
      <w:bookmarkEnd w:id="7"/>
      <w:bookmarkEnd w:id="8"/>
    </w:p>
    <w:p w14:paraId="47417114" w14:textId="3EEC379A" w:rsidR="00176EE5" w:rsidRDefault="00176EE5" w:rsidP="00176EE5">
      <w:r>
        <w:t xml:space="preserve">In addition to the below changes, the changes </w:t>
      </w:r>
      <w:r w:rsidR="00BB0ABF">
        <w:t xml:space="preserve">2.3, 2.4 and 2.5 </w:t>
      </w:r>
      <w:r>
        <w:t>of R5s211170 are required and applied.</w:t>
      </w:r>
    </w:p>
    <w:p w14:paraId="4FB1639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4245623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56135205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F6F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B9C3" w14:textId="3424B58E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function f_TC_9_1_9_</w:t>
            </w:r>
            <w:r w:rsidR="00BB0ABF">
              <w:rPr>
                <w:rFonts w:ascii="Arial" w:hAnsi="Arial" w:cs="Arial"/>
                <w:lang w:eastAsia="en-GB"/>
              </w:rPr>
              <w:t>2</w:t>
            </w:r>
            <w:r>
              <w:rPr>
                <w:rFonts w:ascii="Arial" w:hAnsi="Arial" w:cs="Arial"/>
                <w:lang w:eastAsia="en-GB"/>
              </w:rPr>
              <w:t>_NR5GC()</w:t>
            </w:r>
          </w:p>
        </w:tc>
      </w:tr>
      <w:tr w:rsidR="00176EE5" w14:paraId="5914D155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5E09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EED3" w14:textId="6A982D3E" w:rsidR="00176EE5" w:rsidRPr="00B56069" w:rsidRDefault="00176EE5" w:rsidP="00176EE5">
            <w:pPr>
              <w:pStyle w:val="ListParagraph"/>
              <w:numPr>
                <w:ilvl w:val="0"/>
                <w:numId w:val="38"/>
              </w:num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hAnsi="Arial" w:cs="Arial"/>
                <w:noProof/>
                <w:lang w:eastAsia="en-GB"/>
              </w:rPr>
              <w:t xml:space="preserve">As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5GMM capability is non-cleartext IE and hence not included in the initial NAS message without security It should be included in the Registration request piggyback with Security Mode complete message</w:t>
            </w:r>
          </w:p>
          <w:p w14:paraId="6B0C9D6E" w14:textId="77777777" w:rsidR="00176EE5" w:rsidRPr="00B56069" w:rsidRDefault="00176EE5" w:rsidP="00176EE5">
            <w:pPr>
              <w:pStyle w:val="ListParagraph"/>
              <w:rPr>
                <w:rFonts w:ascii="Arial" w:eastAsia="Malgun Gothic" w:hAnsi="Arial" w:cs="Arial"/>
                <w:lang w:val="en-IN" w:eastAsia="en-IN"/>
              </w:rPr>
            </w:pPr>
          </w:p>
          <w:p w14:paraId="4CE2A2F7" w14:textId="73EA91AD" w:rsidR="00176EE5" w:rsidRPr="00B56069" w:rsidRDefault="00176EE5" w:rsidP="00176EE5">
            <w:pPr>
              <w:pStyle w:val="ListParagraph"/>
              <w:numPr>
                <w:ilvl w:val="0"/>
                <w:numId w:val="38"/>
              </w:num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B56069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RCI.So, if TE set Version ID as 00, UE radio capability ID in the digit expression is as follows: </w:t>
            </w:r>
            <w:r w:rsidRPr="00B56069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Pr="00B56069">
              <w:rPr>
                <w:rFonts w:ascii="Arial" w:hAnsi="Arial" w:cs="Arial"/>
                <w:lang w:eastAsia="en-GB"/>
              </w:rPr>
              <w:t xml:space="preserve">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 </w:t>
            </w:r>
            <w:r w:rsidR="00B56069" w:rsidRPr="00B56069"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  <w:t xml:space="preserve">1 </w:t>
            </w:r>
            <w:r w:rsidRPr="00B56069">
              <w:rPr>
                <w:rFonts w:ascii="Malgun Gothic" w:eastAsia="Malgun Gothic" w:hAnsi="Malgun Gothic" w:hint="eastAsia"/>
                <w:b/>
                <w:bCs/>
                <w:color w:val="000000"/>
                <w:shd w:val="clear" w:color="auto" w:fill="FFFF00"/>
                <w:lang w:val="en-US" w:eastAsia="en-GB"/>
              </w:rPr>
              <w:t>00 00000000001</w:t>
            </w:r>
          </w:p>
          <w:p w14:paraId="2CDA4700" w14:textId="77777777" w:rsidR="00176EE5" w:rsidRPr="00B56069" w:rsidRDefault="00176EE5" w:rsidP="00176EE5">
            <w:pPr>
              <w:pStyle w:val="ListParagraph"/>
              <w:rPr>
                <w:rFonts w:ascii="Arial" w:eastAsia="Malgun Gothic" w:hAnsi="Arial" w:cs="Arial"/>
                <w:lang w:val="en-IN" w:eastAsia="en-IN"/>
              </w:rPr>
            </w:pPr>
          </w:p>
          <w:p w14:paraId="2342E9EC" w14:textId="77777777" w:rsidR="00176EE5" w:rsidRPr="00B56069" w:rsidRDefault="00176EE5">
            <w:pPr>
              <w:rPr>
                <w:rFonts w:ascii="Arial" w:eastAsia="Malgun Gothic" w:hAnsi="Arial" w:cs="Arial"/>
                <w:lang w:val="en-IN" w:eastAsia="en-IN"/>
              </w:rPr>
            </w:pPr>
            <w:r w:rsidRPr="00B56069">
              <w:rPr>
                <w:rFonts w:ascii="Arial" w:eastAsia="Malgun Gothic" w:hAnsi="Arial" w:cs="Arial"/>
                <w:lang w:val="en-IN" w:eastAsia="en-IN"/>
              </w:rPr>
              <w:t>#draft proseCR would be raised for RAN5#93-e meeting</w:t>
            </w:r>
          </w:p>
        </w:tc>
      </w:tr>
      <w:tr w:rsidR="00176EE5" w14:paraId="7AA6F4A0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987A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BF28" w14:textId="77777777" w:rsidR="00176EE5" w:rsidRPr="003D4DF7" w:rsidRDefault="00176EE5" w:rsidP="00B56069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Removed GMM cap 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 xml:space="preserve">checking 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>from IntialRegis</w:t>
            </w:r>
            <w:r w:rsidR="00B56069" w:rsidRPr="00B56069">
              <w:rPr>
                <w:rFonts w:eastAsia="Malgun Gothic" w:cs="Arial"/>
                <w:color w:val="000000"/>
                <w:lang w:val="en-US" w:eastAsia="en-GB"/>
              </w:rPr>
              <w:t>t</w:t>
            </w:r>
            <w:r w:rsidRPr="00B56069">
              <w:rPr>
                <w:rFonts w:eastAsia="Malgun Gothic" w:cs="Arial"/>
                <w:color w:val="000000"/>
                <w:lang w:val="en-US" w:eastAsia="en-GB"/>
              </w:rPr>
              <w:t xml:space="preserve">ration request </w:t>
            </w:r>
          </w:p>
          <w:p w14:paraId="00BD565E" w14:textId="4C8E0CF6" w:rsidR="003D4DF7" w:rsidRPr="003D4DF7" w:rsidRDefault="003D4DF7" w:rsidP="003D4DF7">
            <w:pPr>
              <w:pStyle w:val="CRCoverPage"/>
              <w:numPr>
                <w:ilvl w:val="0"/>
                <w:numId w:val="35"/>
              </w:numPr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 to “</w:t>
            </w:r>
            <w:r w:rsidRPr="00B56069">
              <w:rPr>
                <w:lang w:val="en-US" w:eastAsia="en-GB"/>
              </w:rPr>
              <w:t>100000000005”</w:t>
            </w:r>
          </w:p>
        </w:tc>
      </w:tr>
      <w:tr w:rsidR="00176EE5" w14:paraId="7FED328B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A794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D9B8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.ttcn</w:t>
            </w:r>
          </w:p>
        </w:tc>
      </w:tr>
      <w:tr w:rsidR="00176EE5" w14:paraId="6E25F30F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25F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C45C" w14:textId="77777777" w:rsidR="00176EE5" w:rsidRDefault="00176EE5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40EA6708" w14:textId="77777777" w:rsidR="00176EE5" w:rsidRDefault="00176EE5" w:rsidP="00176EE5">
      <w:pPr>
        <w:rPr>
          <w:lang w:val="en-US"/>
        </w:rPr>
      </w:pPr>
    </w:p>
    <w:p w14:paraId="7B7F7CFD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058990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14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>function f_TC_9_1_9_2_NR5GC() runs on NR5GC_PTC</w:t>
            </w:r>
          </w:p>
          <w:p w14:paraId="4BEEADF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{</w:t>
            </w:r>
          </w:p>
          <w:p w14:paraId="1E95F47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//RACS / UE configuration update / UE radio capability ID</w:t>
            </w:r>
          </w:p>
          <w:p w14:paraId="79D14BF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6D5CBD9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var NR_CellId_Type v_NGC_NASCellB := f_NR5GC_MapNASCell(ngc_CellB, NG_AllCellsOnSamePLMN);</w:t>
            </w:r>
          </w:p>
          <w:p w14:paraId="19E228C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NG_NAS_MSG_Indication_Type v_ReceivedMsg;</w:t>
            </w:r>
          </w:p>
          <w:p w14:paraId="1443AC9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GMM_MobilityInfo_Type v_GMM_MobilityInfo;</w:t>
            </w:r>
          </w:p>
          <w:p w14:paraId="0341FE1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NG_MobileIdentity v_GUTIToSend;</w:t>
            </w:r>
          </w:p>
          <w:p w14:paraId="15BCB5C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NG_NAS_GutiParameters_Type v_GutiParams;</w:t>
            </w:r>
          </w:p>
          <w:p w14:paraId="0395965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NAS_PlmnId v_PLMN;</w:t>
            </w:r>
          </w:p>
          <w:p w14:paraId="1CB46CC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TrackingAreaCode v_TAC;</w:t>
            </w:r>
          </w:p>
          <w:p w14:paraId="50BEEA5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NG_NAS_DL_Message_Type v_MsgToSend;</w:t>
            </w:r>
          </w:p>
          <w:p w14:paraId="4730B45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var template (value) NG_TrackingAreaIdList v_TAIList;</w:t>
            </w:r>
          </w:p>
          <w:p w14:paraId="32844CC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1882EF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f_NR5GC_Init_NAS(NR_2);</w:t>
            </w:r>
          </w:p>
          <w:p w14:paraId="7217920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0D49741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Create and configure cells</w:t>
            </w:r>
          </w:p>
          <w:p w14:paraId="55F6E7D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f_NR_CellConfig_Def(v_NGC_NASCellA);</w:t>
            </w:r>
          </w:p>
          <w:p w14:paraId="7C286B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f_NR_CellConfig_Def(v_NGC_NASCellB);</w:t>
            </w:r>
          </w:p>
          <w:p w14:paraId="35A5BD2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2554B9E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turn on NR cells</w:t>
            </w:r>
          </w:p>
          <w:p w14:paraId="0D42C1D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f_NR_SetCellPower (v_NGC_NASCellA, tsc_NR_ServingCellSSS_EPRE_FR1, tsc_NR_ServingCellSSS_EPRE_FR2);</w:t>
            </w:r>
          </w:p>
          <w:p w14:paraId="55124B7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f_NR_SetCellPower (v_NGC_NASCellB, tsc_NR_NonSuitableOffCellSSS_EPRE, tsc_NR_NonSuitableOffCellSSS_EPRE);</w:t>
            </w:r>
          </w:p>
          <w:p w14:paraId="39E5D43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Switch on UE</w:t>
            </w:r>
          </w:p>
          <w:p w14:paraId="410B46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f_NR5GC_SwitchOnAndResetIMS();</w:t>
            </w:r>
          </w:p>
          <w:p w14:paraId="68A90EB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8A6DC0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v_ReceivedMsg := f_NR_RRC_ConnEst_DefWithNas (v_NGC_NASCellA, tsc_NR_RRC_TI_Def, ?, (tsc_SHT_NoSecurityProtection, tsc_SHT_IntegrityProtected));</w:t>
            </w:r>
          </w:p>
          <w:p w14:paraId="7452AB1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if (not f_Check_NG_RegistrationReqMsg (v_GMM_MobilityInfo, v_ReceivedMsg.Pdu, Initial_NoSecurity</w:t>
            </w:r>
            <w:r w:rsidRPr="00176EE5">
              <w:rPr>
                <w:highlight w:val="yellow"/>
                <w:lang w:val="en-US" w:eastAsia="en-GB"/>
              </w:rPr>
              <w:t>, -, -, -, -, cdr_NG_GMM_Cap_RACS</w:t>
            </w:r>
            <w:r w:rsidRPr="00176EE5">
              <w:rPr>
                <w:lang w:val="en-US" w:eastAsia="en-GB"/>
              </w:rPr>
              <w:t>)) {</w:t>
            </w:r>
          </w:p>
          <w:p w14:paraId="227A68F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f_NR_SetVerdictFailOrInconc(__FILE__, __LINE__, "Registration Request Message Failed");</w:t>
            </w:r>
          </w:p>
          <w:p w14:paraId="4D18F2CA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}</w:t>
            </w:r>
          </w:p>
          <w:p w14:paraId="5127184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</w:t>
            </w:r>
          </w:p>
          <w:p w14:paraId="63DB676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v_PLMN := f_NR_Asn2Nas_PlmnId(f_NR_CellInfo_GetPLMN (v_NGC_NASCellA));</w:t>
            </w:r>
          </w:p>
          <w:p w14:paraId="731A03A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v_GutiParams := f_NR5GC_CellInfo_GetGutiParameters (v_NGC_NASCellA);</w:t>
            </w:r>
          </w:p>
          <w:p w14:paraId="480AEA7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v_GUTIToSend := f_NG_GutiParameters2MobileIdentity (v_PLMN, v_GutiParams);</w:t>
            </w:r>
          </w:p>
          <w:p w14:paraId="65D1DE7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v_TAC := f_NR_CellInfo_GetTAC (v_NGC_NASCellA);</w:t>
            </w:r>
          </w:p>
          <w:p w14:paraId="3F50C2D7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lastRenderedPageBreak/>
              <w:t xml:space="preserve">    v_TAIList := cs_NG_TAIListNonConsecutive(v_PLMN, {bit2oct(v_TAC)});</w:t>
            </w:r>
          </w:p>
          <w:p w14:paraId="184F87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E179BD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f_NR5GC_RRC_Idle_Steps5_13 (v_GMM_MobilityInfo, v_NGC_NASCellA, v_ReceivedMsg, v_PLMN, TESTMode_OFF, Initial_NoSecurity);</w:t>
            </w:r>
          </w:p>
          <w:p w14:paraId="2AC1EE02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6CD47BF8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Registration Accept</w:t>
            </w:r>
          </w:p>
          <w:p w14:paraId="2EA4D09B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v_MsgToSend := f_Get_NG_RegistrationAcceptMsg (Initial_Secure,</w:t>
            </w:r>
          </w:p>
          <w:p w14:paraId="03E3995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v_GMM_MobilityInfo,</w:t>
            </w:r>
          </w:p>
          <w:p w14:paraId="4D7F2A19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v_GUTIToSend,</w:t>
            </w:r>
          </w:p>
          <w:p w14:paraId="227EEC7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v_TAIList,</w:t>
            </w:r>
          </w:p>
          <w:p w14:paraId="7A4203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omit,</w:t>
            </w:r>
          </w:p>
          <w:p w14:paraId="517F76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21F531BC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5681B996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49B9837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6CF61DA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</w:t>
            </w:r>
          </w:p>
          <w:p w14:paraId="38DBDE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-, -, -, -, -, -, cs_UERadioCapId('67'O, </w:t>
            </w:r>
            <w:r w:rsidRPr="00176EE5">
              <w:rPr>
                <w:highlight w:val="yellow"/>
                <w:lang w:val="en-US" w:eastAsia="en-GB"/>
              </w:rPr>
              <w:t>'100000000005'O</w:t>
            </w:r>
            <w:r w:rsidRPr="00176EE5">
              <w:rPr>
                <w:lang w:val="en-US" w:eastAsia="en-GB"/>
              </w:rPr>
              <w:t>)</w:t>
            </w:r>
          </w:p>
          <w:p w14:paraId="65E5E28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                                               );</w:t>
            </w:r>
          </w:p>
          <w:p w14:paraId="3F2FE12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SRB.send(cas_NR_SRB_NasPdu_REQ(v_NGC_NASCellA, tsc_NR_RbId_SRB1, -, cs_NG_NAS_Request(tsc_SHT_IntegrityProtected_Ciphered, v_MsgToSend)));</w:t>
            </w:r>
          </w:p>
          <w:p w14:paraId="2ADE8BE3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36A945B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f_NR5GC_RRC_Idle_Steps15_20(v_NGC_NASCellA, TESTMode_OFF, noRrcConnectionRelease);</w:t>
            </w:r>
          </w:p>
          <w:p w14:paraId="16E3D3C0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</w:p>
          <w:p w14:paraId="3D3F198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f_NR_TestBody_Set(true);</w:t>
            </w:r>
          </w:p>
          <w:p w14:paraId="38C44E41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fl_TC_9_1_9_2_Body();</w:t>
            </w:r>
          </w:p>
          <w:p w14:paraId="5DFADC24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f_NR_TestBody_Set(false);</w:t>
            </w:r>
          </w:p>
          <w:p w14:paraId="7BDC4AAF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</w:t>
            </w:r>
          </w:p>
          <w:p w14:paraId="4D2A1435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// Finish</w:t>
            </w:r>
          </w:p>
          <w:p w14:paraId="6256202D" w14:textId="77777777" w:rsidR="00176EE5" w:rsidRP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  f_NR_Postamble(v_NGC_NASCellB, STATE_IDLE_1A);</w:t>
            </w:r>
          </w:p>
          <w:p w14:paraId="07CAF429" w14:textId="1D1D3FE8" w:rsidR="00176EE5" w:rsidRDefault="00176EE5" w:rsidP="00176EE5">
            <w:pPr>
              <w:ind w:firstLine="195"/>
              <w:rPr>
                <w:lang w:val="en-US" w:eastAsia="en-GB"/>
              </w:rPr>
            </w:pPr>
            <w:r w:rsidRPr="00176EE5">
              <w:rPr>
                <w:lang w:val="en-US" w:eastAsia="en-GB"/>
              </w:rPr>
              <w:t xml:space="preserve">  }</w:t>
            </w:r>
          </w:p>
        </w:tc>
      </w:tr>
    </w:tbl>
    <w:p w14:paraId="3F7B036C" w14:textId="77777777" w:rsidR="00176EE5" w:rsidRDefault="00176EE5" w:rsidP="00176EE5">
      <w:pPr>
        <w:rPr>
          <w:lang w:val="en-US"/>
        </w:rPr>
      </w:pPr>
    </w:p>
    <w:p w14:paraId="6D3F2338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6D7CE5C1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0525" w14:textId="77777777" w:rsidR="00176EE5" w:rsidRDefault="00176EE5">
            <w:pPr>
              <w:rPr>
                <w:lang w:val="en-US" w:eastAsia="zh-CN"/>
              </w:rPr>
            </w:pPr>
          </w:p>
          <w:p w14:paraId="7B542B2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>function f_TC_9_1_9_2_NR5GC() runs on NR5GC_PTC</w:t>
            </w:r>
          </w:p>
          <w:p w14:paraId="670907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{</w:t>
            </w:r>
          </w:p>
          <w:p w14:paraId="6075B03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  //RACS / UE configuration update / UE radio capability ID</w:t>
            </w:r>
          </w:p>
          <w:p w14:paraId="1DF6A8F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NR_CellId_Type v_NGC_NASCellA := f_NR5GC_MapNASCell(ngc_CellA, NG_AllCellsOnSamePLMN);</w:t>
            </w:r>
          </w:p>
          <w:p w14:paraId="1ABDDEC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NR_CellId_Type v_NGC_NASCellB := f_NR5GC_MapNASCell(ngc_CellB, NG_AllCellsOnSamePLMN);</w:t>
            </w:r>
          </w:p>
          <w:p w14:paraId="0118759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NG_NAS_MSG_Indication_Type v_ReceivedMsg;</w:t>
            </w:r>
          </w:p>
          <w:p w14:paraId="226356D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GMM_MobilityInfo_Type v_GMM_MobilityInfo;</w:t>
            </w:r>
          </w:p>
          <w:p w14:paraId="5807C9D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NG_MobileIdentity v_GUTIToSend;</w:t>
            </w:r>
          </w:p>
          <w:p w14:paraId="3DD7A1A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NG_NAS_GutiParameters_Type v_GutiParams;</w:t>
            </w:r>
          </w:p>
          <w:p w14:paraId="1462342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NAS_PlmnId v_PLMN;</w:t>
            </w:r>
          </w:p>
          <w:p w14:paraId="1678836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TrackingAreaCode v_TAC;</w:t>
            </w:r>
          </w:p>
          <w:p w14:paraId="285502B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NG_NAS_DL_Message_Type v_MsgToSend;</w:t>
            </w:r>
          </w:p>
          <w:p w14:paraId="6055341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var template (value) NG_TrackingAreaIdList v_TAIList;</w:t>
            </w:r>
          </w:p>
          <w:p w14:paraId="3FBB3C0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F9C550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f_NR5GC_Init_NAS(NR_2);</w:t>
            </w:r>
          </w:p>
          <w:p w14:paraId="65134475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F3637C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Create and configure cells</w:t>
            </w:r>
          </w:p>
          <w:p w14:paraId="4E0605F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f_NR_CellConfig_Def(v_NGC_NASCellA);</w:t>
            </w:r>
          </w:p>
          <w:p w14:paraId="581F8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f_NR_CellConfig_Def(v_NGC_NASCellB);</w:t>
            </w:r>
          </w:p>
          <w:p w14:paraId="4D2C25C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1B12B1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turn on NR cells</w:t>
            </w:r>
          </w:p>
          <w:p w14:paraId="74CFD4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f_NR_SetCellPower (v_NGC_NASCellA, tsc_NR_ServingCellSSS_EPRE_FR1, tsc_NR_ServingCellSSS_EPRE_FR2);</w:t>
            </w:r>
          </w:p>
          <w:p w14:paraId="64217BBA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f_NR_SetCellPower (v_NGC_NASCellB, tsc_NR_NonSuitableOffCellSSS_EPRE, tsc_NR_NonSuitableOffCellSSS_EPRE);</w:t>
            </w:r>
          </w:p>
          <w:p w14:paraId="73946E6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Switch on UE</w:t>
            </w:r>
          </w:p>
          <w:p w14:paraId="205C4B7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f_NR5GC_SwitchOnAndResetIMS();</w:t>
            </w:r>
          </w:p>
          <w:p w14:paraId="0FC823B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0C0F1D9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v_ReceivedMsg := f_NR_RRC_ConnEst_DefWithNas (v_NGC_NASCellA, tsc_NR_RRC_TI_Def, ?, (tsc_SHT_NoSecurityProtection, tsc_SHT_IntegrityProtected));</w:t>
            </w:r>
          </w:p>
          <w:p w14:paraId="3AEFECB9" w14:textId="73EBB465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if (not f_Check_NG_RegistrationReqMsg (v_GMM_MobilityInfo, v_ReceivedMsg.Pdu, Initial_NoSecurity</w:t>
            </w:r>
            <w:r>
              <w:rPr>
                <w:lang w:val="en-US" w:eastAsia="zh-CN"/>
              </w:rPr>
              <w:t>)</w:t>
            </w:r>
            <w:r w:rsidRPr="00176EE5">
              <w:rPr>
                <w:lang w:val="en-US" w:eastAsia="zh-CN"/>
              </w:rPr>
              <w:t>) {</w:t>
            </w:r>
          </w:p>
          <w:p w14:paraId="2159432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f_NR_SetVerdictFailOrInconc(__FILE__, __LINE__, "Registration Request Message Failed");</w:t>
            </w:r>
          </w:p>
          <w:p w14:paraId="78714597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}</w:t>
            </w:r>
          </w:p>
          <w:p w14:paraId="2C87B4AF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</w:t>
            </w:r>
          </w:p>
          <w:p w14:paraId="6D2B56B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v_PLMN := f_NR_Asn2Nas_PlmnId(f_NR_CellInfo_GetPLMN (v_NGC_NASCellA));</w:t>
            </w:r>
          </w:p>
          <w:p w14:paraId="32ABA7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v_GutiParams := f_NR5GC_CellInfo_GetGutiParameters (v_NGC_NASCellA);</w:t>
            </w:r>
          </w:p>
          <w:p w14:paraId="7E4838E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v_GUTIToSend := f_NG_GutiParameters2MobileIdentity (v_PLMN, v_GutiParams);</w:t>
            </w:r>
          </w:p>
          <w:p w14:paraId="33BC8802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v_TAC := f_NR_CellInfo_GetTAC (v_NGC_NASCellA);</w:t>
            </w:r>
          </w:p>
          <w:p w14:paraId="62BA79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lastRenderedPageBreak/>
              <w:t xml:space="preserve">    v_TAIList := cs_NG_TAIListNonConsecutive(v_PLMN, {bit2oct(v_TAC)});</w:t>
            </w:r>
          </w:p>
          <w:p w14:paraId="26CBC714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72A110C5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f_NR5GC_RRC_Idle_Steps5_13 (v_GMM_MobilityInfo, v_NGC_NASCellA, v_ReceivedMsg, v_PLMN, TESTMode_OFF, Initial_NoSecurity);</w:t>
            </w:r>
          </w:p>
          <w:p w14:paraId="280D52D9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22301D4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Registration Accept</w:t>
            </w:r>
          </w:p>
          <w:p w14:paraId="2AE033D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v_MsgToSend := f_Get_NG_RegistrationAcceptMsg (Initial_Secure,</w:t>
            </w:r>
          </w:p>
          <w:p w14:paraId="7630988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v_GMM_MobilityInfo,</w:t>
            </w:r>
          </w:p>
          <w:p w14:paraId="4158C82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v_GUTIToSend,</w:t>
            </w:r>
          </w:p>
          <w:p w14:paraId="0602D70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v_TAIList,</w:t>
            </w:r>
          </w:p>
          <w:p w14:paraId="3600327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omit,</w:t>
            </w:r>
          </w:p>
          <w:p w14:paraId="409CA991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5521EB3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1149075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39AAE866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6CA2647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</w:t>
            </w:r>
          </w:p>
          <w:p w14:paraId="2CF46FFD" w14:textId="2590492C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-, -, -, -, -, -, cs_UERadioCapId('67'O, </w:t>
            </w:r>
            <w:r w:rsidRPr="00176EE5">
              <w:rPr>
                <w:highlight w:val="yellow"/>
                <w:lang w:val="en-US" w:eastAsia="zh-CN"/>
              </w:rPr>
              <w:t>'01000000000050'O</w:t>
            </w:r>
            <w:r w:rsidRPr="00176EE5">
              <w:rPr>
                <w:lang w:val="en-US" w:eastAsia="zh-CN"/>
              </w:rPr>
              <w:t>)</w:t>
            </w:r>
          </w:p>
          <w:p w14:paraId="3878F91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                                               );</w:t>
            </w:r>
          </w:p>
          <w:p w14:paraId="13F848A3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SRB.send(cas_NR_SRB_NasPdu_REQ(v_NGC_NASCellA, tsc_NR_RbId_SRB1, -, cs_NG_NAS_Request(tsc_SHT_IntegrityProtected_Ciphered, v_MsgToSend)));</w:t>
            </w:r>
          </w:p>
          <w:p w14:paraId="37075CEC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30849D0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f_NR5GC_RRC_Idle_Steps15_20(v_NGC_NASCellA, TESTMode_OFF, noRrcConnectionRelease);</w:t>
            </w:r>
          </w:p>
          <w:p w14:paraId="6A89FB53" w14:textId="77777777" w:rsidR="00176EE5" w:rsidRPr="00176EE5" w:rsidRDefault="00176EE5" w:rsidP="00176EE5">
            <w:pPr>
              <w:rPr>
                <w:lang w:val="en-US" w:eastAsia="zh-CN"/>
              </w:rPr>
            </w:pPr>
          </w:p>
          <w:p w14:paraId="4A7B85CE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f_NR_TestBody_Set(true);</w:t>
            </w:r>
          </w:p>
          <w:p w14:paraId="7FC903D4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fl_TC_9_1_9_2_Body();</w:t>
            </w:r>
          </w:p>
          <w:p w14:paraId="5DA4CD9B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f_NR_TestBody_Set(false);</w:t>
            </w:r>
          </w:p>
          <w:p w14:paraId="16709B3D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</w:t>
            </w:r>
          </w:p>
          <w:p w14:paraId="79002429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// Finish</w:t>
            </w:r>
          </w:p>
          <w:p w14:paraId="15783128" w14:textId="77777777" w:rsidR="00176EE5" w:rsidRP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  f_NR_Postamble(v_NGC_NASCellB, STATE_IDLE_1A);</w:t>
            </w:r>
          </w:p>
          <w:p w14:paraId="54020B6B" w14:textId="468DEA5F" w:rsidR="00176EE5" w:rsidRDefault="00176EE5" w:rsidP="00176EE5">
            <w:pPr>
              <w:rPr>
                <w:lang w:val="en-US" w:eastAsia="zh-CN"/>
              </w:rPr>
            </w:pPr>
            <w:r w:rsidRPr="00176EE5">
              <w:rPr>
                <w:lang w:val="en-US" w:eastAsia="zh-CN"/>
              </w:rPr>
              <w:t xml:space="preserve">  } </w:t>
            </w:r>
          </w:p>
        </w:tc>
      </w:tr>
    </w:tbl>
    <w:p w14:paraId="6B870DCE" w14:textId="77777777" w:rsidR="00176EE5" w:rsidRDefault="00176EE5" w:rsidP="00176EE5">
      <w:pPr>
        <w:rPr>
          <w:lang w:val="en-US"/>
        </w:rPr>
      </w:pPr>
    </w:p>
    <w:p w14:paraId="372978DE" w14:textId="77777777" w:rsidR="00176EE5" w:rsidRDefault="00176EE5" w:rsidP="00176EE5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84245624"/>
      <w:r>
        <w:rPr>
          <w:b/>
          <w:lang w:val="pt-BR"/>
        </w:rPr>
        <w:t>Change 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76EE5" w14:paraId="43471956" w14:textId="77777777" w:rsidTr="00176EE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F2E" w14:textId="77777777" w:rsidR="00176EE5" w:rsidRDefault="00176EE5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1C14" w14:textId="1FDD2B30" w:rsidR="00176EE5" w:rsidRDefault="00176EE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function </w:t>
            </w:r>
            <w:r>
              <w:rPr>
                <w:lang w:val="en-US" w:eastAsia="en-GB"/>
              </w:rPr>
              <w:t>fl_TC_9_1_9_</w:t>
            </w:r>
            <w:r w:rsidR="00BB0ABF">
              <w:rPr>
                <w:lang w:val="en-US" w:eastAsia="en-GB"/>
              </w:rPr>
              <w:t>2</w:t>
            </w:r>
            <w:r>
              <w:rPr>
                <w:lang w:val="en-US" w:eastAsia="en-GB"/>
              </w:rPr>
              <w:t>_Body()</w:t>
            </w:r>
          </w:p>
        </w:tc>
      </w:tr>
      <w:tr w:rsidR="00176EE5" w14:paraId="7D1013BC" w14:textId="77777777" w:rsidTr="00176EE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CB91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C5E" w14:textId="20E76F23" w:rsidR="00176EE5" w:rsidRPr="003D4DF7" w:rsidRDefault="00176EE5" w:rsidP="003D4DF7">
            <w:pPr>
              <w:rPr>
                <w:rFonts w:ascii="Malgun Gothic" w:eastAsia="Malgun Gothic" w:hAnsi="Malgun Gothic"/>
                <w:b/>
                <w:bCs/>
                <w:color w:val="000000"/>
                <w:shd w:val="clear" w:color="auto" w:fill="FFFF00"/>
                <w:lang w:val="en-US" w:eastAsia="en-GB"/>
              </w:rPr>
            </w:pPr>
            <w:r w:rsidRPr="003D4DF7">
              <w:rPr>
                <w:rFonts w:ascii="Arial" w:eastAsia="Malgun Gothic" w:hAnsi="Arial" w:cs="Arial"/>
                <w:color w:val="000000"/>
                <w:lang w:val="en-US" w:eastAsia="en-GB"/>
              </w:rPr>
              <w:t xml:space="preserve">NW-assigned UE radio capability ID consists of TF + Version ID + RCI.So, if TE set Version ID as 00, UE radio capability ID in the digit expression is as follows: </w:t>
            </w:r>
            <w:r w:rsidRPr="003D4DF7">
              <w:rPr>
                <w:rFonts w:ascii="Arial" w:eastAsia="Malgun Gothic" w:hAnsi="Arial" w:cs="Arial"/>
                <w:lang w:val="en-US" w:eastAsia="en-GB"/>
              </w:rPr>
              <w:t>TF + Version ID + RCI =</w:t>
            </w:r>
            <w:r w:rsidR="00B56069" w:rsidRPr="003D4DF7">
              <w:rPr>
                <w:rFonts w:ascii="Arial" w:hAnsi="Arial" w:cs="Arial"/>
                <w:lang w:eastAsia="en-GB"/>
              </w:rPr>
              <w:t xml:space="preserve"> 1 00 000000000070</w:t>
            </w:r>
          </w:p>
        </w:tc>
      </w:tr>
      <w:tr w:rsidR="00176EE5" w14:paraId="7D5F9DA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2195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1F2A" w14:textId="4DA639D9" w:rsidR="00B56069" w:rsidRPr="00B56069" w:rsidRDefault="00B56069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  <w:r w:rsidRPr="00B56069">
              <w:rPr>
                <w:rFonts w:eastAsia="Malgun Gothic" w:cs="Arial"/>
                <w:color w:val="000000"/>
                <w:lang w:val="en-US" w:eastAsia="en-GB"/>
              </w:rPr>
              <w:t>Correct encoded Radio Capability ID</w:t>
            </w:r>
          </w:p>
          <w:p w14:paraId="0257CCFC" w14:textId="77777777" w:rsidR="00176EE5" w:rsidRPr="00B56069" w:rsidRDefault="00176EE5" w:rsidP="003D4DF7">
            <w:pPr>
              <w:pStyle w:val="CRCoverPage"/>
              <w:spacing w:after="0"/>
              <w:rPr>
                <w:rFonts w:cs="Arial"/>
                <w:lang w:val="en-SG" w:eastAsia="en-GB"/>
              </w:rPr>
            </w:pPr>
          </w:p>
        </w:tc>
      </w:tr>
      <w:tr w:rsidR="00176EE5" w14:paraId="41A39FAE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4C7D" w14:textId="77777777" w:rsidR="00176EE5" w:rsidRDefault="00176EE5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3E23" w14:textId="77777777" w:rsidR="00176EE5" w:rsidRDefault="00176EE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color w:val="000000" w:themeColor="text1"/>
                <w:lang w:val="en-IN" w:eastAsia="en-GB"/>
              </w:rPr>
              <w:t>RACS_NR5GC</w:t>
            </w:r>
            <w:r>
              <w:rPr>
                <w:rFonts w:ascii="Arial" w:hAnsi="Arial" w:cs="Arial"/>
                <w:color w:val="000000" w:themeColor="text1"/>
                <w:lang w:val="en-US" w:eastAsia="en-GB"/>
              </w:rPr>
              <w:t>.ttcn</w:t>
            </w:r>
          </w:p>
        </w:tc>
      </w:tr>
      <w:tr w:rsidR="00176EE5" w14:paraId="7AC0F769" w14:textId="77777777" w:rsidTr="00176EE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9D52" w14:textId="77777777" w:rsidR="00176EE5" w:rsidRDefault="00176EE5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4BA" w14:textId="77777777" w:rsidR="00176EE5" w:rsidRDefault="00176EE5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57E08129" w14:textId="77777777" w:rsidR="00176EE5" w:rsidRDefault="00176EE5" w:rsidP="00176EE5">
      <w:pPr>
        <w:rPr>
          <w:lang w:val="en-US"/>
        </w:rPr>
      </w:pPr>
    </w:p>
    <w:p w14:paraId="5AC7F236" w14:textId="77777777" w:rsidR="00176EE5" w:rsidRDefault="00176EE5" w:rsidP="00176EE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23E1CB13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814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>function fl_TC_9_1_9_2_Body() runs on NR5GC_PTC</w:t>
            </w:r>
          </w:p>
          <w:p w14:paraId="68377DF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{</w:t>
            </w:r>
          </w:p>
          <w:p w14:paraId="33E98D7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NR_CellId_Type v_NGC_NASCellA := f_NR5GC_MapNASCell(ngc_CellA, NG_AllCellsOnSamePLMN);</w:t>
            </w:r>
          </w:p>
          <w:p w14:paraId="21E58C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NR_CellId_Type v_NGC_NASCellB := f_NR5GC_MapNASCell(ngc_CellB, NG_AllCellsOnSamePLMN);</w:t>
            </w:r>
          </w:p>
          <w:p w14:paraId="7E4A70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GMM_MobilityInfo_Type v_GMM_MobilityInfo;</w:t>
            </w:r>
          </w:p>
          <w:p w14:paraId="08C9912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var NG_NAS_MSG_Indication_Type v_ReceivedMsg;</w:t>
            </w:r>
          </w:p>
          <w:p w14:paraId="37D130E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6F4DAAD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//@siclog "Step 1" siclog@</w:t>
            </w:r>
          </w:p>
          <w:p w14:paraId="119FD84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//The SS transmits CONFIGURATION UPDATE COMMAND including a new UE Radio Capability ID</w:t>
            </w:r>
          </w:p>
          <w:p w14:paraId="3C39752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SRB.send(cas_NR_SRB_NasPdu_REQ(v_NGC_NASCellA, tsc_NR_RbId_SRB2, -,</w:t>
            </w:r>
          </w:p>
          <w:p w14:paraId="03507D6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cs_NG_NAS_Request(tsc_SHT_IntegrityProtected_Ciphered,</w:t>
            </w:r>
          </w:p>
          <w:p w14:paraId="41E804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cs_NG_CONFIGURATION_UPDATE_COMMAND(cs_ConfigUpdateInd('0'B, '1'B), -, -, -, -, -, -, -, -, -,</w:t>
            </w:r>
          </w:p>
          <w:p w14:paraId="7D13D0DF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 -, -, -, -, -, -, -, -, -, cs_UERadioCapId('67'O, </w:t>
            </w:r>
            <w:r w:rsidRPr="00C656B1">
              <w:rPr>
                <w:highlight w:val="yellow"/>
                <w:lang w:val="en-US" w:eastAsia="en-GB"/>
              </w:rPr>
              <w:t>'100000000007'</w:t>
            </w:r>
            <w:r w:rsidRPr="00B56069">
              <w:rPr>
                <w:lang w:val="en-US" w:eastAsia="en-GB"/>
              </w:rPr>
              <w:t>O)))));</w:t>
            </w:r>
          </w:p>
          <w:p w14:paraId="7C40FAF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63E99F0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2" siclog@</w:t>
            </w:r>
          </w:p>
          <w:p w14:paraId="1487287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SRB.receive (car_NR_SRB_NasPdu_IND(v_NGC_NASCellA, tsc_NR_RbId_SRB2, cr_NG_NAS_Ind(tsc_SHT_IntegrityProtected_Ciphered,</w:t>
            </w:r>
          </w:p>
          <w:p w14:paraId="20280AF0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                          cr_NG_CONFIGURATION_UPDATE_COMPLETE)));</w:t>
            </w:r>
          </w:p>
          <w:p w14:paraId="3B386B6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f_NR_PreliminaryPass(__FILE__, __LINE__, "Step 1");</w:t>
            </w:r>
          </w:p>
          <w:p w14:paraId="7E7C726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</w:t>
            </w:r>
          </w:p>
          <w:p w14:paraId="073DD787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3" siclog@</w:t>
            </w:r>
          </w:p>
          <w:p w14:paraId="6A81FE2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f_NR_RRCRelease(v_NGC_NASCellA);</w:t>
            </w:r>
          </w:p>
          <w:p w14:paraId="17FF18A6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306157EC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4" siclog@</w:t>
            </w:r>
          </w:p>
          <w:p w14:paraId="2176B46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f_NR_SetCellPower (v_NGC_NASCellA, tsc_NR_NonSuitableCellSSS_EPRE_FR1, tsc_NR_NonSuitableCellSSS_EPRE_FR2);</w:t>
            </w:r>
          </w:p>
          <w:p w14:paraId="61F2B73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lastRenderedPageBreak/>
              <w:t xml:space="preserve">    f_NR_SetCellPower (v_NGC_NASCellB, tsc_NR_ServingCellSSS_EPRE_FR1, tsc_NR_ServingCellSSS_EPRE_FR2);</w:t>
            </w:r>
          </w:p>
          <w:p w14:paraId="376AB7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</w:p>
          <w:p w14:paraId="1408EEC2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// @siclog "Step 5" siclog@</w:t>
            </w:r>
          </w:p>
          <w:p w14:paraId="35BC5401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v_ReceivedMsg := f_NR_RRC_ConnEst_DefWithNas (v_NGC_NASCellB, tsc_NR_RRC_TI_Def, ?, (tsc_SHT_NoSecurityProtection, tsc_SHT_IntegrityProtected));</w:t>
            </w:r>
          </w:p>
          <w:p w14:paraId="14EF87C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if (not f_Check_NG_RegistrationReqMsg (v_GMM_MobilityInfo, v_ReceivedMsg.Pdu, Mobility, -, -, -, -, cdr_NG_GMM_Cap_RACS, -, -,</w:t>
            </w:r>
          </w:p>
          <w:p w14:paraId="44398A5B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E7D9874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-, -, -, -, -, -, -, -, -,</w:t>
            </w:r>
          </w:p>
          <w:p w14:paraId="634E7A59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                                      -, cs_UERadioCapId('67'O, '</w:t>
            </w:r>
            <w:r w:rsidRPr="00C656B1">
              <w:rPr>
                <w:highlight w:val="yellow"/>
                <w:lang w:val="en-US" w:eastAsia="en-GB"/>
              </w:rPr>
              <w:t>100000000007'O</w:t>
            </w:r>
            <w:r w:rsidRPr="00B56069">
              <w:rPr>
                <w:lang w:val="en-US" w:eastAsia="en-GB"/>
              </w:rPr>
              <w:t>))) {</w:t>
            </w:r>
          </w:p>
          <w:p w14:paraId="54B88ADD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  f_NR_SetVerdictFailOrInconc(__FILE__, __LINE__, "Registration Request Message Failed");</w:t>
            </w:r>
          </w:p>
          <w:p w14:paraId="46B414A8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</w:t>
            </w:r>
          </w:p>
          <w:p w14:paraId="058938BE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f_NR_PreliminaryPass(__FILE__, __LINE__, "Step 5");</w:t>
            </w:r>
          </w:p>
          <w:p w14:paraId="7C527DFA" w14:textId="77777777" w:rsidR="00B56069" w:rsidRPr="00B56069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f_NR5GC_MobilityRegistration_Steps4_6 (v_NGC_NASCellB, v_GMM_MobilityInfo);</w:t>
            </w:r>
          </w:p>
          <w:p w14:paraId="3C8A6216" w14:textId="03B7DF6D" w:rsidR="00176EE5" w:rsidRDefault="00B56069" w:rsidP="00B56069">
            <w:pPr>
              <w:ind w:firstLine="195"/>
              <w:rPr>
                <w:lang w:val="en-US" w:eastAsia="en-GB"/>
              </w:rPr>
            </w:pPr>
            <w:r w:rsidRPr="00B56069">
              <w:rPr>
                <w:lang w:val="en-US" w:eastAsia="en-GB"/>
              </w:rPr>
              <w:t xml:space="preserve">    } //End of fl_TC_9_1_9_2_Body</w:t>
            </w:r>
          </w:p>
        </w:tc>
      </w:tr>
    </w:tbl>
    <w:p w14:paraId="28384CA7" w14:textId="77777777" w:rsidR="00176EE5" w:rsidRDefault="00176EE5" w:rsidP="00176EE5">
      <w:pPr>
        <w:rPr>
          <w:lang w:val="en-US"/>
        </w:rPr>
      </w:pPr>
    </w:p>
    <w:p w14:paraId="12E177B7" w14:textId="77777777" w:rsidR="00176EE5" w:rsidRDefault="00176EE5" w:rsidP="00176EE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76EE5" w14:paraId="10A36BF7" w14:textId="77777777" w:rsidTr="00176EE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FF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>function fl_TC_9_1_9_2_Body() runs on NR5GC_PTC</w:t>
            </w:r>
          </w:p>
          <w:p w14:paraId="0ADB9A8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{</w:t>
            </w:r>
          </w:p>
          <w:p w14:paraId="25C36BA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NR_CellId_Type v_NGC_NASCellA := f_NR5GC_MapNASCell(ngc_CellA, NG_AllCellsOnSamePLMN);</w:t>
            </w:r>
          </w:p>
          <w:p w14:paraId="5504E9B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NR_CellId_Type v_NGC_NASCellB := f_NR5GC_MapNASCell(ngc_CellB, NG_AllCellsOnSamePLMN);</w:t>
            </w:r>
          </w:p>
          <w:p w14:paraId="3887C0DE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GMM_MobilityInfo_Type v_GMM_MobilityInfo;</w:t>
            </w:r>
          </w:p>
          <w:p w14:paraId="4AFEC9E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var NG_NAS_MSG_Indication_Type v_ReceivedMsg;</w:t>
            </w:r>
          </w:p>
          <w:p w14:paraId="2B93B6A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5CD2C61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//@siclog "Step 1" siclog@</w:t>
            </w:r>
          </w:p>
          <w:p w14:paraId="1D06144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//The SS transmits CONFIGURATION UPDATE COMMAND including a new UE Radio Capability ID</w:t>
            </w:r>
          </w:p>
          <w:p w14:paraId="0D44E34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SRB.send(cas_NR_SRB_NasPdu_REQ(v_NGC_NASCellA, tsc_NR_RbId_SRB2, -,</w:t>
            </w:r>
          </w:p>
          <w:p w14:paraId="26CFDB7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cs_NG_NAS_Request(tsc_SHT_IntegrityProtected_Ciphered,</w:t>
            </w:r>
          </w:p>
          <w:p w14:paraId="0F22E7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cs_NG_CONFIGURATION_UPDATE_COMMAND(cs_ConfigUpdateInd('0'B, '1'B), -, -, -, -, -, -, -, -, -,</w:t>
            </w:r>
          </w:p>
          <w:p w14:paraId="492A3ECE" w14:textId="070C2044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                           -, -, -, -, -, -, -, -, -, cs_UERadioCapId('67'O,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>01000000000070</w:t>
            </w:r>
            <w:r w:rsidR="00C656B1" w:rsidRPr="00C656B1">
              <w:rPr>
                <w:lang w:val="en-US" w:eastAsia="zh-CN"/>
              </w:rPr>
              <w:t xml:space="preserve"> </w:t>
            </w:r>
            <w:r w:rsidRPr="00B56069">
              <w:rPr>
                <w:lang w:val="en-US" w:eastAsia="zh-CN"/>
              </w:rPr>
              <w:t>'O)))));</w:t>
            </w:r>
          </w:p>
          <w:p w14:paraId="74B84EA2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5DAD88F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2" siclog@</w:t>
            </w:r>
          </w:p>
          <w:p w14:paraId="656C967D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SRB.receive (car_NR_SRB_NasPdu_IND(v_NGC_NASCellA, tsc_NR_RbId_SRB2, cr_NG_NAS_Ind(tsc_SHT_IntegrityProtected_Ciphered,</w:t>
            </w:r>
          </w:p>
          <w:p w14:paraId="11D6380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lastRenderedPageBreak/>
              <w:t xml:space="preserve">                                                                      cr_NG_CONFIGURATION_UPDATE_COMPLETE)));</w:t>
            </w:r>
          </w:p>
          <w:p w14:paraId="6230B06C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f_NR_PreliminaryPass(__FILE__, __LINE__, "Step 1");</w:t>
            </w:r>
          </w:p>
          <w:p w14:paraId="00ED0272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</w:t>
            </w:r>
          </w:p>
          <w:p w14:paraId="1F836F6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3" siclog@</w:t>
            </w:r>
          </w:p>
          <w:p w14:paraId="1055D821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f_NR_RRCRelease(v_NGC_NASCellA);</w:t>
            </w:r>
          </w:p>
          <w:p w14:paraId="485125D1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C24B17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4" siclog@</w:t>
            </w:r>
          </w:p>
          <w:p w14:paraId="56B9A914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f_NR_SetCellPower (v_NGC_NASCellA, tsc_NR_NonSuitableCellSSS_EPRE_FR1, tsc_NR_NonSuitableCellSSS_EPRE_FR2);</w:t>
            </w:r>
          </w:p>
          <w:p w14:paraId="2B984599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f_NR_SetCellPower (v_NGC_NASCellB, tsc_NR_ServingCellSSS_EPRE_FR1, tsc_NR_ServingCellSSS_EPRE_FR2);</w:t>
            </w:r>
          </w:p>
          <w:p w14:paraId="0BB2D68D" w14:textId="77777777" w:rsidR="00B56069" w:rsidRPr="00B56069" w:rsidRDefault="00B56069" w:rsidP="00B56069">
            <w:pPr>
              <w:rPr>
                <w:lang w:val="en-US" w:eastAsia="zh-CN"/>
              </w:rPr>
            </w:pPr>
          </w:p>
          <w:p w14:paraId="66DD9C2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// @siclog "Step 5" siclog@</w:t>
            </w:r>
          </w:p>
          <w:p w14:paraId="5EBBDE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v_ReceivedMsg := f_NR_RRC_ConnEst_DefWithNas (v_NGC_NASCellB, tsc_NR_RRC_TI_Def, ?, (tsc_SHT_NoSecurityProtection, tsc_SHT_IntegrityProtected));</w:t>
            </w:r>
          </w:p>
          <w:p w14:paraId="685000A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if (not f_Check_NG_RegistrationReqMsg (v_GMM_MobilityInfo, v_ReceivedMsg.Pdu, Mobility, -, -, -, -, cdr_NG_GMM_Cap_RACS, -, -,</w:t>
            </w:r>
          </w:p>
          <w:p w14:paraId="60356AA5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7C491853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-, -, -, -, -, -, -, -, -,</w:t>
            </w:r>
          </w:p>
          <w:p w14:paraId="1B3726EF" w14:textId="1EC2724A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                                      -, cs_UERadioCapId('67'O, </w:t>
            </w:r>
            <w:r w:rsidRPr="00C656B1">
              <w:rPr>
                <w:highlight w:val="yellow"/>
                <w:lang w:val="en-US" w:eastAsia="zh-CN"/>
              </w:rPr>
              <w:t>'</w:t>
            </w:r>
            <w:r w:rsidR="00C656B1" w:rsidRPr="00C656B1">
              <w:rPr>
                <w:highlight w:val="yellow"/>
              </w:rPr>
              <w:t xml:space="preserve"> </w:t>
            </w:r>
            <w:r w:rsidR="00C656B1" w:rsidRPr="00C656B1">
              <w:rPr>
                <w:highlight w:val="yellow"/>
                <w:lang w:val="en-US" w:eastAsia="zh-CN"/>
              </w:rPr>
              <w:t xml:space="preserve">01000000000070 </w:t>
            </w:r>
            <w:r w:rsidRPr="00C656B1">
              <w:rPr>
                <w:highlight w:val="yellow"/>
                <w:lang w:val="en-US" w:eastAsia="zh-CN"/>
              </w:rPr>
              <w:t>'O</w:t>
            </w:r>
            <w:r w:rsidRPr="00B56069">
              <w:rPr>
                <w:lang w:val="en-US" w:eastAsia="zh-CN"/>
              </w:rPr>
              <w:t>))) {</w:t>
            </w:r>
          </w:p>
          <w:p w14:paraId="2DDD5F30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  f_NR_SetVerdictFailOrInconc(__FILE__, __LINE__, "Registration Request Message Failed");</w:t>
            </w:r>
          </w:p>
          <w:p w14:paraId="20998F67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</w:t>
            </w:r>
          </w:p>
          <w:p w14:paraId="3E1F2986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f_NR_PreliminaryPass(__FILE__, __LINE__, "Step 5");</w:t>
            </w:r>
          </w:p>
          <w:p w14:paraId="4C88E1FB" w14:textId="77777777" w:rsidR="00B56069" w:rsidRPr="00B56069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f_NR5GC_MobilityRegistration_Steps4_6 (v_NGC_NASCellB, v_GMM_MobilityInfo);</w:t>
            </w:r>
          </w:p>
          <w:p w14:paraId="1F94202F" w14:textId="3A522E07" w:rsidR="00176EE5" w:rsidRDefault="00B56069" w:rsidP="00B56069">
            <w:pPr>
              <w:rPr>
                <w:lang w:val="en-US" w:eastAsia="zh-CN"/>
              </w:rPr>
            </w:pPr>
            <w:r w:rsidRPr="00B56069">
              <w:rPr>
                <w:lang w:val="en-US" w:eastAsia="zh-CN"/>
              </w:rPr>
              <w:t xml:space="preserve">    } //End of fl_TC_9_1_9_2_Body</w:t>
            </w:r>
          </w:p>
        </w:tc>
      </w:tr>
    </w:tbl>
    <w:p w14:paraId="6871A1BE" w14:textId="77777777" w:rsidR="00176EE5" w:rsidRDefault="00176EE5" w:rsidP="00176EE5">
      <w:pPr>
        <w:rPr>
          <w:lang w:val="en-US"/>
        </w:rPr>
      </w:pPr>
    </w:p>
    <w:p w14:paraId="5C2507FD" w14:textId="77777777" w:rsidR="00176EE5" w:rsidRPr="00176EE5" w:rsidRDefault="00176EE5" w:rsidP="00176EE5"/>
    <w:p w14:paraId="652DFB20" w14:textId="5476EE58" w:rsidR="003A22C0" w:rsidRPr="00E5262B" w:rsidRDefault="003A22C0" w:rsidP="006604CE">
      <w:pPr>
        <w:pStyle w:val="Heading1"/>
        <w:numPr>
          <w:ilvl w:val="0"/>
          <w:numId w:val="2"/>
        </w:numPr>
        <w:autoSpaceDN w:val="0"/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84245625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uing NR ciphering nea2 and integrity algorithm nia2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84245626"/>
      <w:r w:rsidRPr="00E5262B">
        <w:rPr>
          <w:rFonts w:cs="Arial"/>
          <w:b/>
        </w:rPr>
        <w:t>Execution Log Files</w:t>
      </w:r>
      <w:bookmarkEnd w:id="16"/>
      <w:bookmarkEnd w:id="17"/>
      <w:bookmarkEnd w:id="18"/>
      <w:bookmarkEnd w:id="19"/>
    </w:p>
    <w:p w14:paraId="70223940" w14:textId="48AE4D1F" w:rsidR="003A22C0" w:rsidRPr="00E5262B" w:rsidRDefault="000C238D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84245627"/>
      <w:bookmarkStart w:id="21" w:name="_Hlk70693363"/>
      <w:r w:rsidRPr="000C238D">
        <w:rPr>
          <w:rFonts w:cs="Arial"/>
          <w:b/>
        </w:rPr>
        <w:t>SM-G996B</w:t>
      </w:r>
      <w:bookmarkEnd w:id="20"/>
    </w:p>
    <w:bookmarkEnd w:id="21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EB7284" w:rsidRPr="00EB7284">
        <w:rPr>
          <w:rFonts w:cs="Arial"/>
        </w:rPr>
        <w:t>HiSilicon Balong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AAF153A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lastRenderedPageBreak/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743A0691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0C238D">
        <w:rPr>
          <w:rFonts w:cs="Arial"/>
        </w:rPr>
        <w:t>9_1_9_2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84245628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78FE4DA6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F41FD1">
              <w:rPr>
                <w:rFonts w:cs="Arial"/>
                <w:b/>
                <w:sz w:val="18"/>
              </w:rPr>
              <w:t>1356</w:t>
            </w:r>
            <w:r w:rsidRPr="00E5262B">
              <w:rPr>
                <w:rFonts w:cs="Arial"/>
                <w:bCs/>
                <w:sz w:val="18"/>
              </w:rPr>
              <w:t xml:space="preserve"> : </w:t>
            </w:r>
            <w:r w:rsidR="00770E53" w:rsidRPr="00770E53">
              <w:rPr>
                <w:rFonts w:cs="Arial"/>
                <w:bCs/>
                <w:sz w:val="18"/>
              </w:rPr>
              <w:t>NR5GC FR1 : Supporting infromation for adition of 5GMM Rel-16 test case 9.1.9.2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F194F" w14:textId="77777777" w:rsidR="004A290B" w:rsidRDefault="004A290B">
      <w:r>
        <w:separator/>
      </w:r>
    </w:p>
  </w:endnote>
  <w:endnote w:type="continuationSeparator" w:id="0">
    <w:p w14:paraId="308EF7CE" w14:textId="77777777" w:rsidR="004A290B" w:rsidRDefault="004A2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9A740" w14:textId="77777777" w:rsidR="004A290B" w:rsidRDefault="004A290B">
      <w:r>
        <w:separator/>
      </w:r>
    </w:p>
  </w:footnote>
  <w:footnote w:type="continuationSeparator" w:id="0">
    <w:p w14:paraId="79370B8E" w14:textId="77777777" w:rsidR="004A290B" w:rsidRDefault="004A2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CE6"/>
    <w:multiLevelType w:val="hybridMultilevel"/>
    <w:tmpl w:val="5C4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A316F"/>
    <w:multiLevelType w:val="hybridMultilevel"/>
    <w:tmpl w:val="E5860C3E"/>
    <w:lvl w:ilvl="0" w:tplc="3A60D5A0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326EB"/>
    <w:multiLevelType w:val="hybridMultilevel"/>
    <w:tmpl w:val="C10A246E"/>
    <w:lvl w:ilvl="0" w:tplc="F5B23F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BB90332"/>
    <w:multiLevelType w:val="hybridMultilevel"/>
    <w:tmpl w:val="785496E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5177A"/>
    <w:multiLevelType w:val="hybridMultilevel"/>
    <w:tmpl w:val="6A221740"/>
    <w:lvl w:ilvl="0" w:tplc="7CB48A62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4" w15:restartNumberingAfterBreak="0">
    <w:nsid w:val="66F91EF4"/>
    <w:multiLevelType w:val="hybridMultilevel"/>
    <w:tmpl w:val="584CC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C362B"/>
    <w:multiLevelType w:val="hybridMultilevel"/>
    <w:tmpl w:val="0C821646"/>
    <w:lvl w:ilvl="0" w:tplc="E320C57E">
      <w:start w:val="1"/>
      <w:numFmt w:val="decimal"/>
      <w:lvlText w:val="%1&gt;"/>
      <w:lvlJc w:val="left"/>
      <w:pPr>
        <w:ind w:left="720" w:hanging="360"/>
      </w:pPr>
      <w:rPr>
        <w:rFonts w:eastAsia="Malgun Gothic"/>
        <w:color w:val="00000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0068D"/>
    <w:multiLevelType w:val="hybridMultilevel"/>
    <w:tmpl w:val="F378F390"/>
    <w:lvl w:ilvl="0" w:tplc="75023F1E">
      <w:start w:val="1"/>
      <w:numFmt w:val="decimal"/>
      <w:lvlText w:val="%1&gt;"/>
      <w:lvlJc w:val="left"/>
      <w:pPr>
        <w:ind w:left="510" w:hanging="360"/>
      </w:pPr>
      <w:rPr>
        <w:rFonts w:ascii="Arial" w:hAnsi="Arial" w:cs="Arial" w:hint="default"/>
        <w:b w:val="0"/>
      </w:rPr>
    </w:lvl>
    <w:lvl w:ilvl="1" w:tplc="40090019">
      <w:start w:val="1"/>
      <w:numFmt w:val="lowerLetter"/>
      <w:lvlText w:val="%2."/>
      <w:lvlJc w:val="left"/>
      <w:pPr>
        <w:ind w:left="1230" w:hanging="360"/>
      </w:pPr>
    </w:lvl>
    <w:lvl w:ilvl="2" w:tplc="4009001B">
      <w:start w:val="1"/>
      <w:numFmt w:val="lowerRoman"/>
      <w:lvlText w:val="%3."/>
      <w:lvlJc w:val="right"/>
      <w:pPr>
        <w:ind w:left="1950" w:hanging="180"/>
      </w:pPr>
    </w:lvl>
    <w:lvl w:ilvl="3" w:tplc="4009000F">
      <w:start w:val="1"/>
      <w:numFmt w:val="decimal"/>
      <w:lvlText w:val="%4."/>
      <w:lvlJc w:val="left"/>
      <w:pPr>
        <w:ind w:left="2670" w:hanging="360"/>
      </w:pPr>
    </w:lvl>
    <w:lvl w:ilvl="4" w:tplc="40090019">
      <w:start w:val="1"/>
      <w:numFmt w:val="lowerLetter"/>
      <w:lvlText w:val="%5."/>
      <w:lvlJc w:val="left"/>
      <w:pPr>
        <w:ind w:left="3390" w:hanging="360"/>
      </w:pPr>
    </w:lvl>
    <w:lvl w:ilvl="5" w:tplc="4009001B">
      <w:start w:val="1"/>
      <w:numFmt w:val="lowerRoman"/>
      <w:lvlText w:val="%6."/>
      <w:lvlJc w:val="right"/>
      <w:pPr>
        <w:ind w:left="4110" w:hanging="180"/>
      </w:pPr>
    </w:lvl>
    <w:lvl w:ilvl="6" w:tplc="4009000F">
      <w:start w:val="1"/>
      <w:numFmt w:val="decimal"/>
      <w:lvlText w:val="%7."/>
      <w:lvlJc w:val="left"/>
      <w:pPr>
        <w:ind w:left="4830" w:hanging="360"/>
      </w:pPr>
    </w:lvl>
    <w:lvl w:ilvl="7" w:tplc="40090019">
      <w:start w:val="1"/>
      <w:numFmt w:val="lowerLetter"/>
      <w:lvlText w:val="%8."/>
      <w:lvlJc w:val="left"/>
      <w:pPr>
        <w:ind w:left="5550" w:hanging="360"/>
      </w:pPr>
    </w:lvl>
    <w:lvl w:ilvl="8" w:tplc="4009001B">
      <w:start w:val="1"/>
      <w:numFmt w:val="lowerRoman"/>
      <w:lvlText w:val="%9."/>
      <w:lvlJc w:val="right"/>
      <w:pPr>
        <w:ind w:left="6270" w:hanging="180"/>
      </w:pPr>
    </w:lvl>
  </w:abstractNum>
  <w:abstractNum w:abstractNumId="29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843C7"/>
    <w:multiLevelType w:val="hybridMultilevel"/>
    <w:tmpl w:val="CE38B72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5"/>
  </w:num>
  <w:num w:numId="4">
    <w:abstractNumId w:val="5"/>
  </w:num>
  <w:num w:numId="5">
    <w:abstractNumId w:val="10"/>
  </w:num>
  <w:num w:numId="6">
    <w:abstractNumId w:val="22"/>
  </w:num>
  <w:num w:numId="7">
    <w:abstractNumId w:val="36"/>
  </w:num>
  <w:num w:numId="8">
    <w:abstractNumId w:val="6"/>
  </w:num>
  <w:num w:numId="9">
    <w:abstractNumId w:val="15"/>
  </w:num>
  <w:num w:numId="10">
    <w:abstractNumId w:val="21"/>
  </w:num>
  <w:num w:numId="11">
    <w:abstractNumId w:val="8"/>
  </w:num>
  <w:num w:numId="12">
    <w:abstractNumId w:val="35"/>
  </w:num>
  <w:num w:numId="13">
    <w:abstractNumId w:val="7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0"/>
  </w:num>
  <w:num w:numId="18">
    <w:abstractNumId w:val="32"/>
  </w:num>
  <w:num w:numId="19">
    <w:abstractNumId w:val="9"/>
  </w:num>
  <w:num w:numId="20">
    <w:abstractNumId w:val="30"/>
  </w:num>
  <w:num w:numId="21">
    <w:abstractNumId w:val="26"/>
  </w:num>
  <w:num w:numId="22">
    <w:abstractNumId w:val="16"/>
  </w:num>
  <w:num w:numId="23">
    <w:abstractNumId w:val="0"/>
  </w:num>
  <w:num w:numId="24">
    <w:abstractNumId w:val="25"/>
  </w:num>
  <w:num w:numId="25">
    <w:abstractNumId w:val="2"/>
  </w:num>
  <w:num w:numId="26">
    <w:abstractNumId w:val="12"/>
  </w:num>
  <w:num w:numId="27">
    <w:abstractNumId w:val="18"/>
  </w:num>
  <w:num w:numId="28">
    <w:abstractNumId w:val="33"/>
  </w:num>
  <w:num w:numId="29">
    <w:abstractNumId w:val="13"/>
  </w:num>
  <w:num w:numId="30">
    <w:abstractNumId w:val="29"/>
  </w:num>
  <w:num w:numId="31">
    <w:abstractNumId w:val="34"/>
  </w:num>
  <w:num w:numId="32">
    <w:abstractNumId w:val="24"/>
  </w:num>
  <w:num w:numId="33">
    <w:abstractNumId w:val="3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7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238D"/>
    <w:rsid w:val="000C6598"/>
    <w:rsid w:val="000D44B3"/>
    <w:rsid w:val="000D5761"/>
    <w:rsid w:val="000D7F93"/>
    <w:rsid w:val="000E19F3"/>
    <w:rsid w:val="0011784F"/>
    <w:rsid w:val="00134C93"/>
    <w:rsid w:val="00145D43"/>
    <w:rsid w:val="00164E77"/>
    <w:rsid w:val="00176EE5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5122E"/>
    <w:rsid w:val="003609EF"/>
    <w:rsid w:val="0036231A"/>
    <w:rsid w:val="00374DD4"/>
    <w:rsid w:val="0038336E"/>
    <w:rsid w:val="00397B87"/>
    <w:rsid w:val="003A22C0"/>
    <w:rsid w:val="003A3CA7"/>
    <w:rsid w:val="003D4DF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A290B"/>
    <w:rsid w:val="004B0574"/>
    <w:rsid w:val="004B75B7"/>
    <w:rsid w:val="004D0473"/>
    <w:rsid w:val="004D6A7B"/>
    <w:rsid w:val="004F30FB"/>
    <w:rsid w:val="00504DAD"/>
    <w:rsid w:val="005130DF"/>
    <w:rsid w:val="00513276"/>
    <w:rsid w:val="0051580D"/>
    <w:rsid w:val="00547111"/>
    <w:rsid w:val="0058002B"/>
    <w:rsid w:val="00584C3F"/>
    <w:rsid w:val="00587E49"/>
    <w:rsid w:val="00592D74"/>
    <w:rsid w:val="005B241C"/>
    <w:rsid w:val="005B6B6A"/>
    <w:rsid w:val="005B7025"/>
    <w:rsid w:val="005C1392"/>
    <w:rsid w:val="005D1D23"/>
    <w:rsid w:val="005E2C44"/>
    <w:rsid w:val="005E2EFF"/>
    <w:rsid w:val="005F0865"/>
    <w:rsid w:val="005F5C18"/>
    <w:rsid w:val="00621188"/>
    <w:rsid w:val="006257ED"/>
    <w:rsid w:val="0064248A"/>
    <w:rsid w:val="0065087A"/>
    <w:rsid w:val="00652384"/>
    <w:rsid w:val="006604CE"/>
    <w:rsid w:val="00665C47"/>
    <w:rsid w:val="00666A26"/>
    <w:rsid w:val="006851FC"/>
    <w:rsid w:val="00695808"/>
    <w:rsid w:val="00696589"/>
    <w:rsid w:val="00697355"/>
    <w:rsid w:val="006A26E1"/>
    <w:rsid w:val="006B3C17"/>
    <w:rsid w:val="006B46FB"/>
    <w:rsid w:val="006D5493"/>
    <w:rsid w:val="006E21FB"/>
    <w:rsid w:val="0071740D"/>
    <w:rsid w:val="0074594D"/>
    <w:rsid w:val="00764917"/>
    <w:rsid w:val="00770E53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148"/>
    <w:rsid w:val="009158F1"/>
    <w:rsid w:val="00937A5E"/>
    <w:rsid w:val="00941E30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C6757"/>
    <w:rsid w:val="009E3297"/>
    <w:rsid w:val="009E3609"/>
    <w:rsid w:val="009F734F"/>
    <w:rsid w:val="00A1055C"/>
    <w:rsid w:val="00A246B6"/>
    <w:rsid w:val="00A246F9"/>
    <w:rsid w:val="00A2484A"/>
    <w:rsid w:val="00A32967"/>
    <w:rsid w:val="00A336AD"/>
    <w:rsid w:val="00A42A90"/>
    <w:rsid w:val="00A47E70"/>
    <w:rsid w:val="00A50CF0"/>
    <w:rsid w:val="00A7671C"/>
    <w:rsid w:val="00A861D3"/>
    <w:rsid w:val="00AA2CBC"/>
    <w:rsid w:val="00AC5820"/>
    <w:rsid w:val="00AD1CD8"/>
    <w:rsid w:val="00AE20F6"/>
    <w:rsid w:val="00B161F7"/>
    <w:rsid w:val="00B215AA"/>
    <w:rsid w:val="00B258BB"/>
    <w:rsid w:val="00B31A96"/>
    <w:rsid w:val="00B56069"/>
    <w:rsid w:val="00B67B97"/>
    <w:rsid w:val="00B968C8"/>
    <w:rsid w:val="00BA3EC5"/>
    <w:rsid w:val="00BA51D9"/>
    <w:rsid w:val="00BB0ABF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56B1"/>
    <w:rsid w:val="00C66BA2"/>
    <w:rsid w:val="00C95985"/>
    <w:rsid w:val="00CA5466"/>
    <w:rsid w:val="00CA5C3D"/>
    <w:rsid w:val="00CC5026"/>
    <w:rsid w:val="00CC68D0"/>
    <w:rsid w:val="00CD0C06"/>
    <w:rsid w:val="00D03794"/>
    <w:rsid w:val="00D03F9A"/>
    <w:rsid w:val="00D06D51"/>
    <w:rsid w:val="00D24991"/>
    <w:rsid w:val="00D253F4"/>
    <w:rsid w:val="00D370A7"/>
    <w:rsid w:val="00D50255"/>
    <w:rsid w:val="00D55207"/>
    <w:rsid w:val="00D66520"/>
    <w:rsid w:val="00D93FE3"/>
    <w:rsid w:val="00DE34CF"/>
    <w:rsid w:val="00DE7626"/>
    <w:rsid w:val="00E014BE"/>
    <w:rsid w:val="00E0221D"/>
    <w:rsid w:val="00E131C7"/>
    <w:rsid w:val="00E13551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1FD1"/>
    <w:rsid w:val="00F43211"/>
    <w:rsid w:val="00F46074"/>
    <w:rsid w:val="00F71D49"/>
    <w:rsid w:val="00F7349C"/>
    <w:rsid w:val="00FB2BB4"/>
    <w:rsid w:val="00FB6386"/>
    <w:rsid w:val="00FC6FF1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11</Pages>
  <Words>1404</Words>
  <Characters>15011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16383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2021-10-04T09:15:00Z</dcterms:created>
  <dcterms:modified xsi:type="dcterms:W3CDTF">2022-01-10T13:13:00Z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