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66F02" w14:textId="35044061" w:rsidR="00FD361C" w:rsidRDefault="00FD361C" w:rsidP="00FD36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F4BBC">
        <w:fldChar w:fldCharType="begin"/>
      </w:r>
      <w:r w:rsidR="00EF4BBC">
        <w:instrText xml:space="preserve"> DOCPROPERTY  TSG/WGRef  \* MERGEFORMAT </w:instrText>
      </w:r>
      <w:r w:rsidR="00EF4BBC">
        <w:fldChar w:fldCharType="separate"/>
      </w:r>
      <w:r>
        <w:rPr>
          <w:b/>
          <w:noProof/>
          <w:sz w:val="24"/>
        </w:rPr>
        <w:t>RAN5</w:t>
      </w:r>
      <w:r w:rsidR="00EF4BB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F4BBC">
        <w:fldChar w:fldCharType="begin"/>
      </w:r>
      <w:r w:rsidR="00EF4BBC">
        <w:instrText xml:space="preserve"> DOCPROPERTY  MtgSeq  \* MERGEFORMAT </w:instrText>
      </w:r>
      <w:r w:rsidR="00EF4BBC">
        <w:fldChar w:fldCharType="separate"/>
      </w:r>
      <w:r w:rsidRPr="00EB09B7">
        <w:rPr>
          <w:b/>
          <w:noProof/>
          <w:sz w:val="24"/>
        </w:rPr>
        <w:t>2022</w:t>
      </w:r>
      <w:r w:rsidR="00EF4BBC">
        <w:rPr>
          <w:b/>
          <w:noProof/>
          <w:sz w:val="24"/>
        </w:rPr>
        <w:fldChar w:fldCharType="end"/>
      </w:r>
      <w:r w:rsidR="00EF4BBC">
        <w:fldChar w:fldCharType="begin"/>
      </w:r>
      <w:r w:rsidR="00EF4BBC">
        <w:instrText xml:space="preserve"> DOCPROPERTY  MtgTitle  \* MERGEFORMAT </w:instrText>
      </w:r>
      <w:r w:rsidR="00EF4BBC">
        <w:fldChar w:fldCharType="separate"/>
      </w:r>
      <w:r>
        <w:rPr>
          <w:b/>
          <w:noProof/>
          <w:sz w:val="24"/>
        </w:rPr>
        <w:t>-TTCN email</w:t>
      </w:r>
      <w:r w:rsidR="00EF4BB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F4BBC">
        <w:fldChar w:fldCharType="begin"/>
      </w:r>
      <w:r w:rsidR="00EF4BBC">
        <w:instrText xml:space="preserve"> DOCPROPERTY  Tdoc#  \* MERGEFORMAT </w:instrText>
      </w:r>
      <w:r w:rsidR="00EF4BBC">
        <w:fldChar w:fldCharType="separate"/>
      </w:r>
      <w:r w:rsidRPr="00E13F3D">
        <w:rPr>
          <w:b/>
          <w:i/>
          <w:noProof/>
          <w:sz w:val="28"/>
        </w:rPr>
        <w:t>R5s22</w:t>
      </w:r>
      <w:r w:rsidR="00EF4BBC">
        <w:rPr>
          <w:b/>
          <w:i/>
          <w:noProof/>
          <w:sz w:val="28"/>
        </w:rPr>
        <w:t>1314</w:t>
      </w:r>
      <w:r w:rsidR="00EF4BBC">
        <w:rPr>
          <w:b/>
          <w:i/>
          <w:noProof/>
          <w:sz w:val="28"/>
        </w:rPr>
        <w:fldChar w:fldCharType="end"/>
      </w:r>
    </w:p>
    <w:p w14:paraId="3D9D5E38" w14:textId="77777777" w:rsidR="00FD361C" w:rsidRDefault="00EF4BBC" w:rsidP="00FD361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D361C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D361C">
        <w:rPr>
          <w:b/>
          <w:noProof/>
          <w:sz w:val="24"/>
        </w:rPr>
        <w:t xml:space="preserve">, </w:t>
      </w:r>
      <w:r w:rsidR="00FD361C">
        <w:fldChar w:fldCharType="begin"/>
      </w:r>
      <w:r w:rsidR="00FD361C">
        <w:instrText xml:space="preserve"> DOCPROPERTY  Country  \* MERGEFORMAT </w:instrText>
      </w:r>
      <w:r w:rsidR="00FD361C">
        <w:fldChar w:fldCharType="end"/>
      </w:r>
      <w:r w:rsidR="00FD361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D361C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FD361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D361C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361C" w14:paraId="470312A1" w14:textId="77777777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4508D" w14:textId="77777777" w:rsidR="00FD361C" w:rsidRDefault="00FD361C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D361C" w14:paraId="691AD364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EE896C" w14:textId="77777777" w:rsidR="00FD361C" w:rsidRDefault="00FD361C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361C" w14:paraId="5AB8BF07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2C9764" w14:textId="77777777" w:rsidR="00FD361C" w:rsidRDefault="00FD361C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1C" w14:paraId="2367BBBB" w14:textId="77777777" w:rsidTr="001045A3">
        <w:tc>
          <w:tcPr>
            <w:tcW w:w="142" w:type="dxa"/>
            <w:tcBorders>
              <w:left w:val="single" w:sz="4" w:space="0" w:color="auto"/>
            </w:tcBorders>
          </w:tcPr>
          <w:p w14:paraId="7C85585D" w14:textId="77777777" w:rsidR="00FD361C" w:rsidRDefault="00FD361C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9BEC69" w14:textId="77777777" w:rsidR="00FD361C" w:rsidRPr="00410371" w:rsidRDefault="00EF4BBC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361C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C93F1A" w14:textId="77777777" w:rsidR="00FD361C" w:rsidRDefault="00FD361C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86A2D0" w14:textId="77777777" w:rsidR="00FD361C" w:rsidRPr="00410371" w:rsidRDefault="00EF4BBC" w:rsidP="001045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D361C" w:rsidRPr="00410371">
              <w:rPr>
                <w:b/>
                <w:noProof/>
                <w:sz w:val="28"/>
              </w:rPr>
              <w:t>2746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20BB4A" w14:textId="77777777" w:rsidR="00FD361C" w:rsidRDefault="00FD361C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BDC26C" w14:textId="098CF975" w:rsidR="00FD361C" w:rsidRPr="00410371" w:rsidRDefault="00EF4BBC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DD8A073" w14:textId="77777777" w:rsidR="00FD361C" w:rsidRDefault="00FD361C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901A58" w14:textId="4C3AE171" w:rsidR="00FD361C" w:rsidRPr="00410371" w:rsidRDefault="00EF4BBC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D361C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4</w:t>
            </w:r>
            <w:r w:rsidR="00FD361C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F6F26" w14:textId="77777777" w:rsidR="00FD361C" w:rsidRDefault="00FD361C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FD361C" w14:paraId="6BB06C60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9ADE1" w14:textId="77777777" w:rsidR="00FD361C" w:rsidRDefault="00FD361C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FD361C" w14:paraId="610D6C9A" w14:textId="77777777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3A7E55" w14:textId="77777777" w:rsidR="00FD361C" w:rsidRPr="00F25D98" w:rsidRDefault="00FD361C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361C" w14:paraId="7E5DE229" w14:textId="77777777" w:rsidTr="001045A3">
        <w:tc>
          <w:tcPr>
            <w:tcW w:w="9641" w:type="dxa"/>
            <w:gridSpan w:val="9"/>
          </w:tcPr>
          <w:p w14:paraId="5B0C3519" w14:textId="77777777" w:rsidR="00FD361C" w:rsidRDefault="00FD361C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BA362D" w14:textId="77777777" w:rsidR="00FD361C" w:rsidRDefault="00FD361C" w:rsidP="00FD36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361C" w14:paraId="35521A15" w14:textId="77777777" w:rsidTr="001045A3">
        <w:tc>
          <w:tcPr>
            <w:tcW w:w="2835" w:type="dxa"/>
          </w:tcPr>
          <w:p w14:paraId="6CBD6324" w14:textId="77777777" w:rsidR="00FD361C" w:rsidRDefault="00FD361C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915397" w14:textId="77777777" w:rsidR="00FD361C" w:rsidRDefault="00FD361C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4096E8" w14:textId="77777777" w:rsidR="00FD361C" w:rsidRDefault="00FD361C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EA0DF5" w14:textId="77777777" w:rsidR="00FD361C" w:rsidRDefault="00FD361C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65B60" w14:textId="77777777" w:rsidR="00FD361C" w:rsidRDefault="00FD361C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8C56E1" w14:textId="77777777" w:rsidR="00FD361C" w:rsidRDefault="00FD361C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EDC9E2" w14:textId="77777777" w:rsidR="00FD361C" w:rsidRDefault="00FD361C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66BC45" w14:textId="77777777" w:rsidR="00FD361C" w:rsidRDefault="00FD361C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515C62" w14:textId="77777777" w:rsidR="00FD361C" w:rsidRDefault="00FD361C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9BF627C" w14:textId="77777777" w:rsidR="00FD361C" w:rsidRDefault="00FD361C" w:rsidP="00FD36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361C" w14:paraId="4D6F81F6" w14:textId="77777777" w:rsidTr="001045A3">
        <w:tc>
          <w:tcPr>
            <w:tcW w:w="9640" w:type="dxa"/>
            <w:gridSpan w:val="11"/>
          </w:tcPr>
          <w:p w14:paraId="2E31F422" w14:textId="77777777" w:rsidR="00FD361C" w:rsidRDefault="00FD361C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1C" w14:paraId="2297DBD0" w14:textId="77777777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D98A64" w14:textId="77777777" w:rsidR="00FD361C" w:rsidRDefault="00FD361C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EF7DE" w14:textId="77777777" w:rsidR="00FD361C" w:rsidRDefault="00EF4BBC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D361C">
              <w:t>Corrections to NR CAG testcase 6.5.2.2</w:t>
            </w:r>
            <w:r>
              <w:fldChar w:fldCharType="end"/>
            </w:r>
          </w:p>
        </w:tc>
      </w:tr>
      <w:tr w:rsidR="00FD361C" w14:paraId="2952D954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36D87E13" w14:textId="77777777" w:rsidR="00FD361C" w:rsidRDefault="00FD361C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696BA1" w14:textId="77777777" w:rsidR="00FD361C" w:rsidRDefault="00FD361C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1C" w14:paraId="6ED11A3D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6A683D2F" w14:textId="77777777" w:rsidR="00FD361C" w:rsidRDefault="00FD361C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0033D4" w14:textId="77777777" w:rsidR="00FD361C" w:rsidRDefault="00EF4BBC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D361C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D361C" w14:paraId="5E256151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66E88846" w14:textId="77777777" w:rsidR="00FD361C" w:rsidRDefault="00FD361C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0D7D9" w14:textId="77777777" w:rsidR="00FD361C" w:rsidRDefault="008B6051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D361C">
              <w:fldChar w:fldCharType="begin"/>
            </w:r>
            <w:r w:rsidR="00FD361C">
              <w:instrText xml:space="preserve"> DOCPROPERTY  SourceIfTsg  \* MERGEFORMAT </w:instrText>
            </w:r>
            <w:r w:rsidR="00FD361C">
              <w:fldChar w:fldCharType="end"/>
            </w:r>
          </w:p>
        </w:tc>
      </w:tr>
      <w:tr w:rsidR="00FD361C" w14:paraId="204BA25C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5B135730" w14:textId="77777777" w:rsidR="00FD361C" w:rsidRDefault="00FD361C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4B976" w14:textId="77777777" w:rsidR="00FD361C" w:rsidRDefault="00FD361C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1C" w14:paraId="1A151070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10A069A2" w14:textId="77777777" w:rsidR="00FD361C" w:rsidRDefault="00FD361C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0126E4" w14:textId="77777777" w:rsidR="00FD361C" w:rsidRDefault="00EF4BBC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D361C">
              <w:rPr>
                <w:noProof/>
              </w:rPr>
              <w:t>NG_RAN_PRN_Vertical_LAN-UEConTest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83DFE20" w14:textId="77777777" w:rsidR="00FD361C" w:rsidRDefault="00FD361C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4AF0DD" w14:textId="77777777" w:rsidR="00FD361C" w:rsidRDefault="00FD361C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6FC98" w14:textId="77777777" w:rsidR="00FD361C" w:rsidRDefault="00EF4BBC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D361C">
              <w:rPr>
                <w:noProof/>
              </w:rPr>
              <w:t>2022-09-19</w:t>
            </w:r>
            <w:r>
              <w:rPr>
                <w:noProof/>
              </w:rPr>
              <w:fldChar w:fldCharType="end"/>
            </w:r>
          </w:p>
        </w:tc>
      </w:tr>
      <w:tr w:rsidR="00FD361C" w14:paraId="2054E3B6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35245B86" w14:textId="77777777" w:rsidR="00FD361C" w:rsidRDefault="00FD361C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D7FE6B" w14:textId="77777777" w:rsidR="00FD361C" w:rsidRDefault="00FD361C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482770" w14:textId="77777777" w:rsidR="00FD361C" w:rsidRDefault="00FD361C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1DC1FD" w14:textId="77777777" w:rsidR="00FD361C" w:rsidRDefault="00FD361C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A7D9A1" w14:textId="77777777" w:rsidR="00FD361C" w:rsidRDefault="00FD361C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1C" w14:paraId="78445483" w14:textId="77777777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B07815" w14:textId="77777777" w:rsidR="00FD361C" w:rsidRDefault="00FD361C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FBBBF5" w14:textId="77777777" w:rsidR="00FD361C" w:rsidRDefault="00EF4BBC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D36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66896E" w14:textId="77777777" w:rsidR="00FD361C" w:rsidRDefault="00FD361C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34297" w14:textId="77777777" w:rsidR="00FD361C" w:rsidRDefault="00FD361C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0E57A0" w14:textId="77777777" w:rsidR="00FD361C" w:rsidRDefault="00EF4BBC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D361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D361C" w14:paraId="35A68BCB" w14:textId="77777777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6B190D" w14:textId="77777777" w:rsidR="00FD361C" w:rsidRDefault="00FD361C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AD047A" w14:textId="77777777" w:rsidR="00FD361C" w:rsidRDefault="00FD361C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91A6CC" w14:textId="77777777" w:rsidR="00FD361C" w:rsidRDefault="00FD361C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B897DC" w14:textId="77777777" w:rsidR="00FD361C" w:rsidRPr="007C2097" w:rsidRDefault="00FD361C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D361C" w14:paraId="76F61A30" w14:textId="77777777" w:rsidTr="001045A3">
        <w:tc>
          <w:tcPr>
            <w:tcW w:w="1843" w:type="dxa"/>
          </w:tcPr>
          <w:p w14:paraId="514DBF6A" w14:textId="77777777" w:rsidR="00FD361C" w:rsidRDefault="00FD361C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B52917" w14:textId="77777777" w:rsidR="00FD361C" w:rsidRDefault="00FD361C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1C" w14:paraId="1E140C0A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57A48A" w14:textId="77777777" w:rsidR="00FD361C" w:rsidRDefault="00FD361C" w:rsidP="00FD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501AC5" w14:textId="77777777" w:rsidR="00FD361C" w:rsidRDefault="00FD361C" w:rsidP="00FD3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this testcase at Step 45, the function </w:t>
            </w:r>
            <w:r w:rsidRPr="00AD6B61">
              <w:rPr>
                <w:noProof/>
              </w:rPr>
              <w:t>f_NR_UE_DeRegisterOnSwitchOff</w:t>
            </w:r>
            <w:r>
              <w:rPr>
                <w:noProof/>
              </w:rPr>
              <w:t xml:space="preserve"> is called with nr_Cell1 as parameter.</w:t>
            </w:r>
          </w:p>
          <w:p w14:paraId="6F1FF332" w14:textId="77777777" w:rsidR="00FD361C" w:rsidRDefault="00FD361C" w:rsidP="00FD36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C1BA47" w14:textId="77777777" w:rsidR="00FD361C" w:rsidRPr="0037699A" w:rsidRDefault="00FD361C" w:rsidP="00FD3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needs to be changed to nr_Cell2, as the Steps 27 – 44a1 were performed on nr_Cell2. </w:t>
            </w:r>
          </w:p>
        </w:tc>
      </w:tr>
      <w:tr w:rsidR="00FD361C" w14:paraId="74FF1008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E91BC" w14:textId="77777777" w:rsidR="00FD361C" w:rsidRDefault="00FD361C" w:rsidP="00FD36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99251" w14:textId="77777777" w:rsidR="00FD361C" w:rsidRPr="00F12C50" w:rsidRDefault="00FD361C" w:rsidP="00FD361C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FD361C" w14:paraId="4A38E3E7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6F53E" w14:textId="77777777" w:rsidR="00FD361C" w:rsidRDefault="00FD361C" w:rsidP="00FD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B52EC" w14:textId="77777777" w:rsidR="00FD361C" w:rsidRPr="006316B2" w:rsidRDefault="00FD361C" w:rsidP="00FD36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Instead of passing nr_Cell1, passed nr_Cell2 at Step 45</w:t>
            </w:r>
          </w:p>
        </w:tc>
      </w:tr>
      <w:tr w:rsidR="00FD361C" w14:paraId="68A20B2C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BE94B" w14:textId="77777777" w:rsidR="00FD361C" w:rsidRDefault="00FD361C" w:rsidP="00FD36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818397" w14:textId="77777777" w:rsidR="00FD361C" w:rsidRPr="00CF39F2" w:rsidRDefault="00FD361C" w:rsidP="00FD361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D361C" w14:paraId="4DF1626F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939697" w14:textId="77777777" w:rsidR="00FD361C" w:rsidRDefault="00FD361C" w:rsidP="00FD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4DF25" w14:textId="77777777" w:rsidR="00FD361C" w:rsidRPr="00CF39F2" w:rsidRDefault="00FD361C" w:rsidP="00FD361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FD361C" w14:paraId="47741531" w14:textId="77777777" w:rsidTr="001045A3">
        <w:tc>
          <w:tcPr>
            <w:tcW w:w="2694" w:type="dxa"/>
            <w:gridSpan w:val="2"/>
          </w:tcPr>
          <w:p w14:paraId="405A2DEA" w14:textId="77777777" w:rsidR="00FD361C" w:rsidRDefault="00FD361C" w:rsidP="00FD36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A051EF" w14:textId="77777777" w:rsidR="00FD361C" w:rsidRDefault="00FD361C" w:rsidP="00FD36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1C" w14:paraId="7A362B3A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5DCAB2" w14:textId="77777777" w:rsidR="00FD361C" w:rsidRDefault="00FD361C" w:rsidP="00FD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5FCF5" w14:textId="77777777" w:rsidR="00FD361C" w:rsidRDefault="00FD361C" w:rsidP="00FD36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6.5.2.2.NR5GC</w:t>
            </w:r>
          </w:p>
        </w:tc>
      </w:tr>
      <w:tr w:rsidR="00FD361C" w14:paraId="5F0E727D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54350" w14:textId="77777777" w:rsidR="00FD361C" w:rsidRDefault="00FD361C" w:rsidP="00FD36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415A0" w14:textId="77777777" w:rsidR="00FD361C" w:rsidRDefault="00FD361C" w:rsidP="00FD36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1C" w14:paraId="6DEB5F58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B1DAB" w14:textId="77777777" w:rsidR="00FD361C" w:rsidRDefault="00FD361C" w:rsidP="00FD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BE176B" w14:textId="77777777" w:rsidR="00FD361C" w:rsidRDefault="00FD361C" w:rsidP="00FD3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525BD" w14:textId="77777777" w:rsidR="00FD361C" w:rsidRDefault="00FD361C" w:rsidP="00FD3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D56A2C" w14:textId="77777777" w:rsidR="00FD361C" w:rsidRDefault="00FD361C" w:rsidP="00FD36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5701C2" w14:textId="77777777" w:rsidR="00FD361C" w:rsidRDefault="00FD361C" w:rsidP="00FD36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61C" w14:paraId="1394FEC6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59413" w14:textId="77777777" w:rsidR="00FD361C" w:rsidRDefault="00FD361C" w:rsidP="00FD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E8654" w14:textId="77777777" w:rsidR="00FD361C" w:rsidRDefault="00FD361C" w:rsidP="00FD3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40DDF" w14:textId="77777777" w:rsidR="00FD361C" w:rsidRDefault="00FD361C" w:rsidP="00FD3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44F72F" w14:textId="77777777" w:rsidR="00FD361C" w:rsidRDefault="00FD361C" w:rsidP="00FD36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CB9160" w14:textId="77777777" w:rsidR="00FD361C" w:rsidRDefault="00FD361C" w:rsidP="00FD36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61C" w14:paraId="6D1C7684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E9ED0" w14:textId="77777777" w:rsidR="00FD361C" w:rsidRDefault="00FD361C" w:rsidP="00FD36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1F63D6" w14:textId="77777777" w:rsidR="00FD361C" w:rsidRDefault="00FD361C" w:rsidP="00FD3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5CD26" w14:textId="77777777" w:rsidR="00FD361C" w:rsidRDefault="00FD361C" w:rsidP="00FD3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DC24CB" w14:textId="77777777" w:rsidR="00FD361C" w:rsidRDefault="00FD361C" w:rsidP="00FD36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7C2822" w14:textId="77777777" w:rsidR="00FD361C" w:rsidRDefault="00FD361C" w:rsidP="00FD36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61C" w14:paraId="794C2708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FBA1CE" w14:textId="77777777" w:rsidR="00FD361C" w:rsidRDefault="00FD361C" w:rsidP="00FD36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7B65C8" w14:textId="77777777" w:rsidR="00FD361C" w:rsidRDefault="00FD361C" w:rsidP="00FD3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C6C92" w14:textId="77777777" w:rsidR="00FD361C" w:rsidRDefault="00FD361C" w:rsidP="00FD3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DDD862" w14:textId="77777777" w:rsidR="00FD361C" w:rsidRDefault="00FD361C" w:rsidP="00FD36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2FC0B" w14:textId="77777777" w:rsidR="00FD361C" w:rsidRDefault="00FD361C" w:rsidP="00FD36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61C" w14:paraId="14834055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25377" w14:textId="77777777" w:rsidR="00FD361C" w:rsidRDefault="00FD361C" w:rsidP="00FD36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FC49" w14:textId="77777777" w:rsidR="00FD361C" w:rsidRDefault="00FD361C" w:rsidP="00FD361C">
            <w:pPr>
              <w:pStyle w:val="CRCoverPage"/>
              <w:spacing w:after="0"/>
              <w:rPr>
                <w:noProof/>
              </w:rPr>
            </w:pPr>
          </w:p>
        </w:tc>
      </w:tr>
      <w:tr w:rsidR="00FD361C" w14:paraId="0C65AFCA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47BF1E" w14:textId="77777777" w:rsidR="00FD361C" w:rsidRDefault="00FD361C" w:rsidP="00FD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BAB40" w14:textId="77777777" w:rsidR="00FD361C" w:rsidRDefault="00FD361C" w:rsidP="00FD36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361C" w:rsidRPr="008863B9" w14:paraId="13555D9B" w14:textId="77777777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57D79" w14:textId="77777777" w:rsidR="00FD361C" w:rsidRPr="008863B9" w:rsidRDefault="00FD361C" w:rsidP="00FD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7B616D" w14:textId="77777777" w:rsidR="00FD361C" w:rsidRPr="008863B9" w:rsidRDefault="00FD361C" w:rsidP="00FD36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361C" w14:paraId="06D9D1A5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F4AFF7" w14:textId="77777777" w:rsidR="00FD361C" w:rsidRDefault="00FD361C" w:rsidP="00FD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F7A75" w14:textId="77777777" w:rsidR="00FD361C" w:rsidRDefault="00FD361C" w:rsidP="00FD36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4C5312" w14:textId="77777777" w:rsidR="008944CE" w:rsidRDefault="008944CE" w:rsidP="008944CE">
      <w:pPr>
        <w:rPr>
          <w:noProof/>
        </w:rPr>
      </w:pPr>
    </w:p>
    <w:p w14:paraId="241BD938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F235CA1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A583FF" w14:textId="77777777" w:rsidR="009478EE" w:rsidRDefault="009478EE" w:rsidP="009478EE">
      <w:pPr>
        <w:rPr>
          <w:noProof/>
        </w:rPr>
      </w:pPr>
    </w:p>
    <w:p w14:paraId="6AC5C2F9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450488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FD5B588" w14:textId="77777777" w:rsidR="00FD361C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D361C" w:rsidRPr="005774BD">
        <w:rPr>
          <w:rFonts w:ascii="Arial" w:hAnsi="Arial" w:cs="Arial"/>
          <w:iCs/>
        </w:rPr>
        <w:t>Table of Contents</w:t>
      </w:r>
      <w:r w:rsidR="00FD361C">
        <w:tab/>
      </w:r>
      <w:r w:rsidR="00FD361C">
        <w:fldChar w:fldCharType="begin"/>
      </w:r>
      <w:r w:rsidR="00FD361C">
        <w:instrText xml:space="preserve"> PAGEREF _Toc114504881 \h </w:instrText>
      </w:r>
      <w:r w:rsidR="00FD361C">
        <w:fldChar w:fldCharType="separate"/>
      </w:r>
      <w:r w:rsidR="00FD361C">
        <w:t>2</w:t>
      </w:r>
      <w:r w:rsidR="00FD361C">
        <w:fldChar w:fldCharType="end"/>
      </w:r>
    </w:p>
    <w:p w14:paraId="04A1EB9D" w14:textId="77777777" w:rsidR="00FD361C" w:rsidRDefault="00FD361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774B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774B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_Toc114504882 \h </w:instrText>
      </w:r>
      <w:r>
        <w:fldChar w:fldCharType="separate"/>
      </w:r>
      <w:r>
        <w:t>2</w:t>
      </w:r>
      <w:r>
        <w:fldChar w:fldCharType="end"/>
      </w:r>
    </w:p>
    <w:p w14:paraId="52D8AB45" w14:textId="77777777" w:rsidR="00FD361C" w:rsidRDefault="00FD361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774B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774B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_Toc114504883 \h </w:instrText>
      </w:r>
      <w:r>
        <w:fldChar w:fldCharType="separate"/>
      </w:r>
      <w:r>
        <w:t>2</w:t>
      </w:r>
      <w:r>
        <w:fldChar w:fldCharType="end"/>
      </w:r>
    </w:p>
    <w:p w14:paraId="5D2F499C" w14:textId="77777777" w:rsidR="00FD361C" w:rsidRDefault="00FD361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774BD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774BD">
        <w:rPr>
          <w:rFonts w:cs="Arial"/>
          <w:b/>
          <w:color w:val="000000"/>
          <w:lang w:eastAsia="en-GB"/>
        </w:rPr>
        <w:t>Correction to fl_TC_6_5_2_2_TestBody</w:t>
      </w:r>
      <w:r>
        <w:tab/>
      </w:r>
      <w:r>
        <w:fldChar w:fldCharType="begin"/>
      </w:r>
      <w:r>
        <w:instrText xml:space="preserve"> PAGEREF _Toc114504884 \h </w:instrText>
      </w:r>
      <w:r>
        <w:fldChar w:fldCharType="separate"/>
      </w:r>
      <w:r>
        <w:t>2</w:t>
      </w:r>
      <w:r>
        <w:fldChar w:fldCharType="end"/>
      </w:r>
    </w:p>
    <w:p w14:paraId="7A27D3D0" w14:textId="77777777" w:rsidR="008944CE" w:rsidRDefault="007A73E5" w:rsidP="008944C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8944CE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4504882"/>
      <w:bookmarkStart w:id="19" w:name="_Hlk107318485"/>
      <w:r w:rsidR="008944CE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4F5D336" w14:textId="77777777" w:rsidR="008944CE" w:rsidRDefault="008944CE" w:rsidP="008944C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45B4BA2D" w14:textId="77777777" w:rsidR="008944CE" w:rsidRDefault="008944CE" w:rsidP="008944C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415717FB" w14:textId="77777777" w:rsidR="008944CE" w:rsidRDefault="008944CE" w:rsidP="008944C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9"/>
    <w:p w14:paraId="453FC489" w14:textId="77777777" w:rsidR="007A73E5" w:rsidRDefault="007A73E5" w:rsidP="007A73E5">
      <w:pPr>
        <w:rPr>
          <w:b/>
          <w:sz w:val="24"/>
          <w:lang w:eastAsia="ja-JP"/>
        </w:rPr>
      </w:pPr>
    </w:p>
    <w:p w14:paraId="3A639921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122434488"/>
      <w:bookmarkStart w:id="21" w:name="_Toc295288959"/>
      <w:bookmarkStart w:id="22" w:name="_Toc114504883"/>
      <w:r w:rsidRPr="00854C55">
        <w:rPr>
          <w:b/>
        </w:rPr>
        <w:t>Corrections required</w:t>
      </w:r>
      <w:bookmarkEnd w:id="20"/>
      <w:bookmarkEnd w:id="21"/>
      <w:bookmarkEnd w:id="22"/>
    </w:p>
    <w:p w14:paraId="19F66D45" w14:textId="77777777"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3" w:name="_Toc114504884"/>
      <w:r>
        <w:rPr>
          <w:rFonts w:cs="Arial"/>
          <w:b/>
          <w:color w:val="000000"/>
          <w:lang w:eastAsia="en-GB"/>
        </w:rPr>
        <w:t xml:space="preserve">Correction to </w:t>
      </w:r>
      <w:r w:rsidR="00C2494E" w:rsidRPr="00C2494E">
        <w:rPr>
          <w:rFonts w:cs="Arial"/>
          <w:b/>
          <w:color w:val="000000"/>
          <w:lang w:eastAsia="en-GB"/>
        </w:rPr>
        <w:t>fl_TC_6_5_2_2_TestBody</w:t>
      </w:r>
      <w:bookmarkEnd w:id="2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35DAC167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A139" w14:textId="77777777"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7C12E" w14:textId="77777777" w:rsidR="00FB0A08" w:rsidRPr="00E44127" w:rsidRDefault="00C2494E" w:rsidP="002B42D8">
            <w:pPr>
              <w:pStyle w:val="CRCoverPage"/>
              <w:spacing w:after="0"/>
              <w:rPr>
                <w:noProof/>
              </w:rPr>
            </w:pPr>
            <w:r w:rsidRPr="00C2494E">
              <w:rPr>
                <w:noProof/>
              </w:rPr>
              <w:t>fl_TC_6_5_2_2_TestBody</w:t>
            </w:r>
          </w:p>
        </w:tc>
      </w:tr>
      <w:tr w:rsidR="00FB0A08" w14:paraId="3E3D7B4A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4F08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B733" w14:textId="77777777" w:rsidR="00C2494E" w:rsidRDefault="00C2494E" w:rsidP="00C249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this testcase at Step 45, the function </w:t>
            </w:r>
            <w:r w:rsidRPr="00AD6B61">
              <w:rPr>
                <w:noProof/>
              </w:rPr>
              <w:t>f_NR_UE_DeRegisterOnSwitchOff</w:t>
            </w:r>
            <w:r>
              <w:rPr>
                <w:noProof/>
              </w:rPr>
              <w:t xml:space="preserve"> is called with nr_Cell1 as parameter.</w:t>
            </w:r>
          </w:p>
          <w:p w14:paraId="72DF22CD" w14:textId="77777777" w:rsidR="00C2494E" w:rsidRDefault="00C2494E" w:rsidP="00C2494E">
            <w:pPr>
              <w:pStyle w:val="CRCoverPage"/>
              <w:spacing w:after="0"/>
              <w:rPr>
                <w:noProof/>
              </w:rPr>
            </w:pPr>
          </w:p>
          <w:p w14:paraId="7546F54D" w14:textId="77777777" w:rsidR="00FB0A08" w:rsidRPr="00AD4ADA" w:rsidRDefault="00C2494E" w:rsidP="00C249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changed to nr_Cell2, as the Steps 27 – 44a1 were performed on nr_Cell2.</w:t>
            </w:r>
          </w:p>
        </w:tc>
      </w:tr>
      <w:tr w:rsidR="00D804DD" w14:paraId="27471A63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AA83" w14:textId="77777777" w:rsidR="00D804DD" w:rsidRDefault="00D804DD" w:rsidP="00D804D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3B42" w14:textId="77777777" w:rsidR="00D804DD" w:rsidRPr="006316B2" w:rsidRDefault="00C2494E" w:rsidP="00D8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Instead of passing nr_Cell1, passed nr_Cell2 at Step 45</w:t>
            </w:r>
          </w:p>
        </w:tc>
      </w:tr>
      <w:tr w:rsidR="00D804DD" w14:paraId="468251E0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FF69" w14:textId="77777777" w:rsidR="00D804DD" w:rsidRDefault="00D804DD" w:rsidP="00D804D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48DE" w14:textId="77777777" w:rsidR="00D804DD" w:rsidRPr="00CC39F9" w:rsidRDefault="00C2494E" w:rsidP="00D804DD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CAG_Selection_NR5GC.ttcn</w:t>
            </w:r>
          </w:p>
        </w:tc>
      </w:tr>
      <w:tr w:rsidR="00D804DD" w14:paraId="6820E2DC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E76D" w14:textId="77777777" w:rsidR="00D804DD" w:rsidRDefault="00D804DD" w:rsidP="00D804D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0D66" w14:textId="77777777" w:rsidR="00D804DD" w:rsidRDefault="00D804DD" w:rsidP="00D804DD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50AC05D6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7268BC81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371491EE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1FF03FA2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350C" w14:textId="77777777" w:rsidR="00CD21CB" w:rsidRPr="00CD21CB" w:rsidRDefault="00CD21CB" w:rsidP="00F319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4D12E22D" w14:textId="77777777"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>//@siclog "Step 27-44a1" siclog@</w:t>
            </w:r>
          </w:p>
          <w:p w14:paraId="687BC9DD" w14:textId="77777777"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//Steps 3 to 20a1 of the registration procedure described in TS 38.508-1 [4] subclause 4.5.2.2 are performed on NR Cell 2.</w:t>
            </w:r>
          </w:p>
          <w:p w14:paraId="6FFC043D" w14:textId="77777777"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f_NR5GC_RRC_IdleState1N_Def(nr_Cell2, -, -, Initial_Secure);</w:t>
            </w:r>
          </w:p>
          <w:p w14:paraId="323B9A03" w14:textId="77777777"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26");</w:t>
            </w:r>
          </w:p>
          <w:p w14:paraId="339036B0" w14:textId="77777777"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45" siclog@</w:t>
            </w:r>
          </w:p>
          <w:p w14:paraId="3E8ED05C" w14:textId="77777777"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//The UE is switched off by executing generic procedure in Table 4.9.6.1-1 in TS 38.508-1</w:t>
            </w:r>
          </w:p>
          <w:p w14:paraId="07DC2BC6" w14:textId="77777777"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f_NR_UE_DeRegisterOnSwitchOff (nr_Cell1, STATE_IDLE_1A);</w:t>
            </w:r>
          </w:p>
          <w:p w14:paraId="2487EFF2" w14:textId="77777777" w:rsid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46" siclog@</w:t>
            </w:r>
          </w:p>
          <w:p w14:paraId="0E0CE66B" w14:textId="77777777" w:rsidR="00FB0A08" w:rsidRPr="00CD21CB" w:rsidRDefault="00CD21CB" w:rsidP="00F319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  <w:r w:rsidR="000D45C3" w:rsidRPr="00CD21CB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</w:p>
        </w:tc>
      </w:tr>
    </w:tbl>
    <w:p w14:paraId="5EC5FC7F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6C747B63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1E7B78A5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6A58" w14:textId="77777777"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7D3282AA" w14:textId="77777777"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>//@siclog "Step 27-44a1" siclog@</w:t>
            </w:r>
          </w:p>
          <w:p w14:paraId="15CBA5A7" w14:textId="77777777"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//Steps 3 to 20a1 of the registration procedure described in TS 38.508-1 [4] subclause 4.5.2.2 are performed on NR Cell 2.</w:t>
            </w:r>
          </w:p>
          <w:p w14:paraId="409EAEBE" w14:textId="77777777"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f_NR5GC_RRC_IdleState1N_Def(nr_Cell2, -, -, Initial_Secure);</w:t>
            </w:r>
          </w:p>
          <w:p w14:paraId="22A275E8" w14:textId="77777777"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26");</w:t>
            </w:r>
          </w:p>
          <w:p w14:paraId="4D9218AD" w14:textId="77777777"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45" siclog@</w:t>
            </w:r>
          </w:p>
          <w:p w14:paraId="78C9850D" w14:textId="77777777"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//The UE is switched off by executing generic procedure in Table 4.9.6.1-1 in TS 38.508-1</w:t>
            </w:r>
          </w:p>
          <w:p w14:paraId="66024C9D" w14:textId="77777777"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f_NR_UE_DeRegisterOnSwitchOff (</w:t>
            </w:r>
            <w:r w:rsidRPr="00CD21C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nr_Cell2</w:t>
            </w: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/*WA#6_5_2_2 nr_Cell1*/, STATE_IDLE_1A);</w:t>
            </w:r>
          </w:p>
          <w:p w14:paraId="01421DD9" w14:textId="77777777" w:rsid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46" siclog@</w:t>
            </w:r>
          </w:p>
          <w:p w14:paraId="607FB624" w14:textId="77777777" w:rsidR="00283773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01D010A9" w14:textId="77777777" w:rsidR="00F96833" w:rsidRDefault="00F96833" w:rsidP="00B47B5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5DEF2" w14:textId="77777777" w:rsidR="001241CF" w:rsidRDefault="001241CF">
      <w:r>
        <w:separator/>
      </w:r>
    </w:p>
  </w:endnote>
  <w:endnote w:type="continuationSeparator" w:id="0">
    <w:p w14:paraId="6D969572" w14:textId="77777777" w:rsidR="001241CF" w:rsidRDefault="00124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E8FB4" w14:textId="77777777" w:rsidR="008B6051" w:rsidRDefault="008B60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F57E2" w14:textId="77777777" w:rsidR="008B6051" w:rsidRDefault="008B60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9D4BE" w14:textId="77777777" w:rsidR="008B6051" w:rsidRDefault="008B60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F89AB" w14:textId="77777777" w:rsidR="001241CF" w:rsidRDefault="001241CF">
      <w:r>
        <w:separator/>
      </w:r>
    </w:p>
  </w:footnote>
  <w:footnote w:type="continuationSeparator" w:id="0">
    <w:p w14:paraId="3DE126AF" w14:textId="77777777" w:rsidR="001241CF" w:rsidRDefault="00124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8E3D1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D9A6AB7" w14:textId="77777777"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D9A6AB7" w14:textId="77777777"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AC7F2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A501C06" w14:textId="77777777"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A501C06" w14:textId="77777777"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D5189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C63D315" w14:textId="77777777"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C63D315" w14:textId="77777777"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FD87E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301BD76" w14:textId="77777777"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301BD76" w14:textId="77777777"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E3CED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0849B0A" w14:textId="77777777"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0849B0A" w14:textId="77777777"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05AED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336F12F" w14:textId="77777777"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336F12F" w14:textId="77777777"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65175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259055">
    <w:abstractNumId w:val="4"/>
  </w:num>
  <w:num w:numId="3" w16cid:durableId="892351996">
    <w:abstractNumId w:val="1"/>
  </w:num>
  <w:num w:numId="4" w16cid:durableId="113718061">
    <w:abstractNumId w:val="9"/>
  </w:num>
  <w:num w:numId="5" w16cid:durableId="1550217635">
    <w:abstractNumId w:val="6"/>
  </w:num>
  <w:num w:numId="6" w16cid:durableId="1583097967">
    <w:abstractNumId w:val="7"/>
  </w:num>
  <w:num w:numId="7" w16cid:durableId="1839998522">
    <w:abstractNumId w:val="2"/>
  </w:num>
  <w:num w:numId="8" w16cid:durableId="1686976988">
    <w:abstractNumId w:val="8"/>
  </w:num>
  <w:num w:numId="9" w16cid:durableId="2062433790">
    <w:abstractNumId w:val="3"/>
  </w:num>
  <w:num w:numId="10" w16cid:durableId="1303271943">
    <w:abstractNumId w:val="5"/>
  </w:num>
  <w:num w:numId="11" w16cid:durableId="36355409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3423"/>
    <w:rsid w:val="00004B78"/>
    <w:rsid w:val="00005467"/>
    <w:rsid w:val="00005F24"/>
    <w:rsid w:val="00007575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17CD3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0EDF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5014E"/>
    <w:rsid w:val="0005036B"/>
    <w:rsid w:val="000507D6"/>
    <w:rsid w:val="00051BC3"/>
    <w:rsid w:val="000523ED"/>
    <w:rsid w:val="00052C9D"/>
    <w:rsid w:val="00054E62"/>
    <w:rsid w:val="0005555B"/>
    <w:rsid w:val="00056EB6"/>
    <w:rsid w:val="000577E8"/>
    <w:rsid w:val="00057DBD"/>
    <w:rsid w:val="000602A8"/>
    <w:rsid w:val="000614B3"/>
    <w:rsid w:val="0006172A"/>
    <w:rsid w:val="000619AD"/>
    <w:rsid w:val="00063580"/>
    <w:rsid w:val="00063C7B"/>
    <w:rsid w:val="0006562C"/>
    <w:rsid w:val="00065A0F"/>
    <w:rsid w:val="000660E3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DDB"/>
    <w:rsid w:val="00076BD8"/>
    <w:rsid w:val="00077D67"/>
    <w:rsid w:val="000808F6"/>
    <w:rsid w:val="00081A5A"/>
    <w:rsid w:val="00082F84"/>
    <w:rsid w:val="0008356D"/>
    <w:rsid w:val="00084025"/>
    <w:rsid w:val="00084DD9"/>
    <w:rsid w:val="00085CA5"/>
    <w:rsid w:val="00086B57"/>
    <w:rsid w:val="00086DFC"/>
    <w:rsid w:val="00090DA6"/>
    <w:rsid w:val="00093546"/>
    <w:rsid w:val="00093BCD"/>
    <w:rsid w:val="00094662"/>
    <w:rsid w:val="000954D7"/>
    <w:rsid w:val="0009581D"/>
    <w:rsid w:val="00096738"/>
    <w:rsid w:val="00096A68"/>
    <w:rsid w:val="00096F61"/>
    <w:rsid w:val="000A1C38"/>
    <w:rsid w:val="000A255D"/>
    <w:rsid w:val="000A30FB"/>
    <w:rsid w:val="000A4903"/>
    <w:rsid w:val="000A4AB6"/>
    <w:rsid w:val="000A4F99"/>
    <w:rsid w:val="000A55CC"/>
    <w:rsid w:val="000A6394"/>
    <w:rsid w:val="000A73AB"/>
    <w:rsid w:val="000A79C4"/>
    <w:rsid w:val="000B3141"/>
    <w:rsid w:val="000B3C1D"/>
    <w:rsid w:val="000B5A4D"/>
    <w:rsid w:val="000B6984"/>
    <w:rsid w:val="000B70AF"/>
    <w:rsid w:val="000B7FED"/>
    <w:rsid w:val="000C038A"/>
    <w:rsid w:val="000C104F"/>
    <w:rsid w:val="000C430E"/>
    <w:rsid w:val="000C6598"/>
    <w:rsid w:val="000C72FB"/>
    <w:rsid w:val="000D098B"/>
    <w:rsid w:val="000D1216"/>
    <w:rsid w:val="000D1702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1C08"/>
    <w:rsid w:val="000E2881"/>
    <w:rsid w:val="000E34B8"/>
    <w:rsid w:val="000E5A69"/>
    <w:rsid w:val="000E681E"/>
    <w:rsid w:val="000E732E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101135"/>
    <w:rsid w:val="00101905"/>
    <w:rsid w:val="00101E79"/>
    <w:rsid w:val="001033E9"/>
    <w:rsid w:val="001037D4"/>
    <w:rsid w:val="00103810"/>
    <w:rsid w:val="00103C72"/>
    <w:rsid w:val="00105AD9"/>
    <w:rsid w:val="0010735D"/>
    <w:rsid w:val="00110724"/>
    <w:rsid w:val="001109AC"/>
    <w:rsid w:val="001124B3"/>
    <w:rsid w:val="00112785"/>
    <w:rsid w:val="001127D4"/>
    <w:rsid w:val="00112C21"/>
    <w:rsid w:val="0011415B"/>
    <w:rsid w:val="00114637"/>
    <w:rsid w:val="001166B1"/>
    <w:rsid w:val="00117390"/>
    <w:rsid w:val="001209DE"/>
    <w:rsid w:val="001211F6"/>
    <w:rsid w:val="001212C7"/>
    <w:rsid w:val="0012136E"/>
    <w:rsid w:val="00121DF3"/>
    <w:rsid w:val="001241CF"/>
    <w:rsid w:val="00125935"/>
    <w:rsid w:val="00125F25"/>
    <w:rsid w:val="00126237"/>
    <w:rsid w:val="001302CE"/>
    <w:rsid w:val="0013099C"/>
    <w:rsid w:val="00130C2E"/>
    <w:rsid w:val="001333C9"/>
    <w:rsid w:val="0013349F"/>
    <w:rsid w:val="00134AE4"/>
    <w:rsid w:val="001359ED"/>
    <w:rsid w:val="0013630B"/>
    <w:rsid w:val="00136690"/>
    <w:rsid w:val="00136FA8"/>
    <w:rsid w:val="001373AB"/>
    <w:rsid w:val="001405B6"/>
    <w:rsid w:val="00140A34"/>
    <w:rsid w:val="00140F92"/>
    <w:rsid w:val="00141B84"/>
    <w:rsid w:val="00141E68"/>
    <w:rsid w:val="001423DB"/>
    <w:rsid w:val="001425BB"/>
    <w:rsid w:val="001435E8"/>
    <w:rsid w:val="001438A2"/>
    <w:rsid w:val="00143ACE"/>
    <w:rsid w:val="001456EB"/>
    <w:rsid w:val="00145D43"/>
    <w:rsid w:val="001467D7"/>
    <w:rsid w:val="00146DCF"/>
    <w:rsid w:val="001473FD"/>
    <w:rsid w:val="00150799"/>
    <w:rsid w:val="00150952"/>
    <w:rsid w:val="00152E90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B21"/>
    <w:rsid w:val="00162E72"/>
    <w:rsid w:val="00164CFC"/>
    <w:rsid w:val="0016724B"/>
    <w:rsid w:val="00171D45"/>
    <w:rsid w:val="00173835"/>
    <w:rsid w:val="001748D6"/>
    <w:rsid w:val="00176185"/>
    <w:rsid w:val="00176B97"/>
    <w:rsid w:val="001778B1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5B7"/>
    <w:rsid w:val="0019670B"/>
    <w:rsid w:val="00196C17"/>
    <w:rsid w:val="00196C48"/>
    <w:rsid w:val="001A08B3"/>
    <w:rsid w:val="001A0D31"/>
    <w:rsid w:val="001A0E27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A94"/>
    <w:rsid w:val="001C76B8"/>
    <w:rsid w:val="001D1407"/>
    <w:rsid w:val="001D22EC"/>
    <w:rsid w:val="001D29C1"/>
    <w:rsid w:val="001D6227"/>
    <w:rsid w:val="001D7DA2"/>
    <w:rsid w:val="001E0BCF"/>
    <w:rsid w:val="001E0C6E"/>
    <w:rsid w:val="001E1129"/>
    <w:rsid w:val="001E1BEE"/>
    <w:rsid w:val="001E3D37"/>
    <w:rsid w:val="001E41F3"/>
    <w:rsid w:val="001E55CF"/>
    <w:rsid w:val="001E742C"/>
    <w:rsid w:val="001F121A"/>
    <w:rsid w:val="001F1549"/>
    <w:rsid w:val="001F1817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628F"/>
    <w:rsid w:val="002264D8"/>
    <w:rsid w:val="00230073"/>
    <w:rsid w:val="00232611"/>
    <w:rsid w:val="00232B70"/>
    <w:rsid w:val="00233AFC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6F03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3773"/>
    <w:rsid w:val="00284FEB"/>
    <w:rsid w:val="002860C4"/>
    <w:rsid w:val="00286591"/>
    <w:rsid w:val="00286D57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1C4B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3D95"/>
    <w:rsid w:val="002B42D8"/>
    <w:rsid w:val="002B4D7F"/>
    <w:rsid w:val="002B4E18"/>
    <w:rsid w:val="002B506F"/>
    <w:rsid w:val="002B5741"/>
    <w:rsid w:val="002B5CD3"/>
    <w:rsid w:val="002B66CE"/>
    <w:rsid w:val="002C04C7"/>
    <w:rsid w:val="002C05D2"/>
    <w:rsid w:val="002C2E46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5409"/>
    <w:rsid w:val="003068A6"/>
    <w:rsid w:val="00307CD1"/>
    <w:rsid w:val="00310217"/>
    <w:rsid w:val="0031061D"/>
    <w:rsid w:val="00312DE9"/>
    <w:rsid w:val="00316552"/>
    <w:rsid w:val="00317A71"/>
    <w:rsid w:val="003216F1"/>
    <w:rsid w:val="00322D46"/>
    <w:rsid w:val="00322EFF"/>
    <w:rsid w:val="00323AC8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13B5"/>
    <w:rsid w:val="00341F6F"/>
    <w:rsid w:val="00342D98"/>
    <w:rsid w:val="0034341E"/>
    <w:rsid w:val="00343CD7"/>
    <w:rsid w:val="003443F4"/>
    <w:rsid w:val="00345383"/>
    <w:rsid w:val="00346D77"/>
    <w:rsid w:val="00350C3D"/>
    <w:rsid w:val="003533D5"/>
    <w:rsid w:val="00354E1E"/>
    <w:rsid w:val="003556DC"/>
    <w:rsid w:val="00355C6B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6950"/>
    <w:rsid w:val="00366971"/>
    <w:rsid w:val="00367D9B"/>
    <w:rsid w:val="00370456"/>
    <w:rsid w:val="00370FAB"/>
    <w:rsid w:val="003715FE"/>
    <w:rsid w:val="00372D2B"/>
    <w:rsid w:val="00374DD4"/>
    <w:rsid w:val="00375BB0"/>
    <w:rsid w:val="003764EC"/>
    <w:rsid w:val="0037699A"/>
    <w:rsid w:val="0038028D"/>
    <w:rsid w:val="003806A7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A0D19"/>
    <w:rsid w:val="003A17EE"/>
    <w:rsid w:val="003A35E1"/>
    <w:rsid w:val="003A3F25"/>
    <w:rsid w:val="003A688D"/>
    <w:rsid w:val="003A688F"/>
    <w:rsid w:val="003A6DD8"/>
    <w:rsid w:val="003A75F5"/>
    <w:rsid w:val="003A7F68"/>
    <w:rsid w:val="003B0474"/>
    <w:rsid w:val="003B0DCE"/>
    <w:rsid w:val="003B0E73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6AD0"/>
    <w:rsid w:val="003D0C52"/>
    <w:rsid w:val="003D1092"/>
    <w:rsid w:val="003D1466"/>
    <w:rsid w:val="003D49F9"/>
    <w:rsid w:val="003D5051"/>
    <w:rsid w:val="003D5C48"/>
    <w:rsid w:val="003D6AF6"/>
    <w:rsid w:val="003D6BC5"/>
    <w:rsid w:val="003E0DD2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B3D"/>
    <w:rsid w:val="003F7CD1"/>
    <w:rsid w:val="004013ED"/>
    <w:rsid w:val="00401946"/>
    <w:rsid w:val="004036AE"/>
    <w:rsid w:val="00404F37"/>
    <w:rsid w:val="004055BB"/>
    <w:rsid w:val="00405FCE"/>
    <w:rsid w:val="00407FB2"/>
    <w:rsid w:val="00410371"/>
    <w:rsid w:val="00411482"/>
    <w:rsid w:val="0041182D"/>
    <w:rsid w:val="00411BE5"/>
    <w:rsid w:val="00412379"/>
    <w:rsid w:val="004129A3"/>
    <w:rsid w:val="0041471B"/>
    <w:rsid w:val="004153A1"/>
    <w:rsid w:val="00415491"/>
    <w:rsid w:val="00416ABF"/>
    <w:rsid w:val="00416E09"/>
    <w:rsid w:val="00416FA7"/>
    <w:rsid w:val="00417C34"/>
    <w:rsid w:val="004242F1"/>
    <w:rsid w:val="004256B2"/>
    <w:rsid w:val="0042625D"/>
    <w:rsid w:val="00426FCD"/>
    <w:rsid w:val="00431186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3E2E"/>
    <w:rsid w:val="004544ED"/>
    <w:rsid w:val="00454EBB"/>
    <w:rsid w:val="004552BE"/>
    <w:rsid w:val="00455718"/>
    <w:rsid w:val="004567CC"/>
    <w:rsid w:val="004603D2"/>
    <w:rsid w:val="004607A2"/>
    <w:rsid w:val="00461008"/>
    <w:rsid w:val="00461F12"/>
    <w:rsid w:val="004623C2"/>
    <w:rsid w:val="004635E5"/>
    <w:rsid w:val="004642B2"/>
    <w:rsid w:val="00471065"/>
    <w:rsid w:val="004717EA"/>
    <w:rsid w:val="00471D69"/>
    <w:rsid w:val="004745E7"/>
    <w:rsid w:val="0047488D"/>
    <w:rsid w:val="00477DCB"/>
    <w:rsid w:val="00477F3F"/>
    <w:rsid w:val="004801BC"/>
    <w:rsid w:val="00480835"/>
    <w:rsid w:val="00480B98"/>
    <w:rsid w:val="00482B43"/>
    <w:rsid w:val="00483F13"/>
    <w:rsid w:val="00483F54"/>
    <w:rsid w:val="0048412C"/>
    <w:rsid w:val="004845DE"/>
    <w:rsid w:val="00484D1C"/>
    <w:rsid w:val="004870C5"/>
    <w:rsid w:val="004906E6"/>
    <w:rsid w:val="0049101E"/>
    <w:rsid w:val="00495060"/>
    <w:rsid w:val="00495E46"/>
    <w:rsid w:val="00496C8F"/>
    <w:rsid w:val="0049728D"/>
    <w:rsid w:val="004976F0"/>
    <w:rsid w:val="004A04B7"/>
    <w:rsid w:val="004A2AED"/>
    <w:rsid w:val="004A39FF"/>
    <w:rsid w:val="004A428B"/>
    <w:rsid w:val="004A533C"/>
    <w:rsid w:val="004A60F7"/>
    <w:rsid w:val="004A794F"/>
    <w:rsid w:val="004B01A5"/>
    <w:rsid w:val="004B0912"/>
    <w:rsid w:val="004B1493"/>
    <w:rsid w:val="004B1ACD"/>
    <w:rsid w:val="004B2C2D"/>
    <w:rsid w:val="004B351D"/>
    <w:rsid w:val="004B418F"/>
    <w:rsid w:val="004B526E"/>
    <w:rsid w:val="004B6766"/>
    <w:rsid w:val="004B7016"/>
    <w:rsid w:val="004B720D"/>
    <w:rsid w:val="004B73D1"/>
    <w:rsid w:val="004B75B7"/>
    <w:rsid w:val="004B7B95"/>
    <w:rsid w:val="004C083C"/>
    <w:rsid w:val="004C0BE8"/>
    <w:rsid w:val="004C1919"/>
    <w:rsid w:val="004C29A3"/>
    <w:rsid w:val="004C31F2"/>
    <w:rsid w:val="004C441C"/>
    <w:rsid w:val="004C56A7"/>
    <w:rsid w:val="004C5DAE"/>
    <w:rsid w:val="004C6200"/>
    <w:rsid w:val="004C6530"/>
    <w:rsid w:val="004D0D5A"/>
    <w:rsid w:val="004D336B"/>
    <w:rsid w:val="004D3CF2"/>
    <w:rsid w:val="004D455F"/>
    <w:rsid w:val="004D4A95"/>
    <w:rsid w:val="004D5164"/>
    <w:rsid w:val="004D575F"/>
    <w:rsid w:val="004D57D7"/>
    <w:rsid w:val="004D5927"/>
    <w:rsid w:val="004D6365"/>
    <w:rsid w:val="004D746E"/>
    <w:rsid w:val="004D751D"/>
    <w:rsid w:val="004E3C15"/>
    <w:rsid w:val="004E7D21"/>
    <w:rsid w:val="004F0155"/>
    <w:rsid w:val="004F1AD2"/>
    <w:rsid w:val="004F24BD"/>
    <w:rsid w:val="004F29F6"/>
    <w:rsid w:val="004F4319"/>
    <w:rsid w:val="004F57CD"/>
    <w:rsid w:val="004F5949"/>
    <w:rsid w:val="004F5BE9"/>
    <w:rsid w:val="004F6175"/>
    <w:rsid w:val="004F6267"/>
    <w:rsid w:val="004F661B"/>
    <w:rsid w:val="004F72F6"/>
    <w:rsid w:val="00500EE8"/>
    <w:rsid w:val="00503C1B"/>
    <w:rsid w:val="005045C7"/>
    <w:rsid w:val="005046A6"/>
    <w:rsid w:val="0050517D"/>
    <w:rsid w:val="00506826"/>
    <w:rsid w:val="005105E0"/>
    <w:rsid w:val="005114F3"/>
    <w:rsid w:val="0051196A"/>
    <w:rsid w:val="005132D3"/>
    <w:rsid w:val="005135A1"/>
    <w:rsid w:val="0051580D"/>
    <w:rsid w:val="00515CAB"/>
    <w:rsid w:val="005161C7"/>
    <w:rsid w:val="0052213F"/>
    <w:rsid w:val="005223D8"/>
    <w:rsid w:val="00523336"/>
    <w:rsid w:val="005262E4"/>
    <w:rsid w:val="00526932"/>
    <w:rsid w:val="00526E71"/>
    <w:rsid w:val="00526EF6"/>
    <w:rsid w:val="005279F5"/>
    <w:rsid w:val="00531174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6044"/>
    <w:rsid w:val="005463DD"/>
    <w:rsid w:val="00547111"/>
    <w:rsid w:val="00547519"/>
    <w:rsid w:val="00547665"/>
    <w:rsid w:val="00550364"/>
    <w:rsid w:val="00550D1E"/>
    <w:rsid w:val="00550D59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55D1"/>
    <w:rsid w:val="00586E2E"/>
    <w:rsid w:val="00587F6A"/>
    <w:rsid w:val="005912FE"/>
    <w:rsid w:val="00592D74"/>
    <w:rsid w:val="0059301A"/>
    <w:rsid w:val="005945D5"/>
    <w:rsid w:val="005948BA"/>
    <w:rsid w:val="00596753"/>
    <w:rsid w:val="005970EE"/>
    <w:rsid w:val="005A5C61"/>
    <w:rsid w:val="005A61EB"/>
    <w:rsid w:val="005A6679"/>
    <w:rsid w:val="005A74DF"/>
    <w:rsid w:val="005B1FCC"/>
    <w:rsid w:val="005B3086"/>
    <w:rsid w:val="005B3792"/>
    <w:rsid w:val="005B4127"/>
    <w:rsid w:val="005B62B9"/>
    <w:rsid w:val="005B6823"/>
    <w:rsid w:val="005B7AC3"/>
    <w:rsid w:val="005C0252"/>
    <w:rsid w:val="005C2D20"/>
    <w:rsid w:val="005C3EAB"/>
    <w:rsid w:val="005C4B24"/>
    <w:rsid w:val="005C60FD"/>
    <w:rsid w:val="005C6479"/>
    <w:rsid w:val="005C736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7C4"/>
    <w:rsid w:val="005E2C44"/>
    <w:rsid w:val="005E318A"/>
    <w:rsid w:val="005E392D"/>
    <w:rsid w:val="005E3C50"/>
    <w:rsid w:val="005E3CF2"/>
    <w:rsid w:val="005E42FB"/>
    <w:rsid w:val="005E4D0A"/>
    <w:rsid w:val="005E6533"/>
    <w:rsid w:val="005E6B96"/>
    <w:rsid w:val="005E7BC2"/>
    <w:rsid w:val="005E7BF5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65F2"/>
    <w:rsid w:val="005F7408"/>
    <w:rsid w:val="005F740E"/>
    <w:rsid w:val="005F7FF7"/>
    <w:rsid w:val="006003A2"/>
    <w:rsid w:val="00600458"/>
    <w:rsid w:val="006006C1"/>
    <w:rsid w:val="0060154E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527B"/>
    <w:rsid w:val="006257ED"/>
    <w:rsid w:val="00625935"/>
    <w:rsid w:val="00626779"/>
    <w:rsid w:val="00626811"/>
    <w:rsid w:val="006270A9"/>
    <w:rsid w:val="00630666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3F"/>
    <w:rsid w:val="0065656E"/>
    <w:rsid w:val="00656B71"/>
    <w:rsid w:val="00656EAF"/>
    <w:rsid w:val="00661976"/>
    <w:rsid w:val="00661E2C"/>
    <w:rsid w:val="00663542"/>
    <w:rsid w:val="00663B18"/>
    <w:rsid w:val="00667016"/>
    <w:rsid w:val="00667F32"/>
    <w:rsid w:val="00670049"/>
    <w:rsid w:val="0067057F"/>
    <w:rsid w:val="00671372"/>
    <w:rsid w:val="00672571"/>
    <w:rsid w:val="006726D2"/>
    <w:rsid w:val="006735AF"/>
    <w:rsid w:val="0067414F"/>
    <w:rsid w:val="00676A70"/>
    <w:rsid w:val="0068444E"/>
    <w:rsid w:val="00691021"/>
    <w:rsid w:val="006939C7"/>
    <w:rsid w:val="00693E69"/>
    <w:rsid w:val="00694F50"/>
    <w:rsid w:val="00695808"/>
    <w:rsid w:val="0069599B"/>
    <w:rsid w:val="00695F67"/>
    <w:rsid w:val="00696432"/>
    <w:rsid w:val="00697F8B"/>
    <w:rsid w:val="006A1A7B"/>
    <w:rsid w:val="006A2209"/>
    <w:rsid w:val="006A26C2"/>
    <w:rsid w:val="006A42DF"/>
    <w:rsid w:val="006A4E6A"/>
    <w:rsid w:val="006A5853"/>
    <w:rsid w:val="006A6982"/>
    <w:rsid w:val="006A737E"/>
    <w:rsid w:val="006A76D6"/>
    <w:rsid w:val="006A7CCE"/>
    <w:rsid w:val="006B0A3B"/>
    <w:rsid w:val="006B2A14"/>
    <w:rsid w:val="006B2F5F"/>
    <w:rsid w:val="006B3237"/>
    <w:rsid w:val="006B344B"/>
    <w:rsid w:val="006B427D"/>
    <w:rsid w:val="006B46FB"/>
    <w:rsid w:val="006B61CA"/>
    <w:rsid w:val="006B6299"/>
    <w:rsid w:val="006B7B2F"/>
    <w:rsid w:val="006C04A1"/>
    <w:rsid w:val="006C061B"/>
    <w:rsid w:val="006C114A"/>
    <w:rsid w:val="006C29EF"/>
    <w:rsid w:val="006C2A6F"/>
    <w:rsid w:val="006C3C48"/>
    <w:rsid w:val="006C510E"/>
    <w:rsid w:val="006C77D5"/>
    <w:rsid w:val="006D0191"/>
    <w:rsid w:val="006D1B9A"/>
    <w:rsid w:val="006D35E4"/>
    <w:rsid w:val="006E21FB"/>
    <w:rsid w:val="006E4465"/>
    <w:rsid w:val="006E4F7C"/>
    <w:rsid w:val="006E5627"/>
    <w:rsid w:val="006E7092"/>
    <w:rsid w:val="006E7773"/>
    <w:rsid w:val="006F2DE7"/>
    <w:rsid w:val="006F6B99"/>
    <w:rsid w:val="006F6CE9"/>
    <w:rsid w:val="006F7952"/>
    <w:rsid w:val="006F7B09"/>
    <w:rsid w:val="00703868"/>
    <w:rsid w:val="00704829"/>
    <w:rsid w:val="00704EE0"/>
    <w:rsid w:val="00705157"/>
    <w:rsid w:val="007056A2"/>
    <w:rsid w:val="00707A54"/>
    <w:rsid w:val="007101ED"/>
    <w:rsid w:val="007101FB"/>
    <w:rsid w:val="00710F82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3208D"/>
    <w:rsid w:val="00733D8D"/>
    <w:rsid w:val="00735405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56FE"/>
    <w:rsid w:val="007658A5"/>
    <w:rsid w:val="007668C7"/>
    <w:rsid w:val="0076755C"/>
    <w:rsid w:val="0076794A"/>
    <w:rsid w:val="007714A2"/>
    <w:rsid w:val="0077295E"/>
    <w:rsid w:val="00773780"/>
    <w:rsid w:val="007746AB"/>
    <w:rsid w:val="007769B5"/>
    <w:rsid w:val="00777C3F"/>
    <w:rsid w:val="007807B2"/>
    <w:rsid w:val="00781601"/>
    <w:rsid w:val="0078179D"/>
    <w:rsid w:val="00781852"/>
    <w:rsid w:val="007830CD"/>
    <w:rsid w:val="0078321D"/>
    <w:rsid w:val="007834DD"/>
    <w:rsid w:val="007834E2"/>
    <w:rsid w:val="00784193"/>
    <w:rsid w:val="0078579E"/>
    <w:rsid w:val="0079074F"/>
    <w:rsid w:val="00791A68"/>
    <w:rsid w:val="00792342"/>
    <w:rsid w:val="00793029"/>
    <w:rsid w:val="007955CC"/>
    <w:rsid w:val="00796E8A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A7F84"/>
    <w:rsid w:val="007B24BB"/>
    <w:rsid w:val="007B2702"/>
    <w:rsid w:val="007B293C"/>
    <w:rsid w:val="007B3FE2"/>
    <w:rsid w:val="007B504B"/>
    <w:rsid w:val="007B512A"/>
    <w:rsid w:val="007B586E"/>
    <w:rsid w:val="007B6B16"/>
    <w:rsid w:val="007C0789"/>
    <w:rsid w:val="007C0A23"/>
    <w:rsid w:val="007C13F4"/>
    <w:rsid w:val="007C1B2D"/>
    <w:rsid w:val="007C2097"/>
    <w:rsid w:val="007C28A7"/>
    <w:rsid w:val="007C36F2"/>
    <w:rsid w:val="007C4F84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1E42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5DCE"/>
    <w:rsid w:val="007F7259"/>
    <w:rsid w:val="00800A71"/>
    <w:rsid w:val="0080133B"/>
    <w:rsid w:val="008016C4"/>
    <w:rsid w:val="00801CF0"/>
    <w:rsid w:val="0080284C"/>
    <w:rsid w:val="0080392D"/>
    <w:rsid w:val="008040A8"/>
    <w:rsid w:val="00804EC2"/>
    <w:rsid w:val="008071D1"/>
    <w:rsid w:val="00807B85"/>
    <w:rsid w:val="00810296"/>
    <w:rsid w:val="00814CF6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7183"/>
    <w:rsid w:val="00840FCF"/>
    <w:rsid w:val="00842723"/>
    <w:rsid w:val="00842C33"/>
    <w:rsid w:val="00843BED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474F"/>
    <w:rsid w:val="00854F42"/>
    <w:rsid w:val="00855541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10D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4CE"/>
    <w:rsid w:val="00894819"/>
    <w:rsid w:val="00895954"/>
    <w:rsid w:val="00895D6B"/>
    <w:rsid w:val="008968BD"/>
    <w:rsid w:val="00896C64"/>
    <w:rsid w:val="00896D84"/>
    <w:rsid w:val="00897AEC"/>
    <w:rsid w:val="00897D91"/>
    <w:rsid w:val="008A03D7"/>
    <w:rsid w:val="008A3054"/>
    <w:rsid w:val="008A45A6"/>
    <w:rsid w:val="008A4905"/>
    <w:rsid w:val="008A5658"/>
    <w:rsid w:val="008A58E9"/>
    <w:rsid w:val="008A6092"/>
    <w:rsid w:val="008A60A2"/>
    <w:rsid w:val="008A6B4B"/>
    <w:rsid w:val="008B0905"/>
    <w:rsid w:val="008B2743"/>
    <w:rsid w:val="008B3228"/>
    <w:rsid w:val="008B3B03"/>
    <w:rsid w:val="008B5BF0"/>
    <w:rsid w:val="008B6051"/>
    <w:rsid w:val="008C1E5A"/>
    <w:rsid w:val="008C2F23"/>
    <w:rsid w:val="008C6934"/>
    <w:rsid w:val="008D01F1"/>
    <w:rsid w:val="008D18B2"/>
    <w:rsid w:val="008D2021"/>
    <w:rsid w:val="008D2746"/>
    <w:rsid w:val="008D4141"/>
    <w:rsid w:val="008D5A5B"/>
    <w:rsid w:val="008E0802"/>
    <w:rsid w:val="008E133B"/>
    <w:rsid w:val="008E1470"/>
    <w:rsid w:val="008E227A"/>
    <w:rsid w:val="008E275F"/>
    <w:rsid w:val="008E4D4B"/>
    <w:rsid w:val="008E550B"/>
    <w:rsid w:val="008E57B6"/>
    <w:rsid w:val="008E6B1F"/>
    <w:rsid w:val="008F0F75"/>
    <w:rsid w:val="008F4B5F"/>
    <w:rsid w:val="008F686C"/>
    <w:rsid w:val="009003D5"/>
    <w:rsid w:val="00900D53"/>
    <w:rsid w:val="00901400"/>
    <w:rsid w:val="00901BB0"/>
    <w:rsid w:val="00902A92"/>
    <w:rsid w:val="009038BF"/>
    <w:rsid w:val="00904EBA"/>
    <w:rsid w:val="0090522F"/>
    <w:rsid w:val="00907B05"/>
    <w:rsid w:val="00911115"/>
    <w:rsid w:val="0091261A"/>
    <w:rsid w:val="00912A5E"/>
    <w:rsid w:val="009131FF"/>
    <w:rsid w:val="00913344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57D9"/>
    <w:rsid w:val="00937A61"/>
    <w:rsid w:val="00940802"/>
    <w:rsid w:val="00940EDC"/>
    <w:rsid w:val="00941845"/>
    <w:rsid w:val="009418D9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262E"/>
    <w:rsid w:val="00964E66"/>
    <w:rsid w:val="00966D6E"/>
    <w:rsid w:val="00973015"/>
    <w:rsid w:val="00974255"/>
    <w:rsid w:val="00974F0C"/>
    <w:rsid w:val="0097530A"/>
    <w:rsid w:val="0097547D"/>
    <w:rsid w:val="00976E1E"/>
    <w:rsid w:val="009777D9"/>
    <w:rsid w:val="00977A4A"/>
    <w:rsid w:val="00980F70"/>
    <w:rsid w:val="00981752"/>
    <w:rsid w:val="00982DFC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375A"/>
    <w:rsid w:val="0099572C"/>
    <w:rsid w:val="009A02AE"/>
    <w:rsid w:val="009A07BF"/>
    <w:rsid w:val="009A17A9"/>
    <w:rsid w:val="009A3848"/>
    <w:rsid w:val="009A44A5"/>
    <w:rsid w:val="009A4546"/>
    <w:rsid w:val="009A4CC3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476E"/>
    <w:rsid w:val="009D5180"/>
    <w:rsid w:val="009D7147"/>
    <w:rsid w:val="009E10F4"/>
    <w:rsid w:val="009E24DE"/>
    <w:rsid w:val="009E3297"/>
    <w:rsid w:val="009E34C0"/>
    <w:rsid w:val="009E59E3"/>
    <w:rsid w:val="009E63A9"/>
    <w:rsid w:val="009E6905"/>
    <w:rsid w:val="009E7002"/>
    <w:rsid w:val="009E7184"/>
    <w:rsid w:val="009F115B"/>
    <w:rsid w:val="009F18A0"/>
    <w:rsid w:val="009F29A3"/>
    <w:rsid w:val="009F32FA"/>
    <w:rsid w:val="009F5071"/>
    <w:rsid w:val="009F66AC"/>
    <w:rsid w:val="009F734F"/>
    <w:rsid w:val="009F7D81"/>
    <w:rsid w:val="00A00192"/>
    <w:rsid w:val="00A0032D"/>
    <w:rsid w:val="00A00487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36ED"/>
    <w:rsid w:val="00A1776F"/>
    <w:rsid w:val="00A179A0"/>
    <w:rsid w:val="00A22308"/>
    <w:rsid w:val="00A230E4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5367"/>
    <w:rsid w:val="00A37E73"/>
    <w:rsid w:val="00A40634"/>
    <w:rsid w:val="00A41750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5571"/>
    <w:rsid w:val="00A57528"/>
    <w:rsid w:val="00A601CD"/>
    <w:rsid w:val="00A601E5"/>
    <w:rsid w:val="00A60B18"/>
    <w:rsid w:val="00A6456D"/>
    <w:rsid w:val="00A64CCF"/>
    <w:rsid w:val="00A6583D"/>
    <w:rsid w:val="00A66C63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0E6F"/>
    <w:rsid w:val="00A916D2"/>
    <w:rsid w:val="00A93336"/>
    <w:rsid w:val="00A9426C"/>
    <w:rsid w:val="00A9515D"/>
    <w:rsid w:val="00A95786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71A7"/>
    <w:rsid w:val="00AB0D3A"/>
    <w:rsid w:val="00AB4631"/>
    <w:rsid w:val="00AB509D"/>
    <w:rsid w:val="00AB658C"/>
    <w:rsid w:val="00AB6981"/>
    <w:rsid w:val="00AB6C65"/>
    <w:rsid w:val="00AC0B02"/>
    <w:rsid w:val="00AC0E3B"/>
    <w:rsid w:val="00AC256C"/>
    <w:rsid w:val="00AC2C02"/>
    <w:rsid w:val="00AC3A3B"/>
    <w:rsid w:val="00AC5820"/>
    <w:rsid w:val="00AC6599"/>
    <w:rsid w:val="00AC72C4"/>
    <w:rsid w:val="00AD08D7"/>
    <w:rsid w:val="00AD0A0F"/>
    <w:rsid w:val="00AD1CD8"/>
    <w:rsid w:val="00AD379A"/>
    <w:rsid w:val="00AD4ADA"/>
    <w:rsid w:val="00AD5009"/>
    <w:rsid w:val="00AD6B61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895"/>
    <w:rsid w:val="00AE7B1B"/>
    <w:rsid w:val="00AF1A1B"/>
    <w:rsid w:val="00AF357C"/>
    <w:rsid w:val="00AF3B0B"/>
    <w:rsid w:val="00AF422E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4250"/>
    <w:rsid w:val="00B14E1C"/>
    <w:rsid w:val="00B16661"/>
    <w:rsid w:val="00B175B1"/>
    <w:rsid w:val="00B17C3F"/>
    <w:rsid w:val="00B17EC1"/>
    <w:rsid w:val="00B203F1"/>
    <w:rsid w:val="00B22C82"/>
    <w:rsid w:val="00B23D32"/>
    <w:rsid w:val="00B23DAA"/>
    <w:rsid w:val="00B247FE"/>
    <w:rsid w:val="00B24EC9"/>
    <w:rsid w:val="00B258BB"/>
    <w:rsid w:val="00B25DB6"/>
    <w:rsid w:val="00B27A76"/>
    <w:rsid w:val="00B27C73"/>
    <w:rsid w:val="00B3074E"/>
    <w:rsid w:val="00B30D15"/>
    <w:rsid w:val="00B3127E"/>
    <w:rsid w:val="00B3427D"/>
    <w:rsid w:val="00B359EE"/>
    <w:rsid w:val="00B35DC1"/>
    <w:rsid w:val="00B37BA1"/>
    <w:rsid w:val="00B407C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43F9"/>
    <w:rsid w:val="00B648DF"/>
    <w:rsid w:val="00B65C21"/>
    <w:rsid w:val="00B67B97"/>
    <w:rsid w:val="00B7159F"/>
    <w:rsid w:val="00B7315D"/>
    <w:rsid w:val="00B74ED6"/>
    <w:rsid w:val="00B75C71"/>
    <w:rsid w:val="00B75E77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96A5F"/>
    <w:rsid w:val="00BA048E"/>
    <w:rsid w:val="00BA0A12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C8B"/>
    <w:rsid w:val="00BC25AF"/>
    <w:rsid w:val="00BC30AA"/>
    <w:rsid w:val="00BC391C"/>
    <w:rsid w:val="00BC40B1"/>
    <w:rsid w:val="00BC5205"/>
    <w:rsid w:val="00BC79E3"/>
    <w:rsid w:val="00BC7EA1"/>
    <w:rsid w:val="00BD0B34"/>
    <w:rsid w:val="00BD279D"/>
    <w:rsid w:val="00BD3A86"/>
    <w:rsid w:val="00BD436E"/>
    <w:rsid w:val="00BD5479"/>
    <w:rsid w:val="00BD5B77"/>
    <w:rsid w:val="00BD5D39"/>
    <w:rsid w:val="00BD6BB8"/>
    <w:rsid w:val="00BD746D"/>
    <w:rsid w:val="00BE1F9C"/>
    <w:rsid w:val="00BE2B20"/>
    <w:rsid w:val="00BE47A2"/>
    <w:rsid w:val="00BE4952"/>
    <w:rsid w:val="00BE4DD2"/>
    <w:rsid w:val="00BE5483"/>
    <w:rsid w:val="00BE553A"/>
    <w:rsid w:val="00BE61FA"/>
    <w:rsid w:val="00BE65BF"/>
    <w:rsid w:val="00BE6D84"/>
    <w:rsid w:val="00BE6E84"/>
    <w:rsid w:val="00BF1721"/>
    <w:rsid w:val="00BF271E"/>
    <w:rsid w:val="00BF2E61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2A36"/>
    <w:rsid w:val="00C134EF"/>
    <w:rsid w:val="00C15555"/>
    <w:rsid w:val="00C15593"/>
    <w:rsid w:val="00C2152F"/>
    <w:rsid w:val="00C23C46"/>
    <w:rsid w:val="00C24416"/>
    <w:rsid w:val="00C2494E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40A25"/>
    <w:rsid w:val="00C41FB4"/>
    <w:rsid w:val="00C4400A"/>
    <w:rsid w:val="00C4494A"/>
    <w:rsid w:val="00C4522A"/>
    <w:rsid w:val="00C47F3E"/>
    <w:rsid w:val="00C508F4"/>
    <w:rsid w:val="00C50E8C"/>
    <w:rsid w:val="00C51DFD"/>
    <w:rsid w:val="00C51E37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98"/>
    <w:rsid w:val="00C777F1"/>
    <w:rsid w:val="00C77EA6"/>
    <w:rsid w:val="00C8191C"/>
    <w:rsid w:val="00C81C0A"/>
    <w:rsid w:val="00C82173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F36"/>
    <w:rsid w:val="00C9436E"/>
    <w:rsid w:val="00C95985"/>
    <w:rsid w:val="00C95A3E"/>
    <w:rsid w:val="00C9778B"/>
    <w:rsid w:val="00C979AE"/>
    <w:rsid w:val="00C97CEA"/>
    <w:rsid w:val="00CA0043"/>
    <w:rsid w:val="00CA0B74"/>
    <w:rsid w:val="00CA1F3F"/>
    <w:rsid w:val="00CA3559"/>
    <w:rsid w:val="00CA53F9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63D6"/>
    <w:rsid w:val="00CC68D0"/>
    <w:rsid w:val="00CC72C3"/>
    <w:rsid w:val="00CC750C"/>
    <w:rsid w:val="00CD041E"/>
    <w:rsid w:val="00CD057D"/>
    <w:rsid w:val="00CD0993"/>
    <w:rsid w:val="00CD21CB"/>
    <w:rsid w:val="00CD2451"/>
    <w:rsid w:val="00CD330F"/>
    <w:rsid w:val="00CD3E44"/>
    <w:rsid w:val="00CD4275"/>
    <w:rsid w:val="00CD4AC6"/>
    <w:rsid w:val="00CD5099"/>
    <w:rsid w:val="00CD5E77"/>
    <w:rsid w:val="00CD6101"/>
    <w:rsid w:val="00CD7372"/>
    <w:rsid w:val="00CD7E88"/>
    <w:rsid w:val="00CE041C"/>
    <w:rsid w:val="00CE0B19"/>
    <w:rsid w:val="00CE0BFA"/>
    <w:rsid w:val="00CE18AB"/>
    <w:rsid w:val="00CE3B53"/>
    <w:rsid w:val="00CE3EA5"/>
    <w:rsid w:val="00CE4C61"/>
    <w:rsid w:val="00CE52B0"/>
    <w:rsid w:val="00CE5377"/>
    <w:rsid w:val="00CE5930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D00537"/>
    <w:rsid w:val="00D03582"/>
    <w:rsid w:val="00D0387D"/>
    <w:rsid w:val="00D03D5E"/>
    <w:rsid w:val="00D03F9A"/>
    <w:rsid w:val="00D04DC1"/>
    <w:rsid w:val="00D05437"/>
    <w:rsid w:val="00D05BE0"/>
    <w:rsid w:val="00D05F02"/>
    <w:rsid w:val="00D06D51"/>
    <w:rsid w:val="00D0752E"/>
    <w:rsid w:val="00D07AB2"/>
    <w:rsid w:val="00D1100C"/>
    <w:rsid w:val="00D1210B"/>
    <w:rsid w:val="00D12904"/>
    <w:rsid w:val="00D1299A"/>
    <w:rsid w:val="00D13E9A"/>
    <w:rsid w:val="00D15A3C"/>
    <w:rsid w:val="00D15CFD"/>
    <w:rsid w:val="00D1649F"/>
    <w:rsid w:val="00D17487"/>
    <w:rsid w:val="00D208E2"/>
    <w:rsid w:val="00D212F2"/>
    <w:rsid w:val="00D2193A"/>
    <w:rsid w:val="00D22195"/>
    <w:rsid w:val="00D22A47"/>
    <w:rsid w:val="00D23373"/>
    <w:rsid w:val="00D235D8"/>
    <w:rsid w:val="00D23ADB"/>
    <w:rsid w:val="00D24991"/>
    <w:rsid w:val="00D25772"/>
    <w:rsid w:val="00D25A5F"/>
    <w:rsid w:val="00D26488"/>
    <w:rsid w:val="00D3151A"/>
    <w:rsid w:val="00D32B66"/>
    <w:rsid w:val="00D340B5"/>
    <w:rsid w:val="00D34E67"/>
    <w:rsid w:val="00D3627C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7AEF"/>
    <w:rsid w:val="00D50255"/>
    <w:rsid w:val="00D50913"/>
    <w:rsid w:val="00D525A2"/>
    <w:rsid w:val="00D52BD7"/>
    <w:rsid w:val="00D53253"/>
    <w:rsid w:val="00D56B68"/>
    <w:rsid w:val="00D57575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9BD"/>
    <w:rsid w:val="00D7387B"/>
    <w:rsid w:val="00D74400"/>
    <w:rsid w:val="00D752FD"/>
    <w:rsid w:val="00D757B0"/>
    <w:rsid w:val="00D76235"/>
    <w:rsid w:val="00D76811"/>
    <w:rsid w:val="00D804DD"/>
    <w:rsid w:val="00D80B6A"/>
    <w:rsid w:val="00D83176"/>
    <w:rsid w:val="00D83EBA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35D4"/>
    <w:rsid w:val="00DA5AA3"/>
    <w:rsid w:val="00DA6151"/>
    <w:rsid w:val="00DB1A9B"/>
    <w:rsid w:val="00DB1AFD"/>
    <w:rsid w:val="00DB2879"/>
    <w:rsid w:val="00DB3570"/>
    <w:rsid w:val="00DB3862"/>
    <w:rsid w:val="00DB3DEB"/>
    <w:rsid w:val="00DB5720"/>
    <w:rsid w:val="00DB5A19"/>
    <w:rsid w:val="00DB6C54"/>
    <w:rsid w:val="00DC0D26"/>
    <w:rsid w:val="00DC13A2"/>
    <w:rsid w:val="00DC1803"/>
    <w:rsid w:val="00DC216E"/>
    <w:rsid w:val="00DC2A60"/>
    <w:rsid w:val="00DC31B1"/>
    <w:rsid w:val="00DC3AAA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5E5"/>
    <w:rsid w:val="00DD4ED9"/>
    <w:rsid w:val="00DD50D9"/>
    <w:rsid w:val="00DD52AA"/>
    <w:rsid w:val="00DD53E1"/>
    <w:rsid w:val="00DD7F13"/>
    <w:rsid w:val="00DE237C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29A5"/>
    <w:rsid w:val="00E04501"/>
    <w:rsid w:val="00E0521F"/>
    <w:rsid w:val="00E12056"/>
    <w:rsid w:val="00E13812"/>
    <w:rsid w:val="00E13C3C"/>
    <w:rsid w:val="00E13D17"/>
    <w:rsid w:val="00E13F3D"/>
    <w:rsid w:val="00E14D7D"/>
    <w:rsid w:val="00E1748E"/>
    <w:rsid w:val="00E17497"/>
    <w:rsid w:val="00E20322"/>
    <w:rsid w:val="00E2067E"/>
    <w:rsid w:val="00E216EF"/>
    <w:rsid w:val="00E22222"/>
    <w:rsid w:val="00E254C1"/>
    <w:rsid w:val="00E2682E"/>
    <w:rsid w:val="00E27163"/>
    <w:rsid w:val="00E318A0"/>
    <w:rsid w:val="00E32E48"/>
    <w:rsid w:val="00E34898"/>
    <w:rsid w:val="00E37029"/>
    <w:rsid w:val="00E42F02"/>
    <w:rsid w:val="00E44127"/>
    <w:rsid w:val="00E44194"/>
    <w:rsid w:val="00E44D07"/>
    <w:rsid w:val="00E462ED"/>
    <w:rsid w:val="00E4661F"/>
    <w:rsid w:val="00E479E7"/>
    <w:rsid w:val="00E5070D"/>
    <w:rsid w:val="00E50D3D"/>
    <w:rsid w:val="00E51310"/>
    <w:rsid w:val="00E51BDD"/>
    <w:rsid w:val="00E5305A"/>
    <w:rsid w:val="00E53EBC"/>
    <w:rsid w:val="00E541FB"/>
    <w:rsid w:val="00E54C66"/>
    <w:rsid w:val="00E643BA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4273"/>
    <w:rsid w:val="00E74EA5"/>
    <w:rsid w:val="00E75469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2823"/>
    <w:rsid w:val="00E83DFE"/>
    <w:rsid w:val="00E83E43"/>
    <w:rsid w:val="00E847DB"/>
    <w:rsid w:val="00E8672F"/>
    <w:rsid w:val="00E8742B"/>
    <w:rsid w:val="00E877C8"/>
    <w:rsid w:val="00E906B3"/>
    <w:rsid w:val="00E919C5"/>
    <w:rsid w:val="00E94182"/>
    <w:rsid w:val="00E9504A"/>
    <w:rsid w:val="00E96706"/>
    <w:rsid w:val="00E972AB"/>
    <w:rsid w:val="00E97CAA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304C"/>
    <w:rsid w:val="00EB384C"/>
    <w:rsid w:val="00EB40F5"/>
    <w:rsid w:val="00EB426F"/>
    <w:rsid w:val="00EB51E0"/>
    <w:rsid w:val="00EB54A3"/>
    <w:rsid w:val="00EB5C86"/>
    <w:rsid w:val="00EB5ED1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1EC4"/>
    <w:rsid w:val="00ED31D4"/>
    <w:rsid w:val="00ED3841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BFC"/>
    <w:rsid w:val="00EE6CB4"/>
    <w:rsid w:val="00EE724F"/>
    <w:rsid w:val="00EE75B4"/>
    <w:rsid w:val="00EE7D7C"/>
    <w:rsid w:val="00EE7F17"/>
    <w:rsid w:val="00EF13FD"/>
    <w:rsid w:val="00EF1AB4"/>
    <w:rsid w:val="00EF2028"/>
    <w:rsid w:val="00EF423E"/>
    <w:rsid w:val="00EF4BBC"/>
    <w:rsid w:val="00EF4DEF"/>
    <w:rsid w:val="00EF67F0"/>
    <w:rsid w:val="00EF75CB"/>
    <w:rsid w:val="00EF7CBD"/>
    <w:rsid w:val="00F0037F"/>
    <w:rsid w:val="00F0098D"/>
    <w:rsid w:val="00F027D1"/>
    <w:rsid w:val="00F03645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3BE2"/>
    <w:rsid w:val="00F23F6B"/>
    <w:rsid w:val="00F247E8"/>
    <w:rsid w:val="00F25290"/>
    <w:rsid w:val="00F25D98"/>
    <w:rsid w:val="00F27CFC"/>
    <w:rsid w:val="00F300FB"/>
    <w:rsid w:val="00F3049B"/>
    <w:rsid w:val="00F309F1"/>
    <w:rsid w:val="00F3192B"/>
    <w:rsid w:val="00F324F8"/>
    <w:rsid w:val="00F35517"/>
    <w:rsid w:val="00F3685C"/>
    <w:rsid w:val="00F43D5E"/>
    <w:rsid w:val="00F44707"/>
    <w:rsid w:val="00F44B1A"/>
    <w:rsid w:val="00F45719"/>
    <w:rsid w:val="00F45CF5"/>
    <w:rsid w:val="00F465C7"/>
    <w:rsid w:val="00F467B9"/>
    <w:rsid w:val="00F510C9"/>
    <w:rsid w:val="00F530A0"/>
    <w:rsid w:val="00F5362F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67B9"/>
    <w:rsid w:val="00F8735E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64A6"/>
    <w:rsid w:val="00FA698F"/>
    <w:rsid w:val="00FB0A08"/>
    <w:rsid w:val="00FB2D1A"/>
    <w:rsid w:val="00FB4454"/>
    <w:rsid w:val="00FB598F"/>
    <w:rsid w:val="00FB6386"/>
    <w:rsid w:val="00FB64CA"/>
    <w:rsid w:val="00FB7ED8"/>
    <w:rsid w:val="00FC3A1C"/>
    <w:rsid w:val="00FC3B55"/>
    <w:rsid w:val="00FC3E53"/>
    <w:rsid w:val="00FC60A7"/>
    <w:rsid w:val="00FC75B0"/>
    <w:rsid w:val="00FC75C1"/>
    <w:rsid w:val="00FD01B4"/>
    <w:rsid w:val="00FD22E5"/>
    <w:rsid w:val="00FD2DFC"/>
    <w:rsid w:val="00FD361C"/>
    <w:rsid w:val="00FD3F6B"/>
    <w:rsid w:val="00FD44EF"/>
    <w:rsid w:val="00FD7716"/>
    <w:rsid w:val="00FE02B4"/>
    <w:rsid w:val="00FE0C37"/>
    <w:rsid w:val="00FE49B9"/>
    <w:rsid w:val="00FE6941"/>
    <w:rsid w:val="00FE7207"/>
    <w:rsid w:val="00FF1A2A"/>
    <w:rsid w:val="00FF2C33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3530C7C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21C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944C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A36E2-A583-4E3C-9C1C-4BE702659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485</Words>
  <Characters>4289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2022-09-19T17:34:00Z</dcterms:created>
  <dcterms:modified xsi:type="dcterms:W3CDTF">2022-11-11T17:24:00Z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2022-09-19T13:26:41Z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7df5f74f-758a-434a-94ea-884c94545c8f</vt:lpwstr>
  </property>
  <property fmtid="{D5CDD505-2E9C-101B-9397-08002B2CF9AE}" pid="27" name="MSIP_Label_9764cdcd-3664-4d05-9615-7cbf65a4f0a8_ContentBits">
    <vt:lpwstr>0</vt:lpwstr>
  </property>
</Properties>
</file>