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31A9" w:rsidRDefault="005B31A9" w:rsidP="005B31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R5s221132</w:t>
      </w:r>
      <w:r>
        <w:rPr>
          <w:b/>
          <w:i/>
          <w:noProof/>
          <w:sz w:val="28"/>
        </w:rPr>
        <w:fldChar w:fldCharType="end"/>
      </w:r>
    </w:p>
    <w:p w:rsidR="005B31A9" w:rsidRDefault="005B31A9" w:rsidP="005B31A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31A9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1A9" w:rsidRDefault="005B31A9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B31A9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B31A9" w:rsidRDefault="005B31A9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31A9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B31A9" w:rsidRDefault="005B31A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1A9" w:rsidTr="001045A3">
        <w:tc>
          <w:tcPr>
            <w:tcW w:w="142" w:type="dxa"/>
            <w:tcBorders>
              <w:left w:val="single" w:sz="4" w:space="0" w:color="auto"/>
            </w:tcBorders>
          </w:tcPr>
          <w:p w:rsidR="005B31A9" w:rsidRDefault="005B31A9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B31A9" w:rsidRPr="00410371" w:rsidRDefault="005B31A9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B31A9" w:rsidRDefault="005B31A9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B31A9" w:rsidRPr="00410371" w:rsidRDefault="005B31A9" w:rsidP="001045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B31A9" w:rsidRDefault="005B31A9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B31A9" w:rsidRPr="00410371" w:rsidRDefault="005B31A9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B31A9" w:rsidRDefault="005B31A9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B31A9" w:rsidRPr="00410371" w:rsidRDefault="005B31A9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B31A9" w:rsidRDefault="005B31A9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5B31A9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B31A9" w:rsidRDefault="005B31A9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5B31A9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B31A9" w:rsidRPr="00F25D98" w:rsidRDefault="005B31A9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B31A9" w:rsidTr="001045A3">
        <w:tc>
          <w:tcPr>
            <w:tcW w:w="9641" w:type="dxa"/>
            <w:gridSpan w:val="9"/>
          </w:tcPr>
          <w:p w:rsidR="005B31A9" w:rsidRDefault="005B31A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B31A9" w:rsidRDefault="005B31A9" w:rsidP="005B31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31A9" w:rsidTr="001045A3">
        <w:tc>
          <w:tcPr>
            <w:tcW w:w="2835" w:type="dxa"/>
          </w:tcPr>
          <w:p w:rsidR="005B31A9" w:rsidRDefault="005B31A9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B31A9" w:rsidRDefault="005B31A9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B31A9" w:rsidRDefault="005B31A9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B31A9" w:rsidRDefault="005B31A9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B31A9" w:rsidRDefault="005B31A9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B31A9" w:rsidRDefault="005B31A9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B31A9" w:rsidRDefault="005B31A9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B31A9" w:rsidRDefault="005B31A9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B31A9" w:rsidRDefault="005B31A9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B31A9" w:rsidRDefault="005B31A9" w:rsidP="005B31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31A9" w:rsidTr="001045A3">
        <w:tc>
          <w:tcPr>
            <w:tcW w:w="9640" w:type="dxa"/>
            <w:gridSpan w:val="11"/>
          </w:tcPr>
          <w:p w:rsidR="005B31A9" w:rsidRDefault="005B31A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1A9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B31A9" w:rsidRDefault="005B31A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31A9" w:rsidRDefault="005B31A9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NR test cases 8.1.5.8.2.1, 8.1.5.8.2.2, 8.1.5.8.2.3</w:t>
            </w:r>
            <w:r>
              <w:fldChar w:fldCharType="end"/>
            </w:r>
          </w:p>
        </w:tc>
      </w:tr>
      <w:tr w:rsidR="005B31A9" w:rsidTr="001045A3">
        <w:tc>
          <w:tcPr>
            <w:tcW w:w="1843" w:type="dxa"/>
            <w:tcBorders>
              <w:left w:val="single" w:sz="4" w:space="0" w:color="auto"/>
            </w:tcBorders>
          </w:tcPr>
          <w:p w:rsidR="005B31A9" w:rsidRDefault="005B31A9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B31A9" w:rsidRDefault="005B31A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1A9" w:rsidTr="001045A3">
        <w:tc>
          <w:tcPr>
            <w:tcW w:w="1843" w:type="dxa"/>
            <w:tcBorders>
              <w:left w:val="single" w:sz="4" w:space="0" w:color="auto"/>
            </w:tcBorders>
          </w:tcPr>
          <w:p w:rsidR="005B31A9" w:rsidRDefault="005B31A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B31A9" w:rsidRDefault="005B31A9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B31A9" w:rsidTr="001045A3">
        <w:tc>
          <w:tcPr>
            <w:tcW w:w="1843" w:type="dxa"/>
            <w:tcBorders>
              <w:left w:val="single" w:sz="4" w:space="0" w:color="auto"/>
            </w:tcBorders>
          </w:tcPr>
          <w:p w:rsidR="005B31A9" w:rsidRDefault="005B31A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B31A9" w:rsidRDefault="005B31A9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B31A9" w:rsidTr="001045A3">
        <w:tc>
          <w:tcPr>
            <w:tcW w:w="1843" w:type="dxa"/>
            <w:tcBorders>
              <w:left w:val="single" w:sz="4" w:space="0" w:color="auto"/>
            </w:tcBorders>
          </w:tcPr>
          <w:p w:rsidR="005B31A9" w:rsidRDefault="005B31A9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B31A9" w:rsidRDefault="005B31A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1A9" w:rsidTr="001045A3">
        <w:tc>
          <w:tcPr>
            <w:tcW w:w="1843" w:type="dxa"/>
            <w:tcBorders>
              <w:left w:val="single" w:sz="4" w:space="0" w:color="auto"/>
            </w:tcBorders>
          </w:tcPr>
          <w:p w:rsidR="005B31A9" w:rsidRDefault="005B31A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B31A9" w:rsidRDefault="005B31A9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B31A9" w:rsidRDefault="005B31A9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B31A9" w:rsidRDefault="005B31A9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B31A9" w:rsidRDefault="005B31A9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2022-09-22</w:t>
            </w:r>
            <w:r>
              <w:rPr>
                <w:noProof/>
              </w:rPr>
              <w:fldChar w:fldCharType="end"/>
            </w:r>
          </w:p>
        </w:tc>
      </w:tr>
      <w:tr w:rsidR="005B31A9" w:rsidTr="001045A3">
        <w:tc>
          <w:tcPr>
            <w:tcW w:w="1843" w:type="dxa"/>
            <w:tcBorders>
              <w:left w:val="single" w:sz="4" w:space="0" w:color="auto"/>
            </w:tcBorders>
          </w:tcPr>
          <w:p w:rsidR="005B31A9" w:rsidRDefault="005B31A9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B31A9" w:rsidRDefault="005B31A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B31A9" w:rsidRDefault="005B31A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B31A9" w:rsidRDefault="005B31A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B31A9" w:rsidRDefault="005B31A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1A9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B31A9" w:rsidRDefault="005B31A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B31A9" w:rsidRDefault="005B31A9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B31A9" w:rsidRDefault="005B31A9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B31A9" w:rsidRDefault="005B31A9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B31A9" w:rsidRDefault="005B31A9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B31A9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B31A9" w:rsidRDefault="005B31A9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B31A9" w:rsidRDefault="005B31A9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B31A9" w:rsidRDefault="005B31A9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B31A9" w:rsidRPr="007C2097" w:rsidRDefault="005B31A9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B31A9" w:rsidTr="001045A3">
        <w:tc>
          <w:tcPr>
            <w:tcW w:w="1843" w:type="dxa"/>
          </w:tcPr>
          <w:p w:rsidR="005B31A9" w:rsidRDefault="005B31A9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B31A9" w:rsidRDefault="005B31A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1A9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B31A9" w:rsidRDefault="005B31A9" w:rsidP="005B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31A9" w:rsidRPr="0037699A" w:rsidRDefault="005B31A9" w:rsidP="005B31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steps 1-3 , when sending RRC Connection Reconfiguration to configure CA , it is proposed to add Mac Bearer Routing to be in alignment with the other working CA test cases ( referring the implementation from  </w:t>
            </w:r>
            <w:r w:rsidRPr="003734EF">
              <w:rPr>
                <w:noProof/>
              </w:rPr>
              <w:t>f_NR5GC_AddMod_1SCell</w:t>
            </w:r>
            <w:r>
              <w:rPr>
                <w:noProof/>
              </w:rPr>
              <w:t xml:space="preserve"> )</w:t>
            </w:r>
          </w:p>
        </w:tc>
      </w:tr>
      <w:tr w:rsidR="005B31A9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31A9" w:rsidRDefault="005B31A9" w:rsidP="005B3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B31A9" w:rsidRPr="00F12C50" w:rsidRDefault="005B31A9" w:rsidP="005B31A9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5B31A9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31A9" w:rsidRDefault="005B31A9" w:rsidP="005B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B31A9" w:rsidRPr="006316B2" w:rsidRDefault="005B31A9" w:rsidP="005B31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Mac bearer routing is added while sending the Peer reconfiguration Message</w:t>
            </w:r>
          </w:p>
        </w:tc>
      </w:tr>
      <w:tr w:rsidR="005B31A9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31A9" w:rsidRDefault="005B31A9" w:rsidP="005B3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B31A9" w:rsidRPr="00CF39F2" w:rsidRDefault="005B31A9" w:rsidP="005B31A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B31A9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B31A9" w:rsidRDefault="005B31A9" w:rsidP="005B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31A9" w:rsidRPr="00CF39F2" w:rsidRDefault="005B31A9" w:rsidP="005B31A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5B31A9" w:rsidTr="001045A3">
        <w:tc>
          <w:tcPr>
            <w:tcW w:w="2694" w:type="dxa"/>
            <w:gridSpan w:val="2"/>
          </w:tcPr>
          <w:p w:rsidR="005B31A9" w:rsidRDefault="005B31A9" w:rsidP="005B3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B31A9" w:rsidRDefault="005B31A9" w:rsidP="005B31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1A9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B31A9" w:rsidRDefault="005B31A9" w:rsidP="005B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31A9" w:rsidRDefault="005B31A9" w:rsidP="005B31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8.1.5.8.2.1.NR5GC, 8.1.5.8.2.2.NR5GC, 8.1.5.8.2.3.NR5GC</w:t>
            </w:r>
          </w:p>
        </w:tc>
      </w:tr>
      <w:tr w:rsidR="005B31A9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31A9" w:rsidRDefault="005B31A9" w:rsidP="005B3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B31A9" w:rsidRDefault="005B31A9" w:rsidP="005B31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1A9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31A9" w:rsidRDefault="005B31A9" w:rsidP="005B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31A9" w:rsidRDefault="005B31A9" w:rsidP="005B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B31A9" w:rsidRDefault="005B31A9" w:rsidP="005B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B31A9" w:rsidRDefault="005B31A9" w:rsidP="005B31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B31A9" w:rsidRDefault="005B31A9" w:rsidP="005B31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31A9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31A9" w:rsidRDefault="005B31A9" w:rsidP="005B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B31A9" w:rsidRDefault="005B31A9" w:rsidP="005B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31A9" w:rsidRDefault="005B31A9" w:rsidP="005B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B31A9" w:rsidRDefault="005B31A9" w:rsidP="005B31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B31A9" w:rsidRDefault="005B31A9" w:rsidP="005B31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31A9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31A9" w:rsidRDefault="005B31A9" w:rsidP="005B31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B31A9" w:rsidRDefault="005B31A9" w:rsidP="005B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31A9" w:rsidRDefault="005B31A9" w:rsidP="005B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B31A9" w:rsidRDefault="005B31A9" w:rsidP="005B31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B31A9" w:rsidRDefault="005B31A9" w:rsidP="005B31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31A9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31A9" w:rsidRDefault="005B31A9" w:rsidP="005B31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B31A9" w:rsidRDefault="005B31A9" w:rsidP="005B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31A9" w:rsidRDefault="005B31A9" w:rsidP="005B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B31A9" w:rsidRDefault="005B31A9" w:rsidP="005B31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B31A9" w:rsidRDefault="005B31A9" w:rsidP="005B31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31A9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B31A9" w:rsidRDefault="005B31A9" w:rsidP="005B31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B31A9" w:rsidRDefault="005B31A9" w:rsidP="005B31A9">
            <w:pPr>
              <w:pStyle w:val="CRCoverPage"/>
              <w:spacing w:after="0"/>
              <w:rPr>
                <w:noProof/>
              </w:rPr>
            </w:pPr>
          </w:p>
        </w:tc>
      </w:tr>
      <w:tr w:rsidR="005B31A9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B31A9" w:rsidRDefault="005B31A9" w:rsidP="005B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31A9" w:rsidRDefault="005B31A9" w:rsidP="005B31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31A9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B31A9" w:rsidRPr="008863B9" w:rsidRDefault="005B31A9" w:rsidP="005B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B31A9" w:rsidRPr="008863B9" w:rsidRDefault="005B31A9" w:rsidP="005B31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31A9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31A9" w:rsidRDefault="005B31A9" w:rsidP="005B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31A9" w:rsidRDefault="005B31A9" w:rsidP="005B31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B31A9" w:rsidRDefault="005B31A9" w:rsidP="005B31A9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76862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DC5405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DC5405" w:rsidRPr="00C0536E">
        <w:rPr>
          <w:rFonts w:ascii="Arial" w:hAnsi="Arial" w:cs="Arial"/>
          <w:iCs/>
        </w:rPr>
        <w:t>Table of Contents</w:t>
      </w:r>
      <w:r w:rsidR="00DC5405">
        <w:tab/>
      </w:r>
      <w:r w:rsidR="00DC5405">
        <w:fldChar w:fldCharType="begin"/>
      </w:r>
      <w:r w:rsidR="00DC5405">
        <w:instrText xml:space="preserve"> PAGEREF _Toc114768622 \h </w:instrText>
      </w:r>
      <w:r w:rsidR="00DC5405">
        <w:fldChar w:fldCharType="separate"/>
      </w:r>
      <w:r w:rsidR="00DC5405">
        <w:t>2</w:t>
      </w:r>
      <w:r w:rsidR="00DC5405">
        <w:fldChar w:fldCharType="end"/>
      </w:r>
    </w:p>
    <w:p w:rsidR="00DC5405" w:rsidRDefault="00DC540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0536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0536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_Toc114768623 \h </w:instrText>
      </w:r>
      <w:r>
        <w:fldChar w:fldCharType="separate"/>
      </w:r>
      <w:r>
        <w:t>2</w:t>
      </w:r>
      <w:r>
        <w:fldChar w:fldCharType="end"/>
      </w:r>
    </w:p>
    <w:p w:rsidR="00DC5405" w:rsidRDefault="00DC540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0536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0536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_Toc114768624 \h </w:instrText>
      </w:r>
      <w:r>
        <w:fldChar w:fldCharType="separate"/>
      </w:r>
      <w:r>
        <w:t>2</w:t>
      </w:r>
      <w:r>
        <w:fldChar w:fldCharType="end"/>
      </w:r>
    </w:p>
    <w:p w:rsidR="00DC5405" w:rsidRDefault="00DC540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0536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0536E">
        <w:rPr>
          <w:rFonts w:cs="Arial"/>
          <w:b/>
          <w:color w:val="000000"/>
          <w:lang w:eastAsia="en-GB"/>
        </w:rPr>
        <w:t xml:space="preserve">Correction to the </w:t>
      </w:r>
      <w:r w:rsidRPr="00C0536E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C0536E">
        <w:rPr>
          <w:b/>
        </w:rPr>
        <w:t>f_TC_8_1_5_8_2_x_NR5GC_TestBody</w:t>
      </w:r>
      <w:r>
        <w:tab/>
      </w:r>
      <w:r>
        <w:fldChar w:fldCharType="begin"/>
      </w:r>
      <w:r>
        <w:instrText xml:space="preserve"> PAGEREF _Toc114768625 \h </w:instrText>
      </w:r>
      <w:r>
        <w:fldChar w:fldCharType="separate"/>
      </w:r>
      <w:r>
        <w:t>2</w:t>
      </w:r>
      <w:r>
        <w:fldChar w:fldCharType="end"/>
      </w:r>
    </w:p>
    <w:p w:rsidR="005B31A9" w:rsidRDefault="007A73E5" w:rsidP="005B31A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5B31A9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Hlk114649573"/>
      <w:bookmarkStart w:id="25" w:name="_Hlk107318485"/>
      <w:bookmarkStart w:id="26" w:name="_Toc114767867"/>
      <w:bookmarkStart w:id="27" w:name="_Toc114768623"/>
      <w:r w:rsidR="005B31A9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6"/>
      <w:bookmarkEnd w:id="27"/>
    </w:p>
    <w:p w:rsidR="005B31A9" w:rsidRDefault="005B31A9" w:rsidP="005B31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5B31A9" w:rsidRDefault="005B31A9" w:rsidP="005B31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5B31A9" w:rsidRDefault="005B31A9" w:rsidP="005B31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4"/>
    <w:bookmarkEnd w:id="25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8" w:name="_Toc122434488"/>
      <w:bookmarkStart w:id="29" w:name="_Toc295288959"/>
      <w:bookmarkStart w:id="30" w:name="_Toc114768624"/>
      <w:r w:rsidRPr="00854C55">
        <w:rPr>
          <w:b/>
        </w:rPr>
        <w:t>Corrections required</w:t>
      </w:r>
      <w:bookmarkEnd w:id="28"/>
      <w:bookmarkEnd w:id="29"/>
      <w:bookmarkEnd w:id="30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1" w:name="_Toc114768625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0E4E05" w:rsidRPr="000E4E05">
        <w:rPr>
          <w:b/>
          <w:noProof/>
        </w:rPr>
        <w:t>f_TC_8_1_5_8_2_x_NR5GC_TestBody</w:t>
      </w:r>
      <w:bookmarkEnd w:id="3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4B0F62" w:rsidP="002B42D8">
            <w:pPr>
              <w:pStyle w:val="CRCoverPage"/>
              <w:spacing w:after="0"/>
              <w:rPr>
                <w:noProof/>
              </w:rPr>
            </w:pPr>
            <w:r w:rsidRPr="0067573F">
              <w:rPr>
                <w:noProof/>
              </w:rPr>
              <w:t>f_TC_8_1_1_2_3_NR5GC</w:t>
            </w:r>
          </w:p>
        </w:tc>
      </w:tr>
      <w:tr w:rsidR="00880109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09" w:rsidRPr="0037699A" w:rsidRDefault="00880109" w:rsidP="0088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steps 1-3 , when sending RRC Connection Reconfiguration to configure CA , it is proposed to add Mac Bearer Routing to be in alignment with the other working CA test cases</w:t>
            </w:r>
            <w:r w:rsidR="00005A54">
              <w:rPr>
                <w:noProof/>
              </w:rPr>
              <w:t xml:space="preserve"> </w:t>
            </w:r>
            <w:r w:rsidR="003A67B1">
              <w:rPr>
                <w:noProof/>
              </w:rPr>
              <w:t xml:space="preserve">( referring the implementation from  </w:t>
            </w:r>
            <w:r w:rsidR="003A67B1" w:rsidRPr="003734EF">
              <w:rPr>
                <w:noProof/>
              </w:rPr>
              <w:t>f_NR5GC_AddMod_1SCell</w:t>
            </w:r>
            <w:r w:rsidR="003A67B1">
              <w:rPr>
                <w:noProof/>
              </w:rPr>
              <w:t xml:space="preserve"> )</w:t>
            </w:r>
          </w:p>
        </w:tc>
      </w:tr>
      <w:tr w:rsidR="00880109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09" w:rsidRPr="001124B3" w:rsidRDefault="00711F23" w:rsidP="00711F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Mac bearer routing is added while sending the Peer reconfiguration Message</w:t>
            </w:r>
          </w:p>
        </w:tc>
      </w:tr>
      <w:tr w:rsidR="00880109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Pr="00CC39F9" w:rsidRDefault="00E93BB4" w:rsidP="00880109">
            <w:pPr>
              <w:spacing w:after="0"/>
              <w:rPr>
                <w:rFonts w:ascii="Arial" w:hAnsi="Arial" w:cs="Arial"/>
                <w:lang w:eastAsia="en-GB"/>
              </w:rPr>
            </w:pPr>
            <w:r w:rsidRPr="00E93BB4">
              <w:rPr>
                <w:rFonts w:ascii="Arial" w:hAnsi="Arial" w:cs="Arial"/>
                <w:lang w:eastAsia="en-GB"/>
              </w:rPr>
              <w:t>RRC_Others_CA_NR5GC.ttcn</w:t>
            </w:r>
          </w:p>
        </w:tc>
      </w:tr>
      <w:tr w:rsidR="00880109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09" w:rsidRDefault="00880109" w:rsidP="0088010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86" w:rsidRPr="00F90186" w:rsidRDefault="00F7580F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90186" w:rsidRPr="00F90186">
              <w:rPr>
                <w:rFonts w:ascii="Courier New" w:hAnsi="Courier New" w:cs="Courier New"/>
                <w:color w:val="000000"/>
                <w:lang w:eastAsia="de-DE"/>
              </w:rPr>
              <w:t>function f_TC_8_1_5_8_2_x_NR5GC_TestBody(</w:t>
            </w:r>
            <w:proofErr w:type="spellStart"/>
            <w:r w:rsidR="00F90186" w:rsidRPr="00F90186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F90186"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="00F90186" w:rsidRPr="00F90186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="00F90186" w:rsidRPr="00F9018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v_SCGConfigCA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f_NR_GetSCGConfig_SCellAdd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, tsc_SCellIndex_1);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 := cs_NR_RRCReconfiguration_v1530_IEs(bit2oct(encvalue(v_SCGConfigCA)));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F90186" w:rsidRPr="00EA1FFA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A1FFA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EA1FF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EA1FFA">
              <w:rPr>
                <w:rFonts w:ascii="Courier New" w:hAnsi="Courier New" w:cs="Courier New"/>
                <w:color w:val="000000"/>
                <w:lang w:val="de-DE" w:eastAsia="de-DE"/>
              </w:rPr>
              <w:t>NR_DRBInfoList_Type</w:t>
            </w:r>
            <w:proofErr w:type="spellEnd"/>
            <w:r w:rsidRPr="00EA1FF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EA1FFA">
              <w:rPr>
                <w:rFonts w:ascii="Courier New" w:hAnsi="Courier New" w:cs="Courier New"/>
                <w:color w:val="000000"/>
                <w:lang w:val="de-DE" w:eastAsia="de-DE"/>
              </w:rPr>
              <w:t>v_ExistingDRBs</w:t>
            </w:r>
            <w:proofErr w:type="spellEnd"/>
            <w:r w:rsidRPr="00EA1FF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:= f_NR5GC_MobileInfo_GetDRBInfoList();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A1FF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var template(value)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v_NR_RachProcedureConfig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f_NR_InitialiseRachProcedure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; //@sic R5s210842 change 1 sic@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 //@sic R5s210842 change 1 sic@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:= f_NR5GC_GetRadioBearerList(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v_ExistingDRBs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);        //@sic R5s220835 sic@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"Steps 1-3"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sCellToAddModList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to add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(Cell 3)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starts transmitting a periodic DCI from (16*2microsec+1+TDL) slots after step 1 to schedule PUSCH.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(16*2microsec+1+TDL+K2) slots after successful completion of step 1? (Note 1, Note 2, Note 3)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change 1 sic@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(p_PCell,500);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, 5); // 5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f_NR_ConfigPCell_AddRelSCells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}, tsc_PCellIndex_0,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(v_TimingInfo2),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f_NR_ConfigSCell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p_SCell,v_SCGConfigCA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(v_TimingInfo2));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R5s220365 sic@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), cs_38508_RRCReconfiguration(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, -, -, -, v_V1530Ext)),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car_NR_SRB_RrcPdu_IND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cr_38508_RRCReconfigurationComplete, - ,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16,   //converted in slots inside the function</w:t>
            </w:r>
          </w:p>
          <w:p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"Step 3");</w:t>
            </w:r>
          </w:p>
          <w:p w:rsidR="00EA1FFA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);   //@sic R5s220365 sic@</w:t>
            </w:r>
          </w:p>
          <w:p w:rsidR="00EA1FFA" w:rsidRDefault="00EA1FFA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A1FFA" w:rsidRPr="00EA1FFA" w:rsidRDefault="00EA1FFA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A1FF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SKIPPED CODE &gt;&gt;</w:t>
            </w:r>
          </w:p>
          <w:p w:rsidR="002C2496" w:rsidRPr="00455951" w:rsidRDefault="00EA1FFA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</w:t>
            </w:r>
            <w:r w:rsidR="00F7580F"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61" w:rsidRPr="004A3C61" w:rsidRDefault="00187C4B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A3C61" w:rsidRPr="004A3C61">
              <w:rPr>
                <w:rFonts w:ascii="Courier New" w:hAnsi="Courier New" w:cs="Courier New"/>
                <w:color w:val="000000"/>
                <w:lang w:eastAsia="de-DE"/>
              </w:rPr>
              <w:t>function f_TC_8_1_5_8_2_x_NR5GC_TestBody(</w:t>
            </w:r>
            <w:proofErr w:type="spellStart"/>
            <w:r w:rsidR="004A3C61" w:rsidRPr="004A3C61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4A3C61"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="004A3C61" w:rsidRPr="004A3C6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="004A3C61" w:rsidRPr="004A3C6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v_SCGConfigCA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f_NR_GetSCGConfig_SCellAdd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, tsc_SCellIndex_1);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 := cs_NR_RRCReconfiguration_v1530_IEs(bit2oct(encvalue(v_SCGConfigCA)));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4A3C61" w:rsidRPr="00B16724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6724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B1672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B16724">
              <w:rPr>
                <w:rFonts w:ascii="Courier New" w:hAnsi="Courier New" w:cs="Courier New"/>
                <w:color w:val="000000"/>
                <w:lang w:val="de-DE" w:eastAsia="de-DE"/>
              </w:rPr>
              <w:t>NR_DRBInfoList_Type</w:t>
            </w:r>
            <w:proofErr w:type="spellEnd"/>
            <w:r w:rsidRPr="00B1672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B16724">
              <w:rPr>
                <w:rFonts w:ascii="Courier New" w:hAnsi="Courier New" w:cs="Courier New"/>
                <w:color w:val="000000"/>
                <w:lang w:val="de-DE" w:eastAsia="de-DE"/>
              </w:rPr>
              <w:t>v_ExistingDRBs</w:t>
            </w:r>
            <w:proofErr w:type="spellEnd"/>
            <w:r w:rsidRPr="00B1672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:= f_NR5GC_MobileInfo_GetDRBInfoList();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672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var template(value)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v_NR_RachProcedureConfig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f_NR_InitialiseRachProcedure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; //@sic R5s210842 change 1 sic@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 //@sic R5s210842 change 1 sic@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:= f_NR5GC_GetRadioBearerList(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v_ExistingDRBs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);        //@sic R5s220835 sic@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"Steps 1-3"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sCellToAddModList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to add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(Cell 3)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starts transmitting a periodic DCI from (16*2microsec+1+TDL) slots after step 1 to schedule PUSCH.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(16*2microsec+1+TDL+K2) slots after successful completion of step 1? (Note 1, Note 2, Note 3)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change 1 sic@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(p_PCell,500);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, 5); // 5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f_NR_ConfigPCell_AddRelSCells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}, tsc_PCellIndex_0,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(v_TimingInfo2),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f_NR_ConfigSCell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p_SCell,v_SCGConfigCA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(v_TimingInfo2));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R5s220365 sic@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), cs_38508_RRCReconfiguration(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, -, -, -, v_V1530Ext), </w:t>
            </w:r>
            <w:proofErr w:type="spellStart"/>
            <w:r w:rsidRPr="000206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crs_MacBearerRouting</w:t>
            </w:r>
            <w:proofErr w:type="spellEnd"/>
            <w:r w:rsidRPr="000206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206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0206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)),</w:t>
            </w: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//WA#WI=1008349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car_NR_SRB_RrcPdu_IND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cr_38508_RRCReconfigurationComplete, - ,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16,   //converted in slots inside the function</w:t>
            </w:r>
          </w:p>
          <w:p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"Step 3");</w:t>
            </w:r>
          </w:p>
          <w:p w:rsidR="00FB0A08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);   //@sic R5s220365 sic@</w:t>
            </w:r>
          </w:p>
          <w:p w:rsidR="00B16724" w:rsidRDefault="00B16724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B16724" w:rsidRDefault="00B16724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B16724" w:rsidRPr="00D76939" w:rsidRDefault="00B16724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693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F96833" w:rsidRDefault="00F96833" w:rsidP="009F1B1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72B7" w:rsidRDefault="004372B7">
      <w:r>
        <w:separator/>
      </w:r>
    </w:p>
  </w:endnote>
  <w:endnote w:type="continuationSeparator" w:id="0">
    <w:p w:rsidR="004372B7" w:rsidRDefault="00437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72B7" w:rsidRDefault="004372B7">
      <w:r>
        <w:separator/>
      </w:r>
    </w:p>
  </w:footnote>
  <w:footnote w:type="continuationSeparator" w:id="0">
    <w:p w:rsidR="004372B7" w:rsidRDefault="00437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5B31A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5B31A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5B31A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5B31A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5B31A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5B31A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5B31A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5B31A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5B31A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5B31A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5B31A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5B31A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479F"/>
    <w:rsid w:val="00004B78"/>
    <w:rsid w:val="00005265"/>
    <w:rsid w:val="00005467"/>
    <w:rsid w:val="00005A54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674"/>
    <w:rsid w:val="000207FE"/>
    <w:rsid w:val="000214FA"/>
    <w:rsid w:val="000219CE"/>
    <w:rsid w:val="00022E4A"/>
    <w:rsid w:val="000239BD"/>
    <w:rsid w:val="00024866"/>
    <w:rsid w:val="000249D9"/>
    <w:rsid w:val="00026854"/>
    <w:rsid w:val="000271C5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4FA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4E05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735D"/>
    <w:rsid w:val="00110724"/>
    <w:rsid w:val="001109AC"/>
    <w:rsid w:val="00111440"/>
    <w:rsid w:val="0011146B"/>
    <w:rsid w:val="00111B77"/>
    <w:rsid w:val="001124B3"/>
    <w:rsid w:val="00112785"/>
    <w:rsid w:val="001127D4"/>
    <w:rsid w:val="00112C21"/>
    <w:rsid w:val="0011415B"/>
    <w:rsid w:val="00114637"/>
    <w:rsid w:val="00115405"/>
    <w:rsid w:val="00115ED4"/>
    <w:rsid w:val="001166B1"/>
    <w:rsid w:val="00117390"/>
    <w:rsid w:val="001209DE"/>
    <w:rsid w:val="001211F6"/>
    <w:rsid w:val="001212C7"/>
    <w:rsid w:val="0012136E"/>
    <w:rsid w:val="00121DF3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1C4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D6"/>
    <w:rsid w:val="00176185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49D9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5CF3"/>
    <w:rsid w:val="00246329"/>
    <w:rsid w:val="00246D3D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2496"/>
    <w:rsid w:val="002C2E46"/>
    <w:rsid w:val="002C7E01"/>
    <w:rsid w:val="002D16DD"/>
    <w:rsid w:val="002D41DC"/>
    <w:rsid w:val="002D4E4F"/>
    <w:rsid w:val="002D607D"/>
    <w:rsid w:val="002D6A77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39C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54EA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4EF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6BA3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A0D19"/>
    <w:rsid w:val="003A105D"/>
    <w:rsid w:val="003A17EE"/>
    <w:rsid w:val="003A216B"/>
    <w:rsid w:val="003A35E1"/>
    <w:rsid w:val="003A67B1"/>
    <w:rsid w:val="003A688D"/>
    <w:rsid w:val="003A688F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F64"/>
    <w:rsid w:val="003B66BE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985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B3D"/>
    <w:rsid w:val="003F74BE"/>
    <w:rsid w:val="003F7CD1"/>
    <w:rsid w:val="004013ED"/>
    <w:rsid w:val="00401946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C34"/>
    <w:rsid w:val="00422B30"/>
    <w:rsid w:val="0042378D"/>
    <w:rsid w:val="004242F1"/>
    <w:rsid w:val="00425371"/>
    <w:rsid w:val="0042625D"/>
    <w:rsid w:val="00426FCD"/>
    <w:rsid w:val="00431186"/>
    <w:rsid w:val="0043163D"/>
    <w:rsid w:val="00433603"/>
    <w:rsid w:val="00433730"/>
    <w:rsid w:val="0043576E"/>
    <w:rsid w:val="00435B12"/>
    <w:rsid w:val="004372B7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1CE5"/>
    <w:rsid w:val="004A2AED"/>
    <w:rsid w:val="004A39FF"/>
    <w:rsid w:val="004A3C61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AC5"/>
    <w:rsid w:val="004C5DAE"/>
    <w:rsid w:val="004C60C0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2BA3"/>
    <w:rsid w:val="004F36AE"/>
    <w:rsid w:val="004F4319"/>
    <w:rsid w:val="004F44EE"/>
    <w:rsid w:val="004F57CD"/>
    <w:rsid w:val="004F5949"/>
    <w:rsid w:val="004F5BE9"/>
    <w:rsid w:val="004F613B"/>
    <w:rsid w:val="004F6175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1BFD"/>
    <w:rsid w:val="005132D3"/>
    <w:rsid w:val="005135A1"/>
    <w:rsid w:val="0051580D"/>
    <w:rsid w:val="00515CAB"/>
    <w:rsid w:val="005161C7"/>
    <w:rsid w:val="00520DB4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947"/>
    <w:rsid w:val="00570DF6"/>
    <w:rsid w:val="0057254B"/>
    <w:rsid w:val="00572AF5"/>
    <w:rsid w:val="00573121"/>
    <w:rsid w:val="00574954"/>
    <w:rsid w:val="005767B2"/>
    <w:rsid w:val="00577E87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269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B1FCC"/>
    <w:rsid w:val="005B3086"/>
    <w:rsid w:val="005B31A9"/>
    <w:rsid w:val="005B32EC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4D52"/>
    <w:rsid w:val="005C60FD"/>
    <w:rsid w:val="005C6479"/>
    <w:rsid w:val="005C7369"/>
    <w:rsid w:val="005C74D2"/>
    <w:rsid w:val="005D07BE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C3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B7FE2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178A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23"/>
    <w:rsid w:val="00711FFF"/>
    <w:rsid w:val="0071228D"/>
    <w:rsid w:val="0071264E"/>
    <w:rsid w:val="00713435"/>
    <w:rsid w:val="00713784"/>
    <w:rsid w:val="0071537C"/>
    <w:rsid w:val="0071755D"/>
    <w:rsid w:val="00717AA2"/>
    <w:rsid w:val="00717D86"/>
    <w:rsid w:val="00721325"/>
    <w:rsid w:val="007218D0"/>
    <w:rsid w:val="00722684"/>
    <w:rsid w:val="00722896"/>
    <w:rsid w:val="00724EF9"/>
    <w:rsid w:val="0072522A"/>
    <w:rsid w:val="00725E1C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0B75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8A7"/>
    <w:rsid w:val="007C36F2"/>
    <w:rsid w:val="007C3B00"/>
    <w:rsid w:val="007C4F84"/>
    <w:rsid w:val="007C7BAF"/>
    <w:rsid w:val="007D1EE7"/>
    <w:rsid w:val="007D2EE9"/>
    <w:rsid w:val="007D46DC"/>
    <w:rsid w:val="007D6A07"/>
    <w:rsid w:val="007D6DB1"/>
    <w:rsid w:val="007D7566"/>
    <w:rsid w:val="007D778C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4CF6"/>
    <w:rsid w:val="008159D3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4C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109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DBE"/>
    <w:rsid w:val="008D5A5B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522F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E53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1F33"/>
    <w:rsid w:val="009F29A3"/>
    <w:rsid w:val="009F2AD0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D3A"/>
    <w:rsid w:val="00AB36AD"/>
    <w:rsid w:val="00AB4631"/>
    <w:rsid w:val="00AB509D"/>
    <w:rsid w:val="00AB5B36"/>
    <w:rsid w:val="00AB658C"/>
    <w:rsid w:val="00AB6981"/>
    <w:rsid w:val="00AB6C65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3A4F"/>
    <w:rsid w:val="00B14250"/>
    <w:rsid w:val="00B14E1C"/>
    <w:rsid w:val="00B16661"/>
    <w:rsid w:val="00B16724"/>
    <w:rsid w:val="00B175B1"/>
    <w:rsid w:val="00B17C3F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A4D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80A56"/>
    <w:rsid w:val="00B83D59"/>
    <w:rsid w:val="00B83F68"/>
    <w:rsid w:val="00B843B7"/>
    <w:rsid w:val="00B84F41"/>
    <w:rsid w:val="00B86001"/>
    <w:rsid w:val="00B86B9A"/>
    <w:rsid w:val="00B876E6"/>
    <w:rsid w:val="00B918AC"/>
    <w:rsid w:val="00B91C30"/>
    <w:rsid w:val="00B92A7D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0950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B34"/>
    <w:rsid w:val="00BD6BB8"/>
    <w:rsid w:val="00BD746D"/>
    <w:rsid w:val="00BE1F9C"/>
    <w:rsid w:val="00BE2B20"/>
    <w:rsid w:val="00BE2E94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43"/>
    <w:rsid w:val="00C77298"/>
    <w:rsid w:val="00C777F1"/>
    <w:rsid w:val="00C77E55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0C26"/>
    <w:rsid w:val="00CD2451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625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13ED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00F"/>
    <w:rsid w:val="00D44254"/>
    <w:rsid w:val="00D45108"/>
    <w:rsid w:val="00D4618B"/>
    <w:rsid w:val="00D46E6D"/>
    <w:rsid w:val="00D47AEF"/>
    <w:rsid w:val="00D50255"/>
    <w:rsid w:val="00D50913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59D"/>
    <w:rsid w:val="00D729BD"/>
    <w:rsid w:val="00D72CE6"/>
    <w:rsid w:val="00D7387B"/>
    <w:rsid w:val="00D74400"/>
    <w:rsid w:val="00D752FD"/>
    <w:rsid w:val="00D757B0"/>
    <w:rsid w:val="00D76235"/>
    <w:rsid w:val="00D76811"/>
    <w:rsid w:val="00D76939"/>
    <w:rsid w:val="00D76A0B"/>
    <w:rsid w:val="00D80AF4"/>
    <w:rsid w:val="00D80B6A"/>
    <w:rsid w:val="00D8215F"/>
    <w:rsid w:val="00D82982"/>
    <w:rsid w:val="00D82A92"/>
    <w:rsid w:val="00D83176"/>
    <w:rsid w:val="00D83EBA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C0D26"/>
    <w:rsid w:val="00DC13A2"/>
    <w:rsid w:val="00DC216E"/>
    <w:rsid w:val="00DC31B1"/>
    <w:rsid w:val="00DC3AAA"/>
    <w:rsid w:val="00DC5405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ED9"/>
    <w:rsid w:val="00DD50D9"/>
    <w:rsid w:val="00DD50DA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3BF9"/>
    <w:rsid w:val="00DF4AA6"/>
    <w:rsid w:val="00DF6448"/>
    <w:rsid w:val="00DF69F6"/>
    <w:rsid w:val="00E01AB4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1F3"/>
    <w:rsid w:val="00E8742B"/>
    <w:rsid w:val="00E877C8"/>
    <w:rsid w:val="00E906B3"/>
    <w:rsid w:val="00E9073C"/>
    <w:rsid w:val="00E919C5"/>
    <w:rsid w:val="00E93873"/>
    <w:rsid w:val="00E93BB4"/>
    <w:rsid w:val="00E93F86"/>
    <w:rsid w:val="00E94182"/>
    <w:rsid w:val="00E9504A"/>
    <w:rsid w:val="00E96706"/>
    <w:rsid w:val="00E972AB"/>
    <w:rsid w:val="00E97CAA"/>
    <w:rsid w:val="00EA09E2"/>
    <w:rsid w:val="00EA1E6C"/>
    <w:rsid w:val="00EA1FFA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32F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53E3"/>
    <w:rsid w:val="00F054B9"/>
    <w:rsid w:val="00F06779"/>
    <w:rsid w:val="00F0717D"/>
    <w:rsid w:val="00F11469"/>
    <w:rsid w:val="00F11B42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1BE"/>
    <w:rsid w:val="00F35517"/>
    <w:rsid w:val="00F3685C"/>
    <w:rsid w:val="00F41CE1"/>
    <w:rsid w:val="00F423C5"/>
    <w:rsid w:val="00F43D5E"/>
    <w:rsid w:val="00F43E17"/>
    <w:rsid w:val="00F44707"/>
    <w:rsid w:val="00F44B1A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3479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616F"/>
    <w:rsid w:val="00F867B9"/>
    <w:rsid w:val="00F90186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7C9"/>
    <w:rsid w:val="00FB7ED8"/>
    <w:rsid w:val="00FC3A1C"/>
    <w:rsid w:val="00FC3B55"/>
    <w:rsid w:val="00FC3E53"/>
    <w:rsid w:val="00FC5623"/>
    <w:rsid w:val="00FC5B8A"/>
    <w:rsid w:val="00FC60A7"/>
    <w:rsid w:val="00FC75B0"/>
    <w:rsid w:val="00FC75C1"/>
    <w:rsid w:val="00FD01B4"/>
    <w:rsid w:val="00FD22E5"/>
    <w:rsid w:val="00FD38CC"/>
    <w:rsid w:val="00FD3F6B"/>
    <w:rsid w:val="00FD44EF"/>
    <w:rsid w:val="00FD6A6F"/>
    <w:rsid w:val="00FD7716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F5696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5B31A9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11585-9060-407A-BF50-145FD4823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1341</Words>
  <Characters>7648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2022-09-22T18:47:00Z</dcterms:created>
  <dcterms:modified xsi:type="dcterms:W3CDTF">2022-09-22T18:50:00Z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2022-09-22T18:41:56Z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1002dc34-de65-4908-850a-72d3a393ee75</vt:lpwstr>
  </property>
  <property fmtid="{D5CDD505-2E9C-101B-9397-08002B2CF9AE}" pid="28" name="MSIP_Label_9764cdcd-3664-4d05-9615-7cbf65a4f0a8_ContentBits">
    <vt:lpwstr>0</vt:lpwstr>
  </property>
</Properties>
</file>