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533" w:rsidRDefault="00B22533" w:rsidP="00B225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R5s221131</w:t>
      </w:r>
      <w:r>
        <w:rPr>
          <w:b/>
          <w:i/>
          <w:noProof/>
          <w:sz w:val="28"/>
        </w:rPr>
        <w:fldChar w:fldCharType="end"/>
      </w:r>
    </w:p>
    <w:p w:rsidR="00B22533" w:rsidRDefault="00B22533" w:rsidP="00B2253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533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253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53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142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22533" w:rsidRPr="00410371" w:rsidRDefault="00B22533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2533" w:rsidRPr="00410371" w:rsidRDefault="00B22533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22533" w:rsidRDefault="00B22533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2533" w:rsidRPr="00410371" w:rsidRDefault="00B22533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22533" w:rsidRDefault="00B22533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2533" w:rsidRPr="00410371" w:rsidRDefault="00B22533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2533" w:rsidRPr="00F25D98" w:rsidRDefault="00B22533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533" w:rsidTr="001045A3">
        <w:tc>
          <w:tcPr>
            <w:tcW w:w="9641" w:type="dxa"/>
            <w:gridSpan w:val="9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2533" w:rsidRDefault="00B22533" w:rsidP="00B225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533" w:rsidTr="001045A3">
        <w:tc>
          <w:tcPr>
            <w:tcW w:w="2835" w:type="dxa"/>
          </w:tcPr>
          <w:p w:rsidR="00B22533" w:rsidRDefault="00B22533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2533" w:rsidRDefault="00B22533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2533" w:rsidRDefault="00B22533" w:rsidP="00B225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533" w:rsidTr="001045A3">
        <w:tc>
          <w:tcPr>
            <w:tcW w:w="9640" w:type="dxa"/>
            <w:gridSpan w:val="11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f_NR_SS_ConfigureSysinfo</w:t>
            </w:r>
            <w:proofErr w:type="spellEnd"/>
            <w:r>
              <w:fldChar w:fldCharType="end"/>
            </w: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22533" w:rsidRDefault="00B22533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2533" w:rsidRDefault="00B2253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2533" w:rsidRDefault="00B22533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2533" w:rsidRDefault="00B22533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22533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2533" w:rsidRDefault="00B22533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2533" w:rsidRDefault="00B22533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2533" w:rsidRPr="007C2097" w:rsidRDefault="00B22533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2533" w:rsidTr="001045A3">
        <w:tc>
          <w:tcPr>
            <w:tcW w:w="1843" w:type="dxa"/>
          </w:tcPr>
          <w:p w:rsidR="00B22533" w:rsidRDefault="00B2253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2533" w:rsidRDefault="00B2253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8E287D">
              <w:rPr>
                <w:b/>
                <w:noProof/>
              </w:rPr>
              <w:t>f_NR_SS_ConfigureSysinfo()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is assigned to v_Sis, if the length of </w:t>
            </w:r>
            <w:r w:rsidRPr="00ED2BEC">
              <w:rPr>
                <w:noProof/>
              </w:rPr>
              <w:t>v_SI_SchedulingInfo.schedulingInfoList</w:t>
            </w:r>
            <w:r>
              <w:rPr>
                <w:noProof/>
              </w:rPr>
              <w:t xml:space="preserve"> &gt; 0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this condition will not be sufficient for the test cases where the segmented Sis are present ( PWS notification scenarios ).</w:t>
            </w:r>
          </w:p>
          <w:p w:rsidR="00B22533" w:rsidRPr="0037699A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could result in a run time issue where there is no presence of </w:t>
            </w: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in case of PWS notification scenarios</w:t>
            </w:r>
            <w:r>
              <w:t xml:space="preserve"> </w:t>
            </w: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2533" w:rsidRPr="00D52659" w:rsidRDefault="00B22533" w:rsidP="00B2253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add the condition </w:t>
            </w:r>
            <w:r w:rsidRPr="00C230F8">
              <w:rPr>
                <w:noProof/>
              </w:rPr>
              <w:t>ispresent(v_CellSysInfo.BcchInfo.SIs[i])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assigning 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 w:rsidRPr="00C230F8">
              <w:rPr>
                <w:noProof/>
              </w:rPr>
              <w:t xml:space="preserve">                v_SIs[j] := v_CellSysInfo.BcchInfo.SIs[i];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also before assigning </w:t>
            </w:r>
          </w:p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494055">
              <w:rPr>
                <w:noProof/>
              </w:rPr>
              <w:t xml:space="preserve">        v_CellSysInfo.BcchInfo.SIs := v_SIs;</w:t>
            </w:r>
          </w:p>
          <w:p w:rsidR="00B22533" w:rsidRPr="006316B2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2533" w:rsidRPr="00CF39F2" w:rsidRDefault="00B22533" w:rsidP="00B2253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Pr="00CF39F2" w:rsidRDefault="00B22533" w:rsidP="00B2253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22533" w:rsidTr="001045A3">
        <w:tc>
          <w:tcPr>
            <w:tcW w:w="2694" w:type="dxa"/>
            <w:gridSpan w:val="2"/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2533" w:rsidRDefault="00B22533" w:rsidP="00B22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8.1.5.3.1.NR5GC,  8.1.5.3.2.NR5GC,  8.1.5.3.3.NR5GC and 8.1.5.3.4.NR5GC</w:t>
            </w: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2533" w:rsidRDefault="00B22533" w:rsidP="00B22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2533" w:rsidRDefault="00B22533" w:rsidP="00B22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2533" w:rsidRDefault="00B22533" w:rsidP="00B22533">
            <w:pPr>
              <w:pStyle w:val="CRCoverPage"/>
              <w:spacing w:after="0"/>
              <w:rPr>
                <w:noProof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533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533" w:rsidRPr="008863B9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2533" w:rsidRPr="008863B9" w:rsidRDefault="00B22533" w:rsidP="00B22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533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533" w:rsidRDefault="00B22533" w:rsidP="00B22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2533" w:rsidRDefault="00B22533" w:rsidP="00B22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2533" w:rsidRDefault="00B22533" w:rsidP="00B22533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678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2253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22533" w:rsidRPr="00787B8C">
        <w:rPr>
          <w:rFonts w:ascii="Arial" w:hAnsi="Arial" w:cs="Arial"/>
          <w:iCs/>
        </w:rPr>
        <w:t>Table of Contents</w:t>
      </w:r>
      <w:r w:rsidR="00B22533">
        <w:tab/>
      </w:r>
      <w:r w:rsidR="00B22533">
        <w:fldChar w:fldCharType="begin"/>
      </w:r>
      <w:r w:rsidR="00B22533">
        <w:instrText xml:space="preserve"> PAGEREF _Toc114767866 \h </w:instrText>
      </w:r>
      <w:r w:rsidR="00B22533">
        <w:fldChar w:fldCharType="separate"/>
      </w:r>
      <w:r w:rsidR="00B22533">
        <w:t>3</w:t>
      </w:r>
      <w:r w:rsidR="00B22533">
        <w:fldChar w:fldCharType="end"/>
      </w:r>
    </w:p>
    <w:p w:rsidR="00B22533" w:rsidRDefault="00B225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87B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87B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_Toc114767867 \h </w:instrText>
      </w:r>
      <w:r>
        <w:fldChar w:fldCharType="separate"/>
      </w:r>
      <w:r>
        <w:t>3</w:t>
      </w:r>
      <w:r>
        <w:fldChar w:fldCharType="end"/>
      </w:r>
    </w:p>
    <w:p w:rsidR="00B22533" w:rsidRDefault="00B225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87B8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87B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_Toc114767868 \h </w:instrText>
      </w:r>
      <w:r>
        <w:fldChar w:fldCharType="separate"/>
      </w:r>
      <w:r>
        <w:t>3</w:t>
      </w:r>
      <w:r>
        <w:fldChar w:fldCharType="end"/>
      </w:r>
    </w:p>
    <w:p w:rsidR="00B22533" w:rsidRDefault="00B225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87B8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87B8C">
        <w:rPr>
          <w:rFonts w:cs="Arial"/>
          <w:b/>
          <w:color w:val="000000"/>
          <w:lang w:eastAsia="en-GB"/>
        </w:rPr>
        <w:t xml:space="preserve">Correction to the </w:t>
      </w:r>
      <w:r w:rsidRPr="00787B8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87B8C">
        <w:rPr>
          <w:b/>
        </w:rPr>
        <w:t>f_NR_SS_ConfigureSysinfo</w:t>
      </w:r>
      <w:r>
        <w:tab/>
      </w:r>
      <w:r>
        <w:fldChar w:fldCharType="begin"/>
      </w:r>
      <w:r>
        <w:instrText xml:space="preserve"> PAGEREF _Toc114767869 \h </w:instrText>
      </w:r>
      <w:r>
        <w:fldChar w:fldCharType="separate"/>
      </w:r>
      <w:r>
        <w:t>3</w:t>
      </w:r>
      <w:r>
        <w:fldChar w:fldCharType="end"/>
      </w:r>
    </w:p>
    <w:p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Hlk114649573"/>
      <w:bookmarkStart w:id="26" w:name="_Hlk107318485"/>
      <w:bookmarkStart w:id="27" w:name="_Toc114767867"/>
      <w:r w:rsidR="006F0DB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7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22434488"/>
      <w:bookmarkStart w:id="29" w:name="_Toc295288959"/>
      <w:bookmarkStart w:id="30" w:name="_Toc114767868"/>
      <w:r w:rsidRPr="00854C55">
        <w:rPr>
          <w:b/>
        </w:rPr>
        <w:t>Corrections required</w:t>
      </w:r>
      <w:bookmarkEnd w:id="28"/>
      <w:bookmarkEnd w:id="29"/>
      <w:bookmarkEnd w:id="30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7869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A6E14" w:rsidRPr="00EA6E14">
        <w:rPr>
          <w:b/>
          <w:noProof/>
        </w:rPr>
        <w:t>f_NR_SS_ConfigureSysinfo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226011" w:rsidP="002B42D8">
            <w:pPr>
              <w:pStyle w:val="CRCoverPage"/>
              <w:spacing w:after="0"/>
              <w:rPr>
                <w:noProof/>
              </w:rPr>
            </w:pPr>
            <w:r w:rsidRPr="00226011">
              <w:rPr>
                <w:noProof/>
              </w:rPr>
              <w:t>f_NR_SS_ConfigureSysinfo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8E287D">
              <w:rPr>
                <w:b/>
                <w:noProof/>
              </w:rPr>
              <w:t>f_NR_SS_ConfigureSysinfo()</w:t>
            </w:r>
          </w:p>
          <w:p w:rsidR="00D45892" w:rsidRDefault="00D45892" w:rsidP="00D45892">
            <w:pPr>
              <w:pStyle w:val="CRCoverPage"/>
              <w:spacing w:after="0"/>
              <w:rPr>
                <w:noProof/>
              </w:rPr>
            </w:pPr>
          </w:p>
          <w:p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is assigned to v_Sis if the length of </w:t>
            </w:r>
            <w:r w:rsidRPr="00ED2BEC">
              <w:rPr>
                <w:noProof/>
              </w:rPr>
              <w:t>v_SI_SchedulingInfo.schedulingInfoList</w:t>
            </w:r>
            <w:r>
              <w:rPr>
                <w:noProof/>
              </w:rPr>
              <w:t xml:space="preserve"> &gt; 0</w:t>
            </w:r>
          </w:p>
          <w:p w:rsidR="00D45892" w:rsidRDefault="00D45892" w:rsidP="00D45892">
            <w:pPr>
              <w:pStyle w:val="CRCoverPage"/>
              <w:spacing w:after="0"/>
              <w:rPr>
                <w:noProof/>
              </w:rPr>
            </w:pPr>
          </w:p>
          <w:p w:rsidR="00D45892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this condition will not be sufficient for the test cases where the segmented Sis are present ( PWS notificaiton scenarios ).</w:t>
            </w:r>
          </w:p>
          <w:p w:rsidR="00FB0A08" w:rsidRPr="00AD4ADA" w:rsidRDefault="00D45892" w:rsidP="00D45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could result in run time issue where there is no presence of </w:t>
            </w:r>
            <w:r w:rsidRPr="00ED2BEC">
              <w:rPr>
                <w:noProof/>
              </w:rPr>
              <w:t>v_CellSysInfo.BcchInfo.Sis</w:t>
            </w:r>
            <w:r>
              <w:rPr>
                <w:noProof/>
              </w:rPr>
              <w:t xml:space="preserve"> in case of PWS notification scenarios</w:t>
            </w:r>
            <w:r>
              <w:t xml:space="preserve"> 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add the condition </w:t>
            </w:r>
            <w:r w:rsidRPr="00C230F8">
              <w:rPr>
                <w:noProof/>
              </w:rPr>
              <w:t>ispresent(v_CellSysInfo.BcchInfo.SIs[i])</w:t>
            </w: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assigning </w:t>
            </w: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 w:rsidRPr="00C230F8">
              <w:rPr>
                <w:noProof/>
              </w:rPr>
              <w:t xml:space="preserve">                v_SIs[j] := v_CellSysInfo.BcchInfo.SIs[i];</w:t>
            </w: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also before assigning </w:t>
            </w:r>
          </w:p>
          <w:p w:rsidR="0076423B" w:rsidRDefault="0076423B" w:rsidP="00764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494055">
              <w:rPr>
                <w:noProof/>
              </w:rPr>
              <w:t xml:space="preserve">        v_CellSysInfo.BcchInfo.SIs := v_SIs;</w:t>
            </w:r>
          </w:p>
          <w:p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E21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E2120">
              <w:rPr>
                <w:rFonts w:ascii="Arial" w:hAnsi="Arial" w:cs="Arial"/>
                <w:lang w:eastAsia="en-GB"/>
              </w:rPr>
              <w:t>NR5GC_SysinfoPaging.ttcn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 (value)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template(value)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R5s220880 : added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NR_CellSysInfo_Type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f_NR_CellInfo_GetSysinfo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NR_SI_List_Type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!= NR_1 ) {  //@sic R5s220880 sic@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si_BroadcastStatus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== broadcasting) {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[j]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];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j := j+1;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cads_NR_ModifySysinfo_Def_REQ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v_CellSysInfo.BcchInfo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,   /* system information to be scheduled */</w:t>
            </w:r>
          </w:p>
          <w:p w:rsidR="005A7E4E" w:rsidRPr="005A7E4E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>)); /* scheduling of SIs */</w:t>
            </w:r>
          </w:p>
          <w:p w:rsidR="002C2496" w:rsidRPr="00455951" w:rsidRDefault="005A7E4E" w:rsidP="005A7E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D224F0"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 (value)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template(value)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R5s220880 : added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NR_CellSysInfo_Type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f_NR_CellInfo_GetSysinfo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NR_SI_List_Type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p_BroadcastAllSI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v_CellSysInfo.NR_SysinfoCombination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!= NR_1 ) {  //@sic R5s220880 sic@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 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v_SI_SchedulingInfo.schedulingInfoList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si_BroadcastStatus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broadcasting) and 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v_CellSysInfo.BcchInfo.SIs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])) ) { //WA#WI_1006998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[j]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];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j := j+1;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7E95" w:rsidRPr="00F55174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v_CellSysInfo.BcchInfo.SIs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])) //WA#WI_1006998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51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v_CellSysInfo.BcchInfo.SIs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v_SIs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cads_NR_ModifySysinfo_Def_REQ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v_CellSysInfo.BcchInfo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,   /* system information to be scheduled */</w:t>
            </w:r>
          </w:p>
          <w:p w:rsidR="00EC7E95" w:rsidRPr="00EC7E95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p_NR_BcchToPdschConfig</w:t>
            </w:r>
            <w:proofErr w:type="spellEnd"/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>)); /* scheduling of SIs */</w:t>
            </w:r>
          </w:p>
          <w:p w:rsidR="00FB0A08" w:rsidRPr="006D35E4" w:rsidRDefault="00EC7E95" w:rsidP="00EC7E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C7E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D029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332" w:rsidRDefault="002F4332">
      <w:r>
        <w:separator/>
      </w:r>
    </w:p>
  </w:endnote>
  <w:endnote w:type="continuationSeparator" w:id="0">
    <w:p w:rsidR="002F4332" w:rsidRDefault="002F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332" w:rsidRDefault="002F4332">
      <w:r>
        <w:separator/>
      </w:r>
    </w:p>
  </w:footnote>
  <w:footnote w:type="continuationSeparator" w:id="0">
    <w:p w:rsidR="002F4332" w:rsidRDefault="002F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4"/>
  </w:num>
  <w:num w:numId="5">
    <w:abstractNumId w:val="10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6"/>
  </w:num>
  <w:num w:numId="14">
    <w:abstractNumId w:val="2"/>
  </w:num>
  <w:num w:numId="15">
    <w:abstractNumId w:val="15"/>
  </w:num>
  <w:num w:numId="16">
    <w:abstractNumId w:val="11"/>
  </w:num>
  <w:num w:numId="17">
    <w:abstractNumId w:val="1"/>
  </w:num>
  <w:num w:numId="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0202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4F2A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2364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32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36E20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6DC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5ACC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533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0F8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CF777F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6BD9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5174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3928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6AD3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925AA-3AC3-4731-9153-F114B734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2022-09-22T18:37:00Z</dcterms:created>
  <dcterms:modified xsi:type="dcterms:W3CDTF">2022-09-22T18:37:00Z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