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62BD2A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36DBE">
        <w:fldChar w:fldCharType="begin"/>
      </w:r>
      <w:r w:rsidR="00536DBE">
        <w:instrText xml:space="preserve"> DOCPROPERTY  Tdoc#  \* MERGEFORMAT </w:instrText>
      </w:r>
      <w:r w:rsidR="00536DBE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10</w:t>
      </w:r>
      <w:r w:rsidR="009954FF">
        <w:rPr>
          <w:b/>
          <w:i/>
          <w:noProof/>
          <w:sz w:val="28"/>
        </w:rPr>
        <w:t>4</w:t>
      </w:r>
      <w:r w:rsidR="00536DBE">
        <w:rPr>
          <w:b/>
          <w:i/>
          <w:noProof/>
          <w:sz w:val="28"/>
        </w:rPr>
        <w:fldChar w:fldCharType="end"/>
      </w:r>
    </w:p>
    <w:p w14:paraId="210A5493" w14:textId="77777777" w:rsidR="00745C21" w:rsidRDefault="00536DB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536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C5D77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8C5234">
              <w:rPr>
                <w:b/>
                <w:noProof/>
                <w:sz w:val="28"/>
              </w:rPr>
              <w:t>5</w:t>
            </w:r>
            <w:r w:rsidR="009954F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D3302" w:rsidR="001E41F3" w:rsidRDefault="00B57434" w:rsidP="00B7489A">
            <w:pPr>
              <w:pStyle w:val="CRCoverPage"/>
              <w:spacing w:after="0"/>
              <w:rPr>
                <w:noProof/>
              </w:rPr>
            </w:pPr>
            <w:r w:rsidRPr="00B57434">
              <w:t>Correction for EN-DC PDCP test case 7.1.3.5.2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28FCB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1F3C41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536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B6A84" w14:textId="77777777" w:rsidR="00185761" w:rsidRDefault="00185761" w:rsidP="001857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38.523-1 table 7.1.3.5.2.3.1-1, the value of ul-DataSplitThreshold should be “b100”. The current implementation is using the default value in template cs_NR_PDCP_Config_UlPathOnEUTRA which is “infinity”.</w:t>
            </w:r>
          </w:p>
          <w:p w14:paraId="708AA7DE" w14:textId="531354DA" w:rsidR="00186CF3" w:rsidRDefault="00186CF3" w:rsidP="00185761">
            <w:pPr>
              <w:pStyle w:val="CRCoverPage"/>
              <w:spacing w:after="0"/>
              <w:rPr>
                <w:noProof/>
              </w:rPr>
            </w:pPr>
          </w:p>
        </w:tc>
      </w:tr>
      <w:tr w:rsidR="00186C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667E8D9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B127A" w:rsidR="00186CF3" w:rsidRPr="0035396C" w:rsidRDefault="00185761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Changing the value of ul-DataSplitThreshold to “b100” for steps 0A and 3A</w:t>
            </w:r>
          </w:p>
        </w:tc>
      </w:tr>
      <w:tr w:rsidR="0018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186CF3" w:rsidRPr="00BD4675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186CF3" w14:paraId="034AF533" w14:textId="77777777" w:rsidTr="00547111">
        <w:tc>
          <w:tcPr>
            <w:tcW w:w="2694" w:type="dxa"/>
            <w:gridSpan w:val="2"/>
          </w:tcPr>
          <w:p w14:paraId="39D9EB5B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B2BA2" w:rsidR="00186CF3" w:rsidRDefault="001F3C41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</w:t>
            </w:r>
            <w:r w:rsidR="00186CF3">
              <w:rPr>
                <w:noProof/>
              </w:rPr>
              <w:t>.</w:t>
            </w:r>
            <w:r w:rsidR="00536DBE">
              <w:rPr>
                <w:noProof/>
              </w:rPr>
              <w:t>ENDC</w:t>
            </w:r>
          </w:p>
        </w:tc>
      </w:tr>
      <w:tr w:rsidR="00186C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</w:p>
        </w:tc>
      </w:tr>
      <w:tr w:rsidR="00186C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C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CF3" w:rsidRPr="008863B9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CF3" w:rsidRPr="008863B9" w:rsidRDefault="00186CF3" w:rsidP="00186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C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3162D42A" w14:textId="77777777" w:rsidR="006E1E59" w:rsidRDefault="006E1E59" w:rsidP="006E1E5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E1E59" w14:paraId="3DFFEBC7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1D42" w14:textId="77777777" w:rsidR="006E1E59" w:rsidRDefault="006E1E59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A30" w14:textId="77777777" w:rsidR="006E1E59" w:rsidRPr="00B65B1E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6BF0">
              <w:rPr>
                <w:rFonts w:ascii="Arial" w:hAnsi="Arial" w:cs="Arial"/>
                <w:lang w:val="en-US" w:eastAsia="en-GB"/>
              </w:rPr>
              <w:t>function fl_TC_7_1_3_5_2_NR_TestBody_ENDC(</w:t>
            </w:r>
            <w:proofErr w:type="spellStart"/>
            <w:r w:rsidRPr="006F6BF0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F6B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6BF0">
              <w:rPr>
                <w:rFonts w:ascii="Arial" w:hAnsi="Arial" w:cs="Arial"/>
                <w:lang w:val="en-US" w:eastAsia="en-GB"/>
              </w:rPr>
              <w:t>p_NR_PDCP_State,integer</w:t>
            </w:r>
            <w:proofErr w:type="spellEnd"/>
            <w:r w:rsidRPr="006F6B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6BF0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F6BF0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6E1E59" w14:paraId="211B11EF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110E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FECF" w14:textId="43D93B3C" w:rsidR="006E1E59" w:rsidRPr="008D31B6" w:rsidRDefault="00AD0F89" w:rsidP="004F716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</w:t>
            </w:r>
            <w:r w:rsidR="003D1D6E">
              <w:rPr>
                <w:rFonts w:ascii="Arial" w:hAnsi="Arial" w:cs="Arial"/>
                <w:lang w:eastAsia="zh-CN"/>
              </w:rPr>
              <w:t xml:space="preserve">to 38.523-1 </w:t>
            </w:r>
            <w:r>
              <w:rPr>
                <w:rFonts w:ascii="Arial" w:hAnsi="Arial" w:cs="Arial"/>
                <w:lang w:eastAsia="zh-CN"/>
              </w:rPr>
              <w:t xml:space="preserve">table </w:t>
            </w:r>
            <w:r w:rsidR="003D1D6E" w:rsidRPr="003D1D6E">
              <w:rPr>
                <w:rFonts w:ascii="Arial" w:hAnsi="Arial" w:cs="Arial"/>
                <w:lang w:eastAsia="zh-CN"/>
              </w:rPr>
              <w:t>7.1.3.5.2.3.1-1</w:t>
            </w:r>
            <w:r w:rsidR="003D1D6E">
              <w:rPr>
                <w:rFonts w:ascii="Arial" w:hAnsi="Arial" w:cs="Arial"/>
                <w:lang w:eastAsia="zh-CN"/>
              </w:rPr>
              <w:t xml:space="preserve">, </w:t>
            </w:r>
            <w:r w:rsidR="005301AF">
              <w:rPr>
                <w:rFonts w:ascii="Arial" w:hAnsi="Arial" w:cs="Arial"/>
                <w:lang w:eastAsia="zh-CN"/>
              </w:rPr>
              <w:t xml:space="preserve">the value of </w:t>
            </w:r>
            <w:proofErr w:type="spellStart"/>
            <w:r w:rsidR="00B76521">
              <w:rPr>
                <w:rFonts w:ascii="Arial" w:hAnsi="Arial" w:cs="Arial"/>
                <w:lang w:eastAsia="zh-CN"/>
              </w:rPr>
              <w:t>ul-DataSplitThreshold</w:t>
            </w:r>
            <w:proofErr w:type="spellEnd"/>
            <w:r w:rsidR="00B76521">
              <w:rPr>
                <w:rFonts w:ascii="Arial" w:hAnsi="Arial" w:cs="Arial"/>
                <w:lang w:eastAsia="zh-CN"/>
              </w:rPr>
              <w:t xml:space="preserve"> should be </w:t>
            </w:r>
            <w:r w:rsidR="00B76521">
              <w:rPr>
                <w:rFonts w:ascii="Arial" w:hAnsi="Arial" w:cs="Arial"/>
                <w:lang w:val="en-US" w:eastAsia="zh-CN"/>
              </w:rPr>
              <w:t xml:space="preserve">“b100”. The current implementation is using the default value in template </w:t>
            </w:r>
            <w:proofErr w:type="spellStart"/>
            <w:r w:rsidR="00B76521" w:rsidRPr="006D39EB">
              <w:rPr>
                <w:rFonts w:ascii="Arial" w:hAnsi="Arial" w:cs="Arial"/>
                <w:lang w:val="en-US" w:eastAsia="en-GB"/>
              </w:rPr>
              <w:t>cs_NR_PDCP_Config_UlPathOnEUTRA</w:t>
            </w:r>
            <w:proofErr w:type="spellEnd"/>
            <w:r w:rsidR="00B76521">
              <w:rPr>
                <w:rFonts w:ascii="Arial" w:hAnsi="Arial" w:cs="Arial"/>
                <w:lang w:val="en-US" w:eastAsia="en-GB"/>
              </w:rPr>
              <w:t xml:space="preserve"> which is “infinity”.</w:t>
            </w:r>
          </w:p>
        </w:tc>
      </w:tr>
      <w:tr w:rsidR="006E1E59" w14:paraId="66DEE117" w14:textId="77777777" w:rsidTr="00E643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C349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99B" w14:textId="4D4310A8" w:rsidR="006E1E59" w:rsidRPr="0066224B" w:rsidRDefault="006E1E59" w:rsidP="00E643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Changing the value of </w:t>
            </w:r>
            <w:r w:rsidRPr="006723E6">
              <w:rPr>
                <w:noProof/>
              </w:rPr>
              <w:t>ul-DataSplitThreshold</w:t>
            </w:r>
            <w:r>
              <w:rPr>
                <w:noProof/>
              </w:rPr>
              <w:t xml:space="preserve"> to </w:t>
            </w:r>
            <w:r w:rsidR="004F7162">
              <w:rPr>
                <w:noProof/>
              </w:rPr>
              <w:t xml:space="preserve">“b100” for steps </w:t>
            </w:r>
            <w:r w:rsidR="00412C4C">
              <w:rPr>
                <w:noProof/>
              </w:rPr>
              <w:t>0A and 3A</w:t>
            </w:r>
          </w:p>
        </w:tc>
      </w:tr>
      <w:tr w:rsidR="006E1E59" w14:paraId="12185ED7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AC5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220" w14:textId="77777777" w:rsidR="006E1E59" w:rsidRDefault="006E1E59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PDCP_ENDC_NR</w:t>
            </w:r>
            <w:r w:rsidRPr="009700F5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6E1E59" w14:paraId="575AAD54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DD6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944" w14:textId="77777777" w:rsidR="006E1E59" w:rsidRDefault="006E1E59" w:rsidP="00E643E0">
            <w:pPr>
              <w:rPr>
                <w:rFonts w:ascii="Arial" w:hAnsi="Arial"/>
                <w:lang w:eastAsia="zh-CN"/>
              </w:rPr>
            </w:pPr>
          </w:p>
        </w:tc>
      </w:tr>
    </w:tbl>
    <w:p w14:paraId="4CB85172" w14:textId="77777777" w:rsidR="006E1E59" w:rsidRDefault="006E1E59" w:rsidP="006E1E59">
      <w:pPr>
        <w:rPr>
          <w:lang w:val="en-US" w:eastAsia="zh-CN"/>
        </w:rPr>
      </w:pPr>
    </w:p>
    <w:p w14:paraId="56196BC3" w14:textId="77777777" w:rsidR="006E1E59" w:rsidRDefault="006E1E59" w:rsidP="006E1E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1E59" w14:paraId="05013E65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08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>function fl_TC_7_1_3_5_2_NR_TestBody_ENDC(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p_NR_PDCP_State,integer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</w:t>
            </w:r>
          </w:p>
          <w:p w14:paraId="6D48984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runs on ENDC_NR_PTC {// @sic R5-220641 sic@</w:t>
            </w:r>
          </w:p>
          <w:p w14:paraId="1506AAD8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3BD4EC3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727712AE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5D14A47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7BF5F118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252F28B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0A-0B"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1D38FBA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MCG Cell.</w:t>
            </w:r>
          </w:p>
          <w:p w14:paraId="2E19DD2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cs_NR_PDCP_Config_UlPathOnEUTRA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len18bits,tsc_NR_CellGroupId_MCG,</w:t>
            </w:r>
            <w:r w:rsidRPr="00A518B2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6D39EB">
              <w:rPr>
                <w:rFonts w:ascii="Arial" w:hAnsi="Arial" w:cs="Arial"/>
                <w:lang w:val="en-US" w:eastAsia="en-GB"/>
              </w:rPr>
              <w:t>,-,-,-))};//@sic R5s211471 R5s220567sic@</w:t>
            </w:r>
          </w:p>
          <w:p w14:paraId="3144F0B7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3CD3590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omit);//@siclog "Step 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130B0C08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(EUTRA); //@sic R5s220567 sic@</w:t>
            </w:r>
          </w:p>
          <w:p w14:paraId="29D9420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0EC61BEC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//SCG NR Cell1, Primary path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1.</w:t>
            </w:r>
          </w:p>
          <w:p w14:paraId="6129F45D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f_TC_7_1_3_5_2_NR_CheckULPrimaryPath(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(eutra_Cell1),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(nr_Cell1), "Step2");</w:t>
            </w:r>
          </w:p>
          <w:p w14:paraId="2190868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84B9DC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2A-2B"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3EDB1333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SCG Cell.</w:t>
            </w:r>
          </w:p>
          <w:p w14:paraId="757C630A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len18bits,tsc_NR_CellGroupId_SCG,</w:t>
            </w:r>
            <w:r w:rsidRPr="00185761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6D39EB">
              <w:rPr>
                <w:rFonts w:ascii="Arial" w:hAnsi="Arial" w:cs="Arial"/>
                <w:lang w:val="en-US" w:eastAsia="en-GB"/>
              </w:rPr>
              <w:t>))};//@sic R5s211471 sic@</w:t>
            </w:r>
          </w:p>
          <w:p w14:paraId="3FF07CD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07F1B72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, omit);</w:t>
            </w:r>
          </w:p>
          <w:p w14:paraId="5F0BD00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(EUTRA); //@sic R5s220567 sic@</w:t>
            </w:r>
          </w:p>
          <w:p w14:paraId="633837E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EC50B2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lastRenderedPageBreak/>
              <w:t xml:space="preserve">    //SCG NR Cell 1, Primary path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</w:t>
            </w:r>
          </w:p>
          <w:p w14:paraId="6848E10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f_TC_7_1_3_5_2_NR_CheckULPrimaryPath(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(eutra_Cell1), "Step2D");</w:t>
            </w:r>
          </w:p>
          <w:p w14:paraId="4EECD27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E53A0D5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f_TC_7_1_3_5_2_Steps3to4b2(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194DF7A7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228746" w14:textId="7554A24C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4AAC7ED1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89F177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</w:tbl>
    <w:p w14:paraId="1BC36C34" w14:textId="77777777" w:rsidR="006E1E59" w:rsidRDefault="006E1E59" w:rsidP="006E1E59">
      <w:pPr>
        <w:spacing w:after="0"/>
        <w:rPr>
          <w:rFonts w:ascii="Arial" w:hAnsi="Arial"/>
          <w:b/>
          <w:lang w:eastAsia="en-GB"/>
        </w:rPr>
      </w:pPr>
    </w:p>
    <w:p w14:paraId="331AD39E" w14:textId="77777777" w:rsidR="006E1E59" w:rsidRDefault="006E1E59" w:rsidP="006E1E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1E59" w14:paraId="76EF6509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E3D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55BFC">
              <w:rPr>
                <w:rFonts w:ascii="Arial" w:hAnsi="Arial" w:cs="Arial"/>
                <w:lang w:val="en-US" w:eastAsia="en-GB"/>
              </w:rPr>
              <w:t xml:space="preserve">  </w:t>
            </w:r>
            <w:r w:rsidRPr="006D39EB">
              <w:rPr>
                <w:rFonts w:ascii="Arial" w:hAnsi="Arial" w:cs="Arial"/>
                <w:lang w:val="en-US" w:eastAsia="en-GB"/>
              </w:rPr>
              <w:t>function fl_TC_7_1_3_5_2_NR_TestBody_ENDC(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p_NR_PDCP_State,integer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</w:t>
            </w:r>
          </w:p>
          <w:p w14:paraId="3E3BABD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runs on ENDC_NR_PTC {// @sic R5-220641 sic@</w:t>
            </w:r>
          </w:p>
          <w:p w14:paraId="123BE3C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1E9DCAC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2679998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22028F7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7471C3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E11CB6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0A-0B"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6BB550C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MCG Cell.</w:t>
            </w:r>
          </w:p>
          <w:p w14:paraId="25E92077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cs_NR_PDCP_Config_UlPathOnEUTRA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len18bits,tsc_NR_CellGroupId_MCG,</w:t>
            </w:r>
            <w:r w:rsidRPr="006D39EB">
              <w:rPr>
                <w:rFonts w:ascii="Arial" w:hAnsi="Arial" w:cs="Arial"/>
                <w:highlight w:val="yellow"/>
                <w:lang w:val="en-US" w:eastAsia="en-GB"/>
              </w:rPr>
              <w:t>b100</w:t>
            </w:r>
            <w:r w:rsidRPr="006D39EB">
              <w:rPr>
                <w:rFonts w:ascii="Arial" w:hAnsi="Arial" w:cs="Arial"/>
                <w:lang w:val="en-US" w:eastAsia="en-GB"/>
              </w:rPr>
              <w:t>,-,-,-))};//@sic R5s211471 R5s220567sic@</w:t>
            </w:r>
          </w:p>
          <w:p w14:paraId="7B8F290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3E24F8E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omit);//@siclog "Step 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2B6DCBB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(EUTRA); //@sic R5s220567 sic@</w:t>
            </w:r>
          </w:p>
          <w:p w14:paraId="2E2C6FB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79C58EB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//SCG NR Cell1, Primary path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1.</w:t>
            </w:r>
          </w:p>
          <w:p w14:paraId="2B013C9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f_TC_7_1_3_5_2_NR_CheckULPrimaryPath(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(eutra_Cell1),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(nr_Cell1), "Step2");</w:t>
            </w:r>
          </w:p>
          <w:p w14:paraId="697EC14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C998C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2A-2B"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56F62DC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SCG Cell.</w:t>
            </w:r>
          </w:p>
          <w:p w14:paraId="3D4638CE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len18bits,tsc_NR_CellGroupId_SCG,</w:t>
            </w:r>
            <w:r w:rsidRPr="006D39EB">
              <w:rPr>
                <w:rFonts w:ascii="Arial" w:hAnsi="Arial" w:cs="Arial"/>
                <w:highlight w:val="yellow"/>
                <w:lang w:val="en-US" w:eastAsia="en-GB"/>
              </w:rPr>
              <w:t>b100</w:t>
            </w:r>
            <w:r w:rsidRPr="006D39EB">
              <w:rPr>
                <w:rFonts w:ascii="Arial" w:hAnsi="Arial" w:cs="Arial"/>
                <w:lang w:val="en-US" w:eastAsia="en-GB"/>
              </w:rPr>
              <w:t>))};//@sic R5s211471 sic@</w:t>
            </w:r>
          </w:p>
          <w:p w14:paraId="49FDFBB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2FADB2B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, omit);</w:t>
            </w:r>
          </w:p>
          <w:p w14:paraId="35AE8C5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(EUTRA); //@sic R5s220567 sic@</w:t>
            </w:r>
          </w:p>
          <w:p w14:paraId="0449FE3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5A9F79F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//SCG NR Cell 1, Primary path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</w:t>
            </w:r>
          </w:p>
          <w:p w14:paraId="048D435E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f_TC_7_1_3_5_2_NR_CheckULPrimaryPath(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(eutra_Cell1), "Step2D");</w:t>
            </w:r>
          </w:p>
          <w:p w14:paraId="3A5E0DE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47CC21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f_TC_7_1_3_5_2_Steps3to4b2(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6E6EE1D5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DA8C09" w14:textId="46956C75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……………………….</w:t>
            </w:r>
          </w:p>
          <w:p w14:paraId="113AFF3A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3EA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F5E1243" w14:textId="77777777" w:rsidR="006E1E59" w:rsidRPr="00571BB2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</w:tbl>
    <w:p w14:paraId="5903FC29" w14:textId="77777777" w:rsidR="006E1E59" w:rsidRDefault="006E1E59" w:rsidP="006E1E59">
      <w:pPr>
        <w:rPr>
          <w:lang w:val="en-US" w:eastAsia="zh-CN"/>
        </w:rPr>
      </w:pPr>
    </w:p>
    <w:p w14:paraId="42B339C9" w14:textId="4A66B22B" w:rsidR="007018D8" w:rsidRDefault="007018D8" w:rsidP="007018D8"/>
    <w:sectPr w:rsid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4"/>
  </w:num>
  <w:num w:numId="7">
    <w:abstractNumId w:val="19"/>
  </w:num>
  <w:num w:numId="8">
    <w:abstractNumId w:val="17"/>
  </w:num>
  <w:num w:numId="9">
    <w:abstractNumId w:val="25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1"/>
  </w:num>
  <w:num w:numId="15">
    <w:abstractNumId w:val="4"/>
  </w:num>
  <w:num w:numId="16">
    <w:abstractNumId w:val="8"/>
  </w:num>
  <w:num w:numId="17">
    <w:abstractNumId w:val="20"/>
  </w:num>
  <w:num w:numId="18">
    <w:abstractNumId w:val="7"/>
  </w:num>
  <w:num w:numId="19">
    <w:abstractNumId w:val="11"/>
  </w:num>
  <w:num w:numId="20">
    <w:abstractNumId w:val="22"/>
  </w:num>
  <w:num w:numId="21">
    <w:abstractNumId w:val="18"/>
  </w:num>
  <w:num w:numId="22">
    <w:abstractNumId w:val="9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5761"/>
    <w:rsid w:val="00186CF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1F3C41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D6E"/>
    <w:rsid w:val="003D1F89"/>
    <w:rsid w:val="003E1A36"/>
    <w:rsid w:val="003E4623"/>
    <w:rsid w:val="00401F65"/>
    <w:rsid w:val="00410371"/>
    <w:rsid w:val="00412C4C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162"/>
    <w:rsid w:val="004F7492"/>
    <w:rsid w:val="00511C6D"/>
    <w:rsid w:val="00513610"/>
    <w:rsid w:val="005141D9"/>
    <w:rsid w:val="0051580D"/>
    <w:rsid w:val="005200AB"/>
    <w:rsid w:val="00527F57"/>
    <w:rsid w:val="005301AF"/>
    <w:rsid w:val="005330C6"/>
    <w:rsid w:val="00536DBE"/>
    <w:rsid w:val="00547111"/>
    <w:rsid w:val="0056261A"/>
    <w:rsid w:val="00585A14"/>
    <w:rsid w:val="005913A9"/>
    <w:rsid w:val="00592D74"/>
    <w:rsid w:val="00593D1D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1E59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E3DF0"/>
    <w:rsid w:val="007F7259"/>
    <w:rsid w:val="008040A8"/>
    <w:rsid w:val="00807A24"/>
    <w:rsid w:val="00815BE6"/>
    <w:rsid w:val="008279FA"/>
    <w:rsid w:val="008363DD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86268"/>
    <w:rsid w:val="009912E7"/>
    <w:rsid w:val="00991B88"/>
    <w:rsid w:val="009954FF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E3297"/>
    <w:rsid w:val="009E720A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8B2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0F89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57434"/>
    <w:rsid w:val="00B67B97"/>
    <w:rsid w:val="00B7489A"/>
    <w:rsid w:val="00B76521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1268</TotalTime>
  <Pages>4</Pages>
  <Words>632</Words>
  <Characters>6590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194</cp:revision>
  <cp:lastPrinted>1900-01-01T08:00:00Z</cp:lastPrinted>
  <dcterms:created xsi:type="dcterms:W3CDTF">2022-04-15T19:39:00Z</dcterms:created>
  <dcterms:modified xsi:type="dcterms:W3CDTF">2022-09-22T13:06:00Z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