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387" w:rsidRDefault="00E75387" w:rsidP="00E753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R5s221055</w:t>
      </w:r>
      <w:r>
        <w:rPr>
          <w:b/>
          <w:i/>
          <w:noProof/>
          <w:sz w:val="28"/>
        </w:rPr>
        <w:fldChar w:fldCharType="end"/>
      </w:r>
    </w:p>
    <w:p w:rsidR="00E75387" w:rsidRDefault="00E75387" w:rsidP="00E753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538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538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538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FE0200">
        <w:tc>
          <w:tcPr>
            <w:tcW w:w="142" w:type="dxa"/>
            <w:tcBorders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75387" w:rsidRPr="00410371" w:rsidRDefault="00E75387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75387" w:rsidRDefault="00E7538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5387" w:rsidRPr="00410371" w:rsidRDefault="00E75387" w:rsidP="00FE02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75387" w:rsidRDefault="00E75387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75387" w:rsidRPr="00410371" w:rsidRDefault="00E75387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75387" w:rsidRDefault="00E75387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75387" w:rsidRPr="00410371" w:rsidRDefault="00E75387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7538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7538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5387" w:rsidRPr="00F25D98" w:rsidRDefault="00E75387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5387" w:rsidTr="00FE0200">
        <w:tc>
          <w:tcPr>
            <w:tcW w:w="9641" w:type="dxa"/>
            <w:gridSpan w:val="9"/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75387" w:rsidRDefault="00E75387" w:rsidP="00E753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5387" w:rsidTr="00FE0200">
        <w:tc>
          <w:tcPr>
            <w:tcW w:w="2835" w:type="dxa"/>
          </w:tcPr>
          <w:p w:rsidR="00E75387" w:rsidRDefault="00E75387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5387" w:rsidRDefault="00E7538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5387" w:rsidRDefault="00E7538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75387" w:rsidRDefault="00E7538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5387" w:rsidRDefault="00E7538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5387" w:rsidRDefault="00E75387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75387" w:rsidRDefault="00E75387" w:rsidP="00E75387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5387" w:rsidTr="00E75387">
        <w:tc>
          <w:tcPr>
            <w:tcW w:w="9640" w:type="dxa"/>
            <w:gridSpan w:val="11"/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EUTRA RRC </w:t>
            </w:r>
            <w:proofErr w:type="spellStart"/>
            <w:r>
              <w:t>HeNB</w:t>
            </w:r>
            <w:proofErr w:type="spellEnd"/>
            <w:r>
              <w:t xml:space="preserve"> test case 8.3.4.1</w:t>
            </w:r>
            <w:r>
              <w:fldChar w:fldCharType="end"/>
            </w:r>
          </w:p>
        </w:tc>
      </w:tr>
      <w:tr w:rsidR="00E75387" w:rsidTr="00E75387">
        <w:tc>
          <w:tcPr>
            <w:tcW w:w="1843" w:type="dxa"/>
            <w:tcBorders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c>
          <w:tcPr>
            <w:tcW w:w="1843" w:type="dxa"/>
            <w:tcBorders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75387" w:rsidTr="00E75387">
        <w:tc>
          <w:tcPr>
            <w:tcW w:w="1843" w:type="dxa"/>
            <w:tcBorders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5387" w:rsidTr="00E75387">
        <w:tc>
          <w:tcPr>
            <w:tcW w:w="1843" w:type="dxa"/>
            <w:tcBorders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c>
          <w:tcPr>
            <w:tcW w:w="1843" w:type="dxa"/>
            <w:tcBorders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75387" w:rsidRDefault="00E75387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5387" w:rsidRDefault="00E7538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2022-08-30</w:t>
            </w:r>
            <w:r>
              <w:rPr>
                <w:noProof/>
              </w:rPr>
              <w:fldChar w:fldCharType="end"/>
            </w:r>
          </w:p>
        </w:tc>
      </w:tr>
      <w:tr w:rsidR="00E75387" w:rsidTr="00E75387">
        <w:tc>
          <w:tcPr>
            <w:tcW w:w="1843" w:type="dxa"/>
            <w:tcBorders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387" w:rsidRDefault="00E7538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75387" w:rsidRDefault="00E75387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75387" w:rsidRDefault="00E75387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5387" w:rsidRDefault="00E75387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387" w:rsidRDefault="00E7538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75387" w:rsidTr="00E753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75387" w:rsidRDefault="00E75387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75387" w:rsidRDefault="00E75387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5387" w:rsidRPr="007C2097" w:rsidRDefault="00E75387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5387" w:rsidTr="00E75387">
        <w:tc>
          <w:tcPr>
            <w:tcW w:w="1843" w:type="dxa"/>
          </w:tcPr>
          <w:p w:rsidR="00E75387" w:rsidRDefault="00E7538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5387" w:rsidRDefault="00E7538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0916" w:rsidRDefault="00CE0916" w:rsidP="00E753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current TTCN implementation, </w:t>
            </w:r>
            <w:r w:rsidR="002D3575">
              <w:rPr>
                <w:lang w:eastAsia="zh-CN"/>
              </w:rPr>
              <w:t>w</w:t>
            </w:r>
            <w:r w:rsidR="002D3575" w:rsidRPr="002D3575">
              <w:rPr>
                <w:lang w:eastAsia="zh-CN"/>
              </w:rPr>
              <w:t xml:space="preserve">hen the </w:t>
            </w:r>
            <w:proofErr w:type="gramStart"/>
            <w:r w:rsidR="002D3575" w:rsidRPr="002D3575">
              <w:rPr>
                <w:lang w:eastAsia="zh-CN"/>
              </w:rPr>
              <w:t>function  f</w:t>
            </w:r>
            <w:proofErr w:type="gramEnd"/>
            <w:r w:rsidR="002D3575" w:rsidRPr="002D3575">
              <w:rPr>
                <w:lang w:eastAsia="zh-CN"/>
              </w:rPr>
              <w:t>_TC_8_3_4_1_EUTRA --&gt;</w:t>
            </w:r>
            <w:proofErr w:type="spellStart"/>
            <w:r w:rsidR="002D3575" w:rsidRPr="002D3575">
              <w:rPr>
                <w:lang w:eastAsia="zh-CN"/>
              </w:rPr>
              <w:t>f_EUTRA_CellConfig_SRBs_Only</w:t>
            </w:r>
            <w:proofErr w:type="spellEnd"/>
            <w:r w:rsidR="002D3575" w:rsidRPr="002D3575">
              <w:rPr>
                <w:lang w:eastAsia="zh-CN"/>
              </w:rPr>
              <w:t xml:space="preserve"> is called</w:t>
            </w:r>
            <w:r w:rsidR="002D3575">
              <w:rPr>
                <w:lang w:eastAsia="zh-CN"/>
              </w:rPr>
              <w:t xml:space="preserve">, </w:t>
            </w:r>
            <w:r w:rsidR="002D3575" w:rsidRPr="002D3575">
              <w:rPr>
                <w:lang w:eastAsia="zh-CN"/>
              </w:rPr>
              <w:t>the attenuation of the cell is not OFF</w:t>
            </w:r>
            <w:r w:rsidR="002D3575">
              <w:rPr>
                <w:lang w:eastAsia="zh-CN"/>
              </w:rPr>
              <w:t>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Before the </w:t>
            </w:r>
            <w:proofErr w:type="gramStart"/>
            <w:r>
              <w:rPr>
                <w:lang w:eastAsia="zh-CN"/>
              </w:rPr>
              <w:t>function  f</w:t>
            </w:r>
            <w:proofErr w:type="gramEnd"/>
            <w:r>
              <w:rPr>
                <w:lang w:eastAsia="zh-CN"/>
              </w:rPr>
              <w:t>_TC_8_3_4_1_EUTRA --&gt;</w:t>
            </w:r>
            <w:proofErr w:type="spellStart"/>
            <w:r>
              <w:rPr>
                <w:lang w:eastAsia="zh-CN"/>
              </w:rPr>
              <w:t>f_EUTRA_CellConfig_SRBs_Only</w:t>
            </w:r>
            <w:proofErr w:type="spellEnd"/>
            <w:r>
              <w:rPr>
                <w:lang w:eastAsia="zh-CN"/>
              </w:rPr>
              <w:t xml:space="preserve"> is called, the UE has been asked to manually select CSG ID of cell 2 in function call </w:t>
            </w:r>
            <w:proofErr w:type="spellStart"/>
            <w:r>
              <w:rPr>
                <w:lang w:eastAsia="zh-CN"/>
              </w:rPr>
              <w:t>f_EUTRA_Manual_CSG_Selection</w:t>
            </w:r>
            <w:proofErr w:type="spellEnd"/>
            <w:r>
              <w:rPr>
                <w:lang w:eastAsia="zh-CN"/>
              </w:rPr>
              <w:t>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this function, the attenuation for this cell is set to a value other than </w:t>
            </w:r>
            <w:proofErr w:type="spellStart"/>
            <w:r>
              <w:rPr>
                <w:lang w:eastAsia="zh-CN"/>
              </w:rPr>
              <w:t>tsc_CellAttenuation_Off</w:t>
            </w:r>
            <w:proofErr w:type="spellEnd"/>
            <w:r>
              <w:rPr>
                <w:lang w:eastAsia="zh-CN"/>
              </w:rPr>
              <w:t>, and this is stored.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is then retrieved when the following call is </w:t>
            </w:r>
            <w:proofErr w:type="gramStart"/>
            <w:r>
              <w:rPr>
                <w:lang w:eastAsia="zh-CN"/>
              </w:rPr>
              <w:t>made :</w:t>
            </w:r>
            <w:proofErr w:type="gramEnd"/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f_TC_8_3_4_1_EUTRA --&gt;</w:t>
            </w:r>
            <w:proofErr w:type="spellStart"/>
            <w:r>
              <w:rPr>
                <w:lang w:eastAsia="zh-CN"/>
              </w:rPr>
              <w:t>f_EUTRA_CellConfig_SRBs_Only</w:t>
            </w:r>
            <w:proofErr w:type="spellEnd"/>
            <w:r>
              <w:rPr>
                <w:lang w:eastAsia="zh-CN"/>
              </w:rPr>
              <w:t xml:space="preserve"> --&gt;</w:t>
            </w:r>
            <w:proofErr w:type="spellStart"/>
            <w:r>
              <w:rPr>
                <w:lang w:eastAsia="zh-CN"/>
              </w:rPr>
              <w:t>f_EUTRA_CellConfig_Def</w:t>
            </w:r>
            <w:proofErr w:type="spellEnd"/>
            <w:r>
              <w:rPr>
                <w:lang w:eastAsia="zh-CN"/>
              </w:rPr>
              <w:t xml:space="preserve"> --&gt;</w:t>
            </w:r>
            <w:proofErr w:type="spellStart"/>
            <w:r>
              <w:rPr>
                <w:lang w:eastAsia="zh-CN"/>
              </w:rPr>
              <w:t>f_EUTRA_SS_ConfigureActiveCell</w:t>
            </w:r>
            <w:proofErr w:type="spellEnd"/>
            <w:r>
              <w:rPr>
                <w:lang w:eastAsia="zh-CN"/>
              </w:rPr>
              <w:t xml:space="preserve"> --&gt;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CellInfo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f_EUTRA_CellInfo_Get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>);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Because this cell was set as serving cell power before,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CellInfo.ReferencePower.Attenuation</w:t>
            </w:r>
            <w:proofErr w:type="spellEnd"/>
            <w:proofErr w:type="gramEnd"/>
            <w:r>
              <w:rPr>
                <w:lang w:eastAsia="zh-CN"/>
              </w:rPr>
              <w:t xml:space="preserve"> is already having some value.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 xml:space="preserve"> is then passed to </w:t>
            </w:r>
            <w:proofErr w:type="spellStart"/>
            <w:r>
              <w:rPr>
                <w:lang w:eastAsia="zh-CN"/>
              </w:rPr>
              <w:t>cas_CellConfig_Def_</w:t>
            </w:r>
            <w:proofErr w:type="gramStart"/>
            <w:r>
              <w:rPr>
                <w:lang w:eastAsia="zh-CN"/>
              </w:rPr>
              <w:t>REQ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f_EUTRA_SS_</w:t>
            </w:r>
            <w:proofErr w:type="gramStart"/>
            <w:r>
              <w:rPr>
                <w:lang w:eastAsia="zh-CN"/>
              </w:rPr>
              <w:t>CommonCellConfig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cs_TimingInfo_Now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v_StaticCellInfo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v_SiSchedul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v_ContentionResolution_ContainedRlcPdu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v_PUCCH_ConfigDedicated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p_CA_CellInitialConfig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v_Bcch_BRConfig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v_PRACH_Config_v1310,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v_EpdcchConfig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v_UplinkGrantCE_Mode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v_CE_Mode</w:t>
            </w:r>
            <w:proofErr w:type="spellEnd"/>
            <w:r>
              <w:rPr>
                <w:lang w:eastAsia="zh-CN"/>
              </w:rPr>
              <w:t>));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Within the call to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can be seen </w:t>
            </w:r>
            <w:proofErr w:type="gramStart"/>
            <w:r>
              <w:rPr>
                <w:lang w:eastAsia="zh-CN"/>
              </w:rPr>
              <w:t>that :</w:t>
            </w:r>
            <w:proofErr w:type="gramEnd"/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InitialCellPower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{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proofErr w:type="spellStart"/>
            <w:proofErr w:type="gramStart"/>
            <w:r>
              <w:rPr>
                <w:lang w:eastAsia="zh-CN"/>
              </w:rPr>
              <w:t>MaxReferencePower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p_CellInfo.ReferencePower.MaxReferencePower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proofErr w:type="gramStart"/>
            <w:r>
              <w:rPr>
                <w:lang w:eastAsia="zh-CN"/>
              </w:rPr>
              <w:t>Attenuation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p_CellInfo.ReferencePower.Attenuation</w:t>
            </w:r>
            <w:proofErr w:type="spellEnd"/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TTCN only expects </w:t>
            </w:r>
            <w:proofErr w:type="gramStart"/>
            <w:r>
              <w:rPr>
                <w:lang w:eastAsia="zh-CN"/>
              </w:rPr>
              <w:t>Attenuation  =</w:t>
            </w:r>
            <w:proofErr w:type="gramEnd"/>
            <w:r>
              <w:rPr>
                <w:lang w:eastAsia="zh-CN"/>
              </w:rPr>
              <w:t xml:space="preserve">  </w:t>
            </w:r>
            <w:proofErr w:type="spellStart"/>
            <w:r>
              <w:rPr>
                <w:lang w:eastAsia="zh-CN"/>
              </w:rPr>
              <w:t>tsc_CellAttenuation_Off</w:t>
            </w:r>
            <w:proofErr w:type="spellEnd"/>
            <w:r>
              <w:rPr>
                <w:lang w:eastAsia="zh-CN"/>
              </w:rPr>
              <w:t>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E75387" w:rsidRPr="00B76627" w:rsidRDefault="002D3575" w:rsidP="002D3575">
            <w:pPr>
              <w:pStyle w:val="CRCoverPage"/>
              <w:spacing w:after="0"/>
            </w:pPr>
            <w:r>
              <w:rPr>
                <w:lang w:eastAsia="zh-CN"/>
              </w:rPr>
              <w:t>This causes</w:t>
            </w:r>
            <w:r>
              <w:rPr>
                <w:lang w:eastAsia="zh-CN"/>
              </w:rPr>
              <w:t xml:space="preserve"> a runtime error, and needs to be addressed</w:t>
            </w: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387" w:rsidRPr="00B7662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5387" w:rsidRPr="00B76627" w:rsidRDefault="002D3575" w:rsidP="00E75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s</w:t>
            </w:r>
            <w:r w:rsidR="00E75387">
              <w:rPr>
                <w:noProof/>
              </w:rPr>
              <w:t xml:space="preserve">et the </w:t>
            </w:r>
            <w:r w:rsidR="00E75387">
              <w:t xml:space="preserve">Attenuation to Off in initial cell power before calling function </w:t>
            </w:r>
            <w:proofErr w:type="spellStart"/>
            <w:r w:rsidR="00E75387" w:rsidRPr="003C70D2">
              <w:t>f_EUTRA_CellConfig_SRBs_Only</w:t>
            </w:r>
            <w:proofErr w:type="spellEnd"/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387" w:rsidRPr="00B7662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387" w:rsidRPr="00B76627" w:rsidRDefault="00E75387" w:rsidP="00E75387">
            <w:pPr>
              <w:pStyle w:val="CRCoverPage"/>
              <w:spacing w:after="0"/>
              <w:rPr>
                <w:noProof/>
              </w:rPr>
            </w:pPr>
            <w:r w:rsidRPr="00B76627">
              <w:rPr>
                <w:noProof/>
              </w:rPr>
              <w:t xml:space="preserve">TC </w:t>
            </w:r>
            <w:r>
              <w:rPr>
                <w:noProof/>
              </w:rPr>
              <w:t>will cause a runtime error</w:t>
            </w:r>
          </w:p>
        </w:tc>
      </w:tr>
      <w:tr w:rsidR="00E75387" w:rsidTr="00E75387">
        <w:tc>
          <w:tcPr>
            <w:tcW w:w="2694" w:type="dxa"/>
            <w:gridSpan w:val="2"/>
          </w:tcPr>
          <w:p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5387" w:rsidRPr="00B7662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5387" w:rsidRPr="00B76627" w:rsidRDefault="00E75387" w:rsidP="00E75387">
            <w:pPr>
              <w:pStyle w:val="CRCoverPage"/>
              <w:spacing w:after="0"/>
              <w:ind w:left="100"/>
              <w:rPr>
                <w:noProof/>
              </w:rPr>
            </w:pPr>
            <w:r w:rsidRPr="00B76627">
              <w:rPr>
                <w:color w:val="000000"/>
              </w:rPr>
              <w:t>8.</w:t>
            </w:r>
            <w:r>
              <w:rPr>
                <w:color w:val="000000"/>
              </w:rPr>
              <w:t>3.4.1</w:t>
            </w: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387" w:rsidRDefault="00E75387" w:rsidP="00E75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5387" w:rsidRDefault="00E75387" w:rsidP="00E753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5387" w:rsidRDefault="00E75387" w:rsidP="00E753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5387" w:rsidRDefault="00E75387" w:rsidP="00E75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387" w:rsidRDefault="00E75387" w:rsidP="00E75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5387" w:rsidRDefault="00E75387" w:rsidP="00E75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5387" w:rsidRDefault="00E75387" w:rsidP="00E753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387" w:rsidRDefault="00E75387" w:rsidP="00E753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387" w:rsidRDefault="00E75387" w:rsidP="00E75387">
            <w:pPr>
              <w:pStyle w:val="CRCoverPage"/>
              <w:spacing w:after="0"/>
              <w:rPr>
                <w:noProof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387" w:rsidRDefault="00E75387" w:rsidP="00E753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5387" w:rsidRPr="008863B9" w:rsidTr="00E753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5387" w:rsidRPr="008863B9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75387" w:rsidRPr="008863B9" w:rsidRDefault="00E75387" w:rsidP="00E753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5387" w:rsidTr="00E753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387" w:rsidRDefault="00E75387" w:rsidP="00E75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387" w:rsidRDefault="00E75387" w:rsidP="00E753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2754399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D3575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2D3575" w:rsidRPr="003A1CC4">
        <w:rPr>
          <w:rFonts w:ascii="Arial" w:hAnsi="Arial" w:cs="Arial"/>
          <w:iCs/>
        </w:rPr>
        <w:t>Table of Contents</w:t>
      </w:r>
      <w:r w:rsidR="002D3575">
        <w:tab/>
      </w:r>
      <w:r w:rsidR="002D3575">
        <w:fldChar w:fldCharType="begin"/>
      </w:r>
      <w:r w:rsidR="002D3575">
        <w:instrText xml:space="preserve"> PAGEREF _Toc112754399 \h </w:instrText>
      </w:r>
      <w:r w:rsidR="002D3575">
        <w:fldChar w:fldCharType="separate"/>
      </w:r>
      <w:r w:rsidR="002D3575">
        <w:t>3</w:t>
      </w:r>
      <w:r w:rsidR="002D3575">
        <w:fldChar w:fldCharType="end"/>
      </w:r>
    </w:p>
    <w:p w:rsidR="002D3575" w:rsidRDefault="002D35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1CC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CC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_Toc112754400 \h </w:instrText>
      </w:r>
      <w:r>
        <w:fldChar w:fldCharType="separate"/>
      </w:r>
      <w:r>
        <w:t>4</w:t>
      </w:r>
      <w:r>
        <w:fldChar w:fldCharType="end"/>
      </w:r>
    </w:p>
    <w:p w:rsidR="002D3575" w:rsidRDefault="002D35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1CC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C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_Toc112754401 \h </w:instrText>
      </w:r>
      <w:r>
        <w:fldChar w:fldCharType="separate"/>
      </w:r>
      <w:r>
        <w:t>4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  <w:r w:rsidR="001D7A98">
        <w:rPr>
          <w:lang w:val="pt-BR"/>
        </w:rPr>
        <w:br w:type="page"/>
      </w:r>
    </w:p>
    <w:p w:rsidR="002D3575" w:rsidRDefault="002D3575" w:rsidP="002D35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OLE_LINK12"/>
      <w:bookmarkStart w:id="3" w:name="OLE_LINK13"/>
      <w:bookmarkStart w:id="4" w:name="OLE_LINK10"/>
      <w:bookmarkStart w:id="5" w:name="OLE_LINK11"/>
      <w:bookmarkStart w:id="6" w:name="_Toc122434485"/>
      <w:bookmarkStart w:id="7" w:name="_Toc101884688"/>
      <w:bookmarkStart w:id="8" w:name="_Toc106347389"/>
      <w:bookmarkStart w:id="9" w:name="_Toc106348108"/>
      <w:bookmarkStart w:id="10" w:name="_Toc106353536"/>
      <w:bookmarkStart w:id="11" w:name="_Toc107232973"/>
      <w:bookmarkStart w:id="12" w:name="_Toc107233704"/>
      <w:bookmarkStart w:id="13" w:name="_Toc107260461"/>
      <w:bookmarkStart w:id="14" w:name="_Toc107319472"/>
      <w:bookmarkStart w:id="15" w:name="_Toc107401310"/>
      <w:bookmarkStart w:id="16" w:name="_Toc109296030"/>
      <w:bookmarkStart w:id="17" w:name="_Toc112694522"/>
      <w:bookmarkStart w:id="18" w:name="_Hlk107318485"/>
      <w:bookmarkStart w:id="19" w:name="_Toc112754400"/>
      <w:r>
        <w:rPr>
          <w:b/>
          <w:lang w:eastAsia="ja-JP"/>
        </w:rPr>
        <w:t>Overview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9"/>
    </w:p>
    <w:p w:rsidR="002D3575" w:rsidRDefault="002D3575" w:rsidP="002D35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2D3575" w:rsidRDefault="002D3575" w:rsidP="002D35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D3575" w:rsidRDefault="002D3575" w:rsidP="002D35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295288959"/>
      <w:bookmarkStart w:id="21" w:name="_Toc122434488"/>
      <w:bookmarkStart w:id="22" w:name="_Toc112754401"/>
      <w:r>
        <w:rPr>
          <w:b/>
        </w:rPr>
        <w:t>Corrections required</w:t>
      </w:r>
      <w:bookmarkEnd w:id="20"/>
      <w:bookmarkEnd w:id="21"/>
      <w:bookmarkEnd w:id="22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2D357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2D3575">
              <w:rPr>
                <w:rFonts w:ascii="Arial" w:hAnsi="Arial" w:cs="Arial"/>
                <w:lang w:val="en-SG" w:eastAsia="ja-JP"/>
              </w:rPr>
              <w:t>f_TC_8_3_4_1_EUTRA</w:t>
            </w:r>
          </w:p>
        </w:tc>
      </w:tr>
      <w:tr w:rsidR="00163394" w:rsidRPr="00B76627" w:rsidTr="001633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current TTCN implementation, w</w:t>
            </w:r>
            <w:r w:rsidRPr="002D3575">
              <w:rPr>
                <w:lang w:eastAsia="zh-CN"/>
              </w:rPr>
              <w:t xml:space="preserve">hen the </w:t>
            </w:r>
            <w:proofErr w:type="gramStart"/>
            <w:r w:rsidRPr="002D3575">
              <w:rPr>
                <w:lang w:eastAsia="zh-CN"/>
              </w:rPr>
              <w:t>function  f</w:t>
            </w:r>
            <w:proofErr w:type="gramEnd"/>
            <w:r w:rsidRPr="002D3575">
              <w:rPr>
                <w:lang w:eastAsia="zh-CN"/>
              </w:rPr>
              <w:t>_TC_8_3_4_1_EUTRA --&gt;</w:t>
            </w:r>
            <w:proofErr w:type="spellStart"/>
            <w:r w:rsidRPr="002D3575">
              <w:rPr>
                <w:lang w:eastAsia="zh-CN"/>
              </w:rPr>
              <w:t>f_EUTRA_CellConfig_SRBs_Only</w:t>
            </w:r>
            <w:proofErr w:type="spellEnd"/>
            <w:r w:rsidRPr="002D3575">
              <w:rPr>
                <w:lang w:eastAsia="zh-CN"/>
              </w:rPr>
              <w:t xml:space="preserve"> is called</w:t>
            </w:r>
            <w:r>
              <w:rPr>
                <w:lang w:eastAsia="zh-CN"/>
              </w:rPr>
              <w:t xml:space="preserve">, </w:t>
            </w:r>
            <w:r w:rsidRPr="002D3575">
              <w:rPr>
                <w:lang w:eastAsia="zh-CN"/>
              </w:rPr>
              <w:t>the attenuation of the cell is not OFF</w:t>
            </w:r>
            <w:r>
              <w:rPr>
                <w:lang w:eastAsia="zh-CN"/>
              </w:rPr>
              <w:t>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Before the </w:t>
            </w:r>
            <w:proofErr w:type="gramStart"/>
            <w:r>
              <w:rPr>
                <w:lang w:eastAsia="zh-CN"/>
              </w:rPr>
              <w:t>function  f</w:t>
            </w:r>
            <w:proofErr w:type="gramEnd"/>
            <w:r>
              <w:rPr>
                <w:lang w:eastAsia="zh-CN"/>
              </w:rPr>
              <w:t>_TC_8_3_4_1_EUTRA --&gt;</w:t>
            </w:r>
            <w:proofErr w:type="spellStart"/>
            <w:r>
              <w:rPr>
                <w:lang w:eastAsia="zh-CN"/>
              </w:rPr>
              <w:t>f_EUTRA_CellConfig_SRBs_Only</w:t>
            </w:r>
            <w:proofErr w:type="spellEnd"/>
            <w:r>
              <w:rPr>
                <w:lang w:eastAsia="zh-CN"/>
              </w:rPr>
              <w:t xml:space="preserve"> is called, the UE has been asked to manually select CSG ID of cell 2 in function call </w:t>
            </w:r>
            <w:proofErr w:type="spellStart"/>
            <w:r>
              <w:rPr>
                <w:lang w:eastAsia="zh-CN"/>
              </w:rPr>
              <w:t>f_EUTRA_Manual_CSG_Selection</w:t>
            </w:r>
            <w:proofErr w:type="spellEnd"/>
            <w:r>
              <w:rPr>
                <w:lang w:eastAsia="zh-CN"/>
              </w:rPr>
              <w:t>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this function, the attenuation for this cell is set to a value other than </w:t>
            </w:r>
            <w:proofErr w:type="spellStart"/>
            <w:r>
              <w:rPr>
                <w:lang w:eastAsia="zh-CN"/>
              </w:rPr>
              <w:t>tsc_CellAttenuation_Off</w:t>
            </w:r>
            <w:proofErr w:type="spellEnd"/>
            <w:r>
              <w:rPr>
                <w:lang w:eastAsia="zh-CN"/>
              </w:rPr>
              <w:t>, and this is stored.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is then retrieved when the following call is </w:t>
            </w:r>
            <w:proofErr w:type="gramStart"/>
            <w:r>
              <w:rPr>
                <w:lang w:eastAsia="zh-CN"/>
              </w:rPr>
              <w:t>made :</w:t>
            </w:r>
            <w:proofErr w:type="gramEnd"/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f_TC_8_3_4_1_EUTRA --&gt;</w:t>
            </w:r>
            <w:proofErr w:type="spellStart"/>
            <w:r>
              <w:rPr>
                <w:lang w:eastAsia="zh-CN"/>
              </w:rPr>
              <w:t>f_EUTRA_CellConfig_SRBs_Only</w:t>
            </w:r>
            <w:proofErr w:type="spellEnd"/>
            <w:r>
              <w:rPr>
                <w:lang w:eastAsia="zh-CN"/>
              </w:rPr>
              <w:t xml:space="preserve"> --&gt;</w:t>
            </w:r>
            <w:proofErr w:type="spellStart"/>
            <w:r>
              <w:rPr>
                <w:lang w:eastAsia="zh-CN"/>
              </w:rPr>
              <w:t>f_EUTRA_CellConfig_Def</w:t>
            </w:r>
            <w:proofErr w:type="spellEnd"/>
            <w:r>
              <w:rPr>
                <w:lang w:eastAsia="zh-CN"/>
              </w:rPr>
              <w:t xml:space="preserve"> --&gt;</w:t>
            </w:r>
            <w:proofErr w:type="spellStart"/>
            <w:r>
              <w:rPr>
                <w:lang w:eastAsia="zh-CN"/>
              </w:rPr>
              <w:t>f_EUTRA_SS_ConfigureActiveCell</w:t>
            </w:r>
            <w:proofErr w:type="spellEnd"/>
            <w:r>
              <w:rPr>
                <w:lang w:eastAsia="zh-CN"/>
              </w:rPr>
              <w:t xml:space="preserve"> --&gt;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CellInfo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f_EUTRA_CellInfo_Get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>);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Because this cell was set as serving cell power before, </w:t>
            </w:r>
            <w:proofErr w:type="spellStart"/>
            <w:r>
              <w:rPr>
                <w:lang w:eastAsia="zh-CN"/>
              </w:rPr>
              <w:t>v_</w:t>
            </w:r>
            <w:proofErr w:type="gramStart"/>
            <w:r>
              <w:rPr>
                <w:lang w:eastAsia="zh-CN"/>
              </w:rPr>
              <w:t>CellInfo.ReferencePower.Attenuation</w:t>
            </w:r>
            <w:proofErr w:type="spellEnd"/>
            <w:proofErr w:type="gramEnd"/>
            <w:r>
              <w:rPr>
                <w:lang w:eastAsia="zh-CN"/>
              </w:rPr>
              <w:t xml:space="preserve"> is already having some value.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 xml:space="preserve"> is then passed to </w:t>
            </w:r>
            <w:proofErr w:type="spellStart"/>
            <w:r>
              <w:rPr>
                <w:lang w:eastAsia="zh-CN"/>
              </w:rPr>
              <w:t>cas_CellConfig_Def_</w:t>
            </w:r>
            <w:proofErr w:type="gramStart"/>
            <w:r>
              <w:rPr>
                <w:lang w:eastAsia="zh-CN"/>
              </w:rPr>
              <w:t>REQ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f_EUTRA_SS_</w:t>
            </w:r>
            <w:proofErr w:type="gramStart"/>
            <w:r>
              <w:rPr>
                <w:lang w:eastAsia="zh-CN"/>
              </w:rPr>
              <w:t>CommonCellConfig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proofErr w:type="gramEnd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p_CellId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cs_TimingInfo_Now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v_StaticCellInfo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v_SiSchedul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v_CellInfo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v_ContentionResolution_ContainedRlcPdu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v_PUCCH_ConfigDedicated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p_CA_CellInitialConfig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v_Bcch_BRConfig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v_PRACH_Config_v1310,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v_EpdcchConfig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v_UplinkGrantCE_Mode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</w:t>
            </w:r>
            <w:proofErr w:type="spellStart"/>
            <w:r>
              <w:rPr>
                <w:lang w:eastAsia="zh-CN"/>
              </w:rPr>
              <w:t>v_CE_Mode</w:t>
            </w:r>
            <w:proofErr w:type="spellEnd"/>
            <w:r>
              <w:rPr>
                <w:lang w:eastAsia="zh-CN"/>
              </w:rPr>
              <w:t>));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Within the call to </w:t>
            </w:r>
            <w:proofErr w:type="spellStart"/>
            <w:r>
              <w:rPr>
                <w:lang w:eastAsia="zh-CN"/>
              </w:rPr>
              <w:t>cas_CellConfig_Def_REQ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can be seen </w:t>
            </w:r>
            <w:proofErr w:type="gramStart"/>
            <w:r>
              <w:rPr>
                <w:lang w:eastAsia="zh-CN"/>
              </w:rPr>
              <w:t>that :</w:t>
            </w:r>
            <w:proofErr w:type="gramEnd"/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InitialCellPower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>= {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proofErr w:type="spellStart"/>
            <w:proofErr w:type="gramStart"/>
            <w:r>
              <w:rPr>
                <w:lang w:eastAsia="zh-CN"/>
              </w:rPr>
              <w:t>MaxReferencePower</w:t>
            </w:r>
            <w:proofErr w:type="spellEnd"/>
            <w:r>
              <w:rPr>
                <w:lang w:eastAsia="zh-CN"/>
              </w:rPr>
              <w:t xml:space="preserve">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p_CellInfo.ReferencePower.MaxReferencePower</w:t>
            </w:r>
            <w:proofErr w:type="spellEnd"/>
            <w:r>
              <w:rPr>
                <w:lang w:eastAsia="zh-CN"/>
              </w:rPr>
              <w:t>,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proofErr w:type="gramStart"/>
            <w:r>
              <w:rPr>
                <w:lang w:eastAsia="zh-CN"/>
              </w:rPr>
              <w:t>Attenuation :</w:t>
            </w:r>
            <w:proofErr w:type="gramEnd"/>
            <w:r>
              <w:rPr>
                <w:lang w:eastAsia="zh-CN"/>
              </w:rPr>
              <w:t xml:space="preserve">= </w:t>
            </w:r>
            <w:proofErr w:type="spellStart"/>
            <w:r>
              <w:rPr>
                <w:lang w:eastAsia="zh-CN"/>
              </w:rPr>
              <w:t>p_CellInfo.ReferencePower.Attenuation</w:t>
            </w:r>
            <w:proofErr w:type="spellEnd"/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      }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TTCN only expects </w:t>
            </w:r>
            <w:proofErr w:type="gramStart"/>
            <w:r>
              <w:rPr>
                <w:lang w:eastAsia="zh-CN"/>
              </w:rPr>
              <w:t>Attenuation  =</w:t>
            </w:r>
            <w:proofErr w:type="gramEnd"/>
            <w:r>
              <w:rPr>
                <w:lang w:eastAsia="zh-CN"/>
              </w:rPr>
              <w:t xml:space="preserve">  </w:t>
            </w:r>
            <w:proofErr w:type="spellStart"/>
            <w:r>
              <w:rPr>
                <w:lang w:eastAsia="zh-CN"/>
              </w:rPr>
              <w:t>tsc_CellAttenuation_Off</w:t>
            </w:r>
            <w:proofErr w:type="spellEnd"/>
            <w:r>
              <w:rPr>
                <w:lang w:eastAsia="zh-CN"/>
              </w:rPr>
              <w:t>.</w:t>
            </w:r>
          </w:p>
          <w:p w:rsidR="002D3575" w:rsidRDefault="002D3575" w:rsidP="002D3575">
            <w:pPr>
              <w:pStyle w:val="CRCoverPage"/>
              <w:spacing w:after="0"/>
              <w:rPr>
                <w:lang w:eastAsia="zh-CN"/>
              </w:rPr>
            </w:pPr>
          </w:p>
          <w:p w:rsidR="00163394" w:rsidRPr="00A33FD7" w:rsidRDefault="002D3575" w:rsidP="002D35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>
              <w:rPr>
                <w:lang w:eastAsia="zh-CN"/>
              </w:rPr>
              <w:t>This causes a runtime error, and needs to be addressed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Default="004D34FA" w:rsidP="00163394">
            <w:pPr>
              <w:pStyle w:val="CRCoverPage"/>
              <w:spacing w:after="0"/>
            </w:pPr>
            <w:r>
              <w:rPr>
                <w:noProof/>
              </w:rPr>
              <w:t xml:space="preserve">Set the </w:t>
            </w:r>
            <w:r>
              <w:t xml:space="preserve">Attenuation to Off in initial cell power before calling function </w:t>
            </w:r>
            <w:proofErr w:type="spellStart"/>
            <w:r w:rsidRPr="003C70D2">
              <w:t>f_EUTRA_CellConfig_SRBs_Only</w:t>
            </w:r>
            <w:proofErr w:type="spellEnd"/>
            <w:r w:rsidR="002D3575">
              <w:t>.</w:t>
            </w:r>
          </w:p>
          <w:p w:rsidR="002D3575" w:rsidRPr="00B76627" w:rsidRDefault="002D3575" w:rsidP="00163394">
            <w:pPr>
              <w:pStyle w:val="CRCoverPage"/>
              <w:spacing w:after="0"/>
            </w:pPr>
            <w:r>
              <w:t>Please see below.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\</w:t>
            </w:r>
            <w:r w:rsidR="00595B29">
              <w:t xml:space="preserve"> </w:t>
            </w:r>
            <w:r w:rsidR="00595B29" w:rsidRPr="00595B29">
              <w:rPr>
                <w:rFonts w:ascii="Arial" w:hAnsi="Arial" w:cs="Arial"/>
                <w:color w:val="000000"/>
              </w:rPr>
              <w:t>LTE\8_3\</w:t>
            </w:r>
            <w:proofErr w:type="spellStart"/>
            <w:r w:rsidR="00595B29" w:rsidRPr="00595B29">
              <w:rPr>
                <w:rFonts w:ascii="Arial" w:hAnsi="Arial" w:cs="Arial"/>
                <w:color w:val="000000"/>
              </w:rPr>
              <w:t>RRC_Measurement.ttcn</w:t>
            </w:r>
            <w:proofErr w:type="spellEnd"/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4"/>
    <w:bookmarkEnd w:id="5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C636C" w:rsidRPr="00B76627" w:rsidTr="002C636C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8.3.4.1</w:t>
            </w:r>
          </w:p>
          <w:p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(LTE)</w:t>
            </w:r>
          </w:p>
          <w:p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:rsidR="00DD5E41" w:rsidRPr="001C62DD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f_TC_8_3_4_1_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EUTRA(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EUTRA_PTC</w:t>
            </w:r>
          </w:p>
          <w:p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>/Intra-frequency SI acquisition / CSG cell and non-CSG cell</w:t>
            </w:r>
          </w:p>
          <w:p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v_CellPowerList_T0;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R5s140289 sic@</w:t>
            </w:r>
          </w:p>
          <w:p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v_CellPowerList_T1;</w:t>
            </w:r>
          </w:p>
          <w:p w:rsidR="00DD5E41" w:rsidRDefault="00DD5E41" w:rsidP="00DD5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v_CellPowerList_T2;</w:t>
            </w:r>
          </w:p>
          <w:p w:rsidR="005D7BFE" w:rsidRDefault="00DD5E41" w:rsidP="00DD5E4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v_CellPowerList_T3;</w:t>
            </w:r>
          </w:p>
          <w:p w:rsidR="00DD5E41" w:rsidRDefault="00DD5E41" w:rsidP="00DD5E4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="001C62DD"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 w:rsidR="001C62D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&gt;&gt;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pc_Manual_CSG_Selection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 {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f_EUTRA_CellConfig_Def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f_UT_USIM_Insert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(UT, </w:t>
            </w:r>
            <w:r>
              <w:rPr>
                <w:rFonts w:ascii="Courier New" w:hAnsi="Courier New" w:cs="Courier New"/>
                <w:color w:val="2A00FF"/>
                <w:lang w:val="en-US" w:eastAsia="zh-CN"/>
              </w:rPr>
              <w:t>"USIM with service n86 available"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Empty UE Allowed CSG list in USIM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EmptyACSGL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eutra_Cell2, {v_CSG_Identity_Cell2, v_CSG_Identity_Cell4});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R5s150991 sic@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Broadcast correct CSG id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f_EUTRA_CellInfo_SetSysInfo_Csg_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eutra_Cell2, v_CSG_Identity_Cell2);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f_EUTRA_SS_ConfigureSysinfo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(eutra_Cell2);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 Add CSG2 in the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 w:eastAsia="zh-CN"/>
              </w:rPr>
              <w:t>Alllowed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CSG list in USIM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f_EUTRA_Manual_CSG_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Selection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 eutra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_Cell2, v_CSG_Identity_Cell2);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SetCellConfigCapability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eutra_Cell2,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broadcastOnlyCell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f_EUTRA_CellConfig_SRBs_Only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(v_CellPowerList_T0);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 xml:space="preserve">else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{</w:t>
            </w:r>
          </w:p>
          <w:p w:rsidR="001C62DD" w:rsidRDefault="001C62DD" w:rsidP="001C62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&gt;&gt;</w:t>
            </w:r>
          </w:p>
          <w:p w:rsidR="001C62DD" w:rsidRPr="00B76627" w:rsidRDefault="001C62DD" w:rsidP="001C62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23" w:name="OLE_LINK4"/>
      <w:bookmarkStart w:id="24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A0180" w:rsidRPr="00B76627" w:rsidTr="000A5092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8.3.4.1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(LTE)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:rsidR="00AD1C5A" w:rsidRPr="001C62DD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f_TC_8_3_4_1_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EUTRA(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EUTRA_PTC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>/Intra-frequency SI acquisition / CSG cell and non-CSG cell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v_CellPowerList_T0;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R5s140289 sic@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v_CellPowerList_T1;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v_CellPowerList_T2;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CellPowerList_Type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v_CellPowerList_T3;</w:t>
            </w:r>
          </w:p>
          <w:p w:rsidR="00AD1C5A" w:rsidRDefault="00B1113C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…</w:t>
            </w:r>
          </w:p>
          <w:p w:rsidR="007A32B6" w:rsidRDefault="007A32B6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</w:pPr>
            <w:r w:rsidRPr="00A61C74">
              <w:rPr>
                <w:rFonts w:ascii="Courier New" w:hAnsi="Courier New" w:cs="Courier New"/>
                <w:b/>
                <w:bCs/>
                <w:color w:val="7F0055"/>
                <w:highlight w:val="yellow"/>
                <w:lang w:val="en-US" w:eastAsia="zh-CN"/>
              </w:rPr>
              <w:t xml:space="preserve">var template (value) </w:t>
            </w:r>
            <w:proofErr w:type="spellStart"/>
            <w:r w:rsidRPr="00A61C74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EUTRA_CellInfo_Type</w:t>
            </w:r>
            <w:proofErr w:type="spellEnd"/>
            <w:r w:rsidRPr="00A61C74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</w:t>
            </w:r>
            <w:proofErr w:type="spellStart"/>
            <w:r w:rsidRPr="00A61C74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v_CellInfo</w:t>
            </w:r>
            <w:proofErr w:type="spellEnd"/>
            <w:r w:rsidRPr="00A61C74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;</w:t>
            </w:r>
            <w:r w:rsidRPr="007A32B6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 xml:space="preserve"> </w:t>
            </w:r>
          </w:p>
          <w:p w:rsidR="007A32B6" w:rsidRDefault="007A32B6" w:rsidP="007A32B6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&gt;&gt;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pc_Manual_CSG_Selection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 {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f_EUTRA_CellConfig_Def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f_UT_USIM_Insert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(UT, </w:t>
            </w:r>
            <w:r>
              <w:rPr>
                <w:rFonts w:ascii="Courier New" w:hAnsi="Courier New" w:cs="Courier New"/>
                <w:color w:val="2A00FF"/>
                <w:lang w:val="en-US" w:eastAsia="zh-CN"/>
              </w:rPr>
              <w:t>"USIM with service n86 available"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Empty UE Allowed CSG list in USIM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EmptyACSGL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eutra_Cell2, {v_CSG_Identity_Cell2, v_CSG_Identity_Cell4});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R5s150991 sic@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 Broadcast correct CSG id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f_EUTRA_CellInfo_SetSysInfo_Csg_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eutra_Cell2, v_CSG_Identity_Cell2);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f_EUTRA_SS_ConfigureSysinfo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(eutra_Cell2);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// Add CSG2 in the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 w:eastAsia="zh-CN"/>
              </w:rPr>
              <w:t>Alllowed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CSG list in USIM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f_EUTRA_Manual_CSG_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Selection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 eutra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_Cell2, v_CSG_Identity_Cell2);</w:t>
            </w:r>
          </w:p>
          <w:p w:rsidR="00420EFB" w:rsidRDefault="00420EFB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420EFB" w:rsidRPr="00420EFB" w:rsidRDefault="00420EFB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420EFB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v_</w:t>
            </w:r>
            <w:proofErr w:type="gram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CellInfo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:</w:t>
            </w:r>
            <w:proofErr w:type="gram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=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f_EUTRA_CellInfo_Get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(eutra_Cell2);   </w:t>
            </w:r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br/>
              <w:t xml:space="preserve">     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v_CellInfo.ReferencePower.Attenuation.Off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:= true; </w:t>
            </w:r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br/>
              <w:t xml:space="preserve">     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f_EUTRA_CellInfo_Set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(eutra_Cell2, </w:t>
            </w:r>
            <w:proofErr w:type="spellStart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v_CellInfo</w:t>
            </w:r>
            <w:proofErr w:type="spellEnd"/>
            <w:r w:rsidRPr="00420EFB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);</w:t>
            </w:r>
            <w:r w:rsidRPr="00420EFB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SetCellConfigCapability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eutra_Cell2,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broadcastOnlyCell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f_EUTRA_CellConfig_SRBs_Only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(eutra_Cell2); </w:t>
            </w:r>
            <w:r>
              <w:rPr>
                <w:rFonts w:ascii="Courier New" w:hAnsi="Courier New" w:cs="Courier New"/>
                <w:color w:val="3F7F5F"/>
                <w:lang w:val="en-US" w:eastAsia="zh-CN"/>
              </w:rPr>
              <w:t>//@sic R5s140594 sic@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(v_CellPowerList_T0);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 xml:space="preserve">else </w:t>
            </w:r>
            <w:r w:rsidRPr="001C62DD">
              <w:rPr>
                <w:rFonts w:ascii="Courier New" w:hAnsi="Courier New" w:cs="Courier New"/>
                <w:color w:val="000000"/>
                <w:lang w:val="en-US" w:eastAsia="zh-CN"/>
              </w:rPr>
              <w:t>{</w:t>
            </w:r>
          </w:p>
          <w:p w:rsidR="00AD1C5A" w:rsidRDefault="00AD1C5A" w:rsidP="00AD1C5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CODE SKIPPED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&gt;&gt;</w:t>
            </w:r>
          </w:p>
          <w:p w:rsidR="00BA0180" w:rsidRPr="00B76627" w:rsidRDefault="00BA0180" w:rsidP="00DD6D43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:rsidTr="000A5092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420EFB" w:rsidRDefault="00420EFB" w:rsidP="00AD1C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</w:p>
        </w:tc>
      </w:tr>
      <w:bookmarkEnd w:id="2"/>
      <w:bookmarkEnd w:id="3"/>
      <w:bookmarkEnd w:id="23"/>
      <w:bookmarkEnd w:id="24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B2E" w:rsidRDefault="00821B2E">
      <w:r>
        <w:separator/>
      </w:r>
    </w:p>
  </w:endnote>
  <w:endnote w:type="continuationSeparator" w:id="0">
    <w:p w:rsidR="00821B2E" w:rsidRDefault="0082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387" w:rsidRDefault="00E753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387" w:rsidRDefault="00E753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387" w:rsidRDefault="00E753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B2E" w:rsidRDefault="00821B2E">
      <w:r>
        <w:separator/>
      </w:r>
    </w:p>
  </w:footnote>
  <w:footnote w:type="continuationSeparator" w:id="0">
    <w:p w:rsidR="00821B2E" w:rsidRDefault="00821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387" w:rsidRDefault="00E75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387" w:rsidRDefault="00E753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638"/>
    <w:rsid w:val="001B2930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3575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1B2E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916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5387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31ED53"/>
  <w15:chartTrackingRefBased/>
  <w15:docId w15:val="{4DDB91C2-F450-4DAE-AEBE-C14DD0AF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3575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1112-2066-479D-A4A3-E63D52D9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1629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10898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1601-01-01T00:00:00Z</cp:lastPrinted>
  <dcterms:created xsi:type="dcterms:W3CDTF">2022-08-30T11:20:00Z</dcterms:created>
  <dcterms:modified xsi:type="dcterms:W3CDTF">2022-08-30T11:20:00Z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2022-08-30T09:24:18Z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31b5d069-936a-4463-a63d-b7e367a51772</vt:lpwstr>
  </property>
  <property fmtid="{D5CDD505-2E9C-101B-9397-08002B2CF9AE}" pid="9" name="MSIP_Label_9764cdcd-3664-4d05-9615-7cbf65a4f0a8_ContentBits">
    <vt:lpwstr>0</vt:lpwstr>
  </property>
</Properties>
</file>