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32D8" w:rsidRDefault="00DB32D8" w:rsidP="00DB3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R5s221054</w:t>
      </w:r>
      <w:r>
        <w:rPr>
          <w:b/>
          <w:i/>
          <w:noProof/>
          <w:sz w:val="28"/>
        </w:rPr>
        <w:fldChar w:fldCharType="end"/>
      </w:r>
    </w:p>
    <w:p w:rsidR="00DB32D8" w:rsidRDefault="00DB32D8" w:rsidP="00DB32D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32D8" w:rsidTr="00FE0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2D8" w:rsidRDefault="00DB32D8" w:rsidP="00FE02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32D8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32D8" w:rsidRDefault="00DB32D8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32D8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2D8" w:rsidTr="00FE0200">
        <w:tc>
          <w:tcPr>
            <w:tcW w:w="142" w:type="dxa"/>
            <w:tcBorders>
              <w:left w:val="single" w:sz="4" w:space="0" w:color="auto"/>
            </w:tcBorders>
          </w:tcPr>
          <w:p w:rsidR="00DB32D8" w:rsidRDefault="00DB32D8" w:rsidP="00FE02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B32D8" w:rsidRPr="00410371" w:rsidRDefault="00DB32D8" w:rsidP="00FE02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32D8" w:rsidRDefault="00DB32D8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B32D8" w:rsidRPr="00410371" w:rsidRDefault="00DB32D8" w:rsidP="00FE02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B32D8" w:rsidRDefault="00DB32D8" w:rsidP="00FE02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B32D8" w:rsidRPr="00410371" w:rsidRDefault="00DB32D8" w:rsidP="00FE02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B32D8" w:rsidRDefault="00DB32D8" w:rsidP="00FE02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B32D8" w:rsidRPr="00410371" w:rsidRDefault="00DB32D8" w:rsidP="00FE0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B32D8" w:rsidRDefault="00DB32D8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DB32D8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32D8" w:rsidRDefault="00DB32D8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DB32D8" w:rsidTr="00FE0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B32D8" w:rsidRPr="00F25D98" w:rsidRDefault="00DB32D8" w:rsidP="00FE02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32D8" w:rsidTr="00FE0200">
        <w:tc>
          <w:tcPr>
            <w:tcW w:w="9641" w:type="dxa"/>
            <w:gridSpan w:val="9"/>
          </w:tcPr>
          <w:p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B32D8" w:rsidRDefault="00DB32D8" w:rsidP="00DB32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32D8" w:rsidTr="00FE0200">
        <w:tc>
          <w:tcPr>
            <w:tcW w:w="2835" w:type="dxa"/>
          </w:tcPr>
          <w:p w:rsidR="00DB32D8" w:rsidRDefault="00DB32D8" w:rsidP="00FE02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B32D8" w:rsidRDefault="00DB32D8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32D8" w:rsidRDefault="00DB32D8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32D8" w:rsidRDefault="00DB32D8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32D8" w:rsidRDefault="00DB32D8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B32D8" w:rsidRDefault="00DB32D8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B32D8" w:rsidRDefault="00DB32D8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B32D8" w:rsidRDefault="00DB32D8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32D8" w:rsidRDefault="00DB32D8" w:rsidP="00FE02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B32D8" w:rsidRDefault="00DB32D8" w:rsidP="00DB32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32D8" w:rsidTr="00FE0200">
        <w:tc>
          <w:tcPr>
            <w:tcW w:w="9640" w:type="dxa"/>
            <w:gridSpan w:val="11"/>
          </w:tcPr>
          <w:p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2D8" w:rsidTr="00FE02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B32D8" w:rsidRDefault="00DB32D8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32D8" w:rsidRDefault="00DB32D8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11.3.9</w:t>
            </w:r>
            <w:r>
              <w:fldChar w:fldCharType="end"/>
            </w:r>
          </w:p>
        </w:tc>
      </w:tr>
      <w:tr w:rsidR="00DB32D8" w:rsidTr="00FE0200">
        <w:tc>
          <w:tcPr>
            <w:tcW w:w="1843" w:type="dxa"/>
            <w:tcBorders>
              <w:left w:val="single" w:sz="4" w:space="0" w:color="auto"/>
            </w:tcBorders>
          </w:tcPr>
          <w:p w:rsidR="00DB32D8" w:rsidRDefault="00DB32D8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2D8" w:rsidTr="00FE0200">
        <w:tc>
          <w:tcPr>
            <w:tcW w:w="1843" w:type="dxa"/>
            <w:tcBorders>
              <w:left w:val="single" w:sz="4" w:space="0" w:color="auto"/>
            </w:tcBorders>
          </w:tcPr>
          <w:p w:rsidR="00DB32D8" w:rsidRDefault="00DB32D8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32D8" w:rsidRDefault="00DB32D8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B32D8" w:rsidTr="00FE0200">
        <w:tc>
          <w:tcPr>
            <w:tcW w:w="1843" w:type="dxa"/>
            <w:tcBorders>
              <w:left w:val="single" w:sz="4" w:space="0" w:color="auto"/>
            </w:tcBorders>
          </w:tcPr>
          <w:p w:rsidR="00DB32D8" w:rsidRDefault="00DB32D8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32D8" w:rsidRDefault="00DB32D8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B32D8" w:rsidTr="00FE0200">
        <w:tc>
          <w:tcPr>
            <w:tcW w:w="1843" w:type="dxa"/>
            <w:tcBorders>
              <w:left w:val="single" w:sz="4" w:space="0" w:color="auto"/>
            </w:tcBorders>
          </w:tcPr>
          <w:p w:rsidR="00DB32D8" w:rsidRDefault="00DB32D8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2D8" w:rsidTr="00FE0200">
        <w:tc>
          <w:tcPr>
            <w:tcW w:w="1843" w:type="dxa"/>
            <w:tcBorders>
              <w:left w:val="single" w:sz="4" w:space="0" w:color="auto"/>
            </w:tcBorders>
          </w:tcPr>
          <w:p w:rsidR="00DB32D8" w:rsidRDefault="00DB32D8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32D8" w:rsidRDefault="00DB32D8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B32D8" w:rsidRDefault="00DB32D8" w:rsidP="00FE02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32D8" w:rsidRDefault="00DB32D8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32D8" w:rsidRDefault="00DB32D8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2022-08-29</w:t>
            </w:r>
            <w:r>
              <w:rPr>
                <w:noProof/>
              </w:rPr>
              <w:fldChar w:fldCharType="end"/>
            </w:r>
          </w:p>
        </w:tc>
      </w:tr>
      <w:tr w:rsidR="00DB32D8" w:rsidTr="00FE0200">
        <w:tc>
          <w:tcPr>
            <w:tcW w:w="1843" w:type="dxa"/>
            <w:tcBorders>
              <w:left w:val="single" w:sz="4" w:space="0" w:color="auto"/>
            </w:tcBorders>
          </w:tcPr>
          <w:p w:rsidR="00DB32D8" w:rsidRDefault="00DB32D8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2D8" w:rsidTr="00FE02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32D8" w:rsidRDefault="00DB32D8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32D8" w:rsidRDefault="00DB32D8" w:rsidP="00FE02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32D8" w:rsidRDefault="00DB32D8" w:rsidP="00FE02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32D8" w:rsidRDefault="00DB32D8" w:rsidP="00FE02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32D8" w:rsidRDefault="00DB32D8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B32D8" w:rsidTr="00FE02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32D8" w:rsidRDefault="00DB32D8" w:rsidP="00FE02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32D8" w:rsidRDefault="00DB32D8" w:rsidP="00FE02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32D8" w:rsidRDefault="00DB32D8" w:rsidP="00FE02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32D8" w:rsidRPr="007C2097" w:rsidRDefault="00DB32D8" w:rsidP="00FE02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32D8" w:rsidTr="00FE0200">
        <w:tc>
          <w:tcPr>
            <w:tcW w:w="1843" w:type="dxa"/>
          </w:tcPr>
          <w:p w:rsidR="00DB32D8" w:rsidRDefault="00DB32D8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32D8" w:rsidRDefault="00DB32D8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0E9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40E9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if a UE follows the Steps 6Ba1, then it fails the testcase.</w:t>
            </w:r>
          </w:p>
          <w:p w:rsidR="00B940E9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because after receiving the rrcSetupREQ on NR Cell 12, the SS is ot starting the UL grant.</w:t>
            </w:r>
          </w:p>
          <w:p w:rsidR="00B940E9" w:rsidRPr="002E008A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</w:tc>
      </w:tr>
      <w:tr w:rsidR="00B940E9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40E9" w:rsidRPr="00CF39F2" w:rsidRDefault="00B940E9" w:rsidP="00B940E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940E9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40E9" w:rsidRPr="007A062E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After receiving the rrcSetupREQ at Step 6Ba1, called the function </w:t>
            </w:r>
            <w:r w:rsidRPr="00E7088F">
              <w:rPr>
                <w:noProof/>
              </w:rPr>
              <w:t>f_NR_ULGrantConfiguration_Start</w:t>
            </w:r>
            <w:r>
              <w:rPr>
                <w:noProof/>
              </w:rPr>
              <w:t>.</w:t>
            </w:r>
          </w:p>
        </w:tc>
      </w:tr>
      <w:tr w:rsidR="00B940E9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40E9" w:rsidRPr="00CF39F2" w:rsidRDefault="00B940E9" w:rsidP="00B940E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940E9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40E9" w:rsidRPr="00CF39F2" w:rsidRDefault="00B940E9" w:rsidP="00B940E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case. </w:t>
            </w:r>
          </w:p>
        </w:tc>
      </w:tr>
      <w:tr w:rsidR="00B940E9" w:rsidTr="00FE0200">
        <w:tc>
          <w:tcPr>
            <w:tcW w:w="2694" w:type="dxa"/>
            <w:gridSpan w:val="2"/>
          </w:tcPr>
          <w:p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40E9" w:rsidRDefault="00B940E9" w:rsidP="00B940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0E9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40E9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11.3.9</w:t>
            </w:r>
            <w:r>
              <w:rPr>
                <w:noProof/>
              </w:rPr>
              <w:t>.NR5GC</w:t>
            </w:r>
          </w:p>
        </w:tc>
      </w:tr>
      <w:tr w:rsidR="00B940E9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40E9" w:rsidRDefault="00B940E9" w:rsidP="00B940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0E9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40E9" w:rsidRDefault="00B940E9" w:rsidP="00B940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40E9" w:rsidRDefault="00B940E9" w:rsidP="00B94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0E9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40E9" w:rsidRDefault="00B940E9" w:rsidP="00B940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40E9" w:rsidRDefault="00B940E9" w:rsidP="00B94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0E9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40E9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40E9" w:rsidRDefault="00B940E9" w:rsidP="00B94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0E9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40E9" w:rsidRDefault="00B940E9" w:rsidP="00B94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40E9" w:rsidRDefault="00B940E9" w:rsidP="00B940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40E9" w:rsidRDefault="00B940E9" w:rsidP="00B940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0E9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40E9" w:rsidRDefault="00B940E9" w:rsidP="00B940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40E9" w:rsidRDefault="00B940E9" w:rsidP="00B940E9">
            <w:pPr>
              <w:pStyle w:val="CRCoverPage"/>
              <w:spacing w:after="0"/>
              <w:rPr>
                <w:noProof/>
              </w:rPr>
            </w:pPr>
          </w:p>
        </w:tc>
      </w:tr>
      <w:tr w:rsidR="00B940E9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40E9" w:rsidRDefault="00B940E9" w:rsidP="00B940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40E9" w:rsidRPr="008863B9" w:rsidTr="00FE02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40E9" w:rsidRPr="008863B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40E9" w:rsidRPr="008863B9" w:rsidRDefault="00B940E9" w:rsidP="00B940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40E9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0E9" w:rsidRDefault="00B940E9" w:rsidP="00B940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40E9" w:rsidRDefault="00B940E9" w:rsidP="00B940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1269452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DB32D8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B32D8" w:rsidRPr="006A36A9">
        <w:rPr>
          <w:rFonts w:ascii="Arial" w:hAnsi="Arial" w:cs="Arial"/>
          <w:iCs/>
        </w:rPr>
        <w:t>Table of Contents</w:t>
      </w:r>
      <w:r w:rsidR="00DB32D8">
        <w:tab/>
      </w:r>
      <w:r w:rsidR="00DB32D8">
        <w:fldChar w:fldCharType="begin"/>
      </w:r>
      <w:r w:rsidR="00DB32D8">
        <w:instrText xml:space="preserve"> PAGEREF _Toc112694521 \h </w:instrText>
      </w:r>
      <w:r w:rsidR="00DB32D8">
        <w:fldChar w:fldCharType="separate"/>
      </w:r>
      <w:r w:rsidR="00DB32D8">
        <w:t>2</w:t>
      </w:r>
      <w:r w:rsidR="00DB32D8">
        <w:fldChar w:fldCharType="end"/>
      </w:r>
    </w:p>
    <w:p w:rsidR="00DB32D8" w:rsidRDefault="00DB32D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36A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36A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_Toc112694522 \h </w:instrText>
      </w:r>
      <w:r>
        <w:fldChar w:fldCharType="separate"/>
      </w:r>
      <w:r>
        <w:t>2</w:t>
      </w:r>
      <w:r>
        <w:fldChar w:fldCharType="end"/>
      </w:r>
    </w:p>
    <w:p w:rsidR="00DB32D8" w:rsidRDefault="00DB32D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A36A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A36A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_Toc112694523 \h </w:instrText>
      </w:r>
      <w:r>
        <w:fldChar w:fldCharType="separate"/>
      </w:r>
      <w:r>
        <w:t>2</w:t>
      </w:r>
      <w:r>
        <w:fldChar w:fldCharType="end"/>
      </w:r>
    </w:p>
    <w:p w:rsidR="00DB32D8" w:rsidRDefault="00DB32D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A36A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A36A9">
        <w:rPr>
          <w:rFonts w:cs="Arial"/>
          <w:b/>
          <w:color w:val="000000"/>
          <w:lang w:eastAsia="en-GB"/>
        </w:rPr>
        <w:t>Correction to fl_TC_11_3_9_TestBody</w:t>
      </w:r>
      <w:r>
        <w:tab/>
      </w:r>
      <w:r>
        <w:fldChar w:fldCharType="begin"/>
      </w:r>
      <w:r>
        <w:instrText xml:space="preserve"> PAGEREF _Toc112694524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9646B8" w:rsidRDefault="009646B8" w:rsidP="009646B8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Hlk107318485"/>
      <w:bookmarkStart w:id="15" w:name="_Toc112694522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5"/>
    </w:p>
    <w:p w:rsidR="009646B8" w:rsidRDefault="009646B8" w:rsidP="009646B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9646B8" w:rsidRDefault="009646B8" w:rsidP="009646B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9646B8" w:rsidRDefault="009646B8" w:rsidP="009646B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4"/>
    <w:p w:rsidR="009646B8" w:rsidRDefault="009646B8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6" w:name="_Toc122434488"/>
      <w:bookmarkStart w:id="17" w:name="_Toc295288959"/>
      <w:bookmarkStart w:id="18" w:name="_Toc112694523"/>
      <w:r w:rsidRPr="00854C55">
        <w:rPr>
          <w:b/>
        </w:rPr>
        <w:t>Corrections required</w:t>
      </w:r>
      <w:bookmarkEnd w:id="16"/>
      <w:bookmarkEnd w:id="17"/>
      <w:bookmarkEnd w:id="18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9" w:name="_Toc11269452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BA7BB3" w:rsidRPr="00BA7BB3">
        <w:rPr>
          <w:rFonts w:cs="Arial"/>
          <w:b/>
          <w:color w:val="000000"/>
          <w:lang w:eastAsia="en-GB"/>
        </w:rPr>
        <w:t>fl_TC_11_3_9_TestBody</w:t>
      </w:r>
      <w:bookmarkEnd w:id="1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F5C63" w:rsidRDefault="00BA7BB3" w:rsidP="00426FCD">
            <w:pPr>
              <w:pStyle w:val="CRCoverPage"/>
              <w:spacing w:after="0"/>
              <w:rPr>
                <w:noProof/>
              </w:rPr>
            </w:pPr>
            <w:r w:rsidRPr="00BA7BB3">
              <w:rPr>
                <w:noProof/>
              </w:rPr>
              <w:t>fl_TC_11_3_9_TestBody</w:t>
            </w:r>
          </w:p>
        </w:tc>
      </w:tr>
      <w:tr w:rsidR="00FA485A" w:rsidTr="009B505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4B357B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8F" w:rsidRDefault="00E7088F" w:rsidP="00E7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if a UE follows the Steps 6Ba1, then it fails the testcase.</w:t>
            </w:r>
          </w:p>
          <w:p w:rsidR="00E7088F" w:rsidRDefault="00E7088F" w:rsidP="00E7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because after receiving the rrcSetupREQ on NR Cell 12, the SS is ot starting the UL grant.</w:t>
            </w:r>
          </w:p>
          <w:p w:rsidR="0045726C" w:rsidRPr="0021576B" w:rsidRDefault="00E7088F" w:rsidP="00E7088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C3" w:rsidRPr="001124B3" w:rsidRDefault="00E7088F" w:rsidP="00E708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After receiving the rrcSetupREQ at Step 6Ba1, called the function </w:t>
            </w:r>
            <w:r w:rsidRPr="00E7088F">
              <w:rPr>
                <w:noProof/>
              </w:rPr>
              <w:t>f_NR_ULGrantConfiguration_Start</w:t>
            </w:r>
            <w:r>
              <w:rPr>
                <w:noProof/>
              </w:rPr>
              <w:t>.</w:t>
            </w:r>
          </w:p>
        </w:tc>
      </w:tr>
      <w:tr w:rsidR="00FA485A" w:rsidTr="00E708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E7088F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2"/>
      </w:tblGrid>
      <w:tr w:rsidR="005D27CA" w:rsidRPr="00CD057D" w:rsidTr="00E7088F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AA7" w:rsidRDefault="00E7088F" w:rsidP="005C7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// @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"Steps 6A - 6Bb1"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t_WaitTime.start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alt{</w:t>
            </w:r>
            <w:proofErr w:type="gramEnd"/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(car_NR_SRB0_RrcPdu_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nr_Cell12, cr_38508_RRCSetupRequest(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cr_NR_EstablishmentCause_MoData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, ?)))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t_WaitTime.stop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__FILE__, __LINE__, "Step 6Ba1");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t_WaitTime.timeout</w:t>
            </w:r>
            <w:proofErr w:type="spellEnd"/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"Step 6Bb2"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Make the UE attempt to establish a PDU session for the DNN defined in Table 11.3.9.3.3-1. This can be done by an AT/MMI command.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RequestPDUSession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UT, f_NR5GC_MobileInfo_GetNoOfSessions()+1,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tsc_DNNValue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//@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"Step 6Bb3"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//Check: Does the UE transmit a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message and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establishmentCause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is set to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mo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-Data?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ReceiveRRCSetupRequest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f_NR_RRC_SetupRequest_Common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( nr_Cell12,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cr_NR_EstablishmentCause_MoData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v_ReceiveRRCSetupRequest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__FILE__, __LINE__, "Step 6Bb3");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__FILE__, __LINE__, "Step 6Bb3");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7088F" w:rsidRPr="00722896" w:rsidRDefault="00E7088F" w:rsidP="005C7AD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3C614F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D4" w:rsidRPr="00E7088F" w:rsidRDefault="00E7088F" w:rsidP="00A572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// @sic R5-214783 sic@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"Steps 6A - 6Bb1"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t_WaitTime.start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alt{</w:t>
            </w:r>
            <w:proofErr w:type="gramEnd"/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(car_NR_SRB0_RrcPdu_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nr_Cell12, cr_38508_RRCSetupRequest(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cr_NR_EstablishmentCause_MoData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, ?)))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t_WaitTime.stop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nr_Cell12, -, -, -,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cs_NR_UplinkTimeAlignment_Stop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-,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tsc_NoCnfReq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); //WA#11_3_9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__FILE__, __LINE__, "Step 6Ba1");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t_WaitTime.timeout</w:t>
            </w:r>
            <w:proofErr w:type="spellEnd"/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"Step 6Bb2"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Make the UE attempt to establish a PDU session for the DNN defined in Table 11.3.9.3.3-1. This can be done by an AT/MMI command.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RequestPDUSession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UT, f_NR5GC_MobileInfo_GetNoOfSessions()+1,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tsc_DNNValue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//@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"Step 6Bb3"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//Check: Does the UE transmit a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message and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establishmentCause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is set to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mo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-Data?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ReceiveRRCSetupRequest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f_NR_RRC_SetupRequest_Common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( nr_Cell12,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t_Wait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cr_NR_EstablishmentCause_MoData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v_ReceiveRRCSetupRequest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__FILE__, __LINE__, "Step 6Bb3");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>__FILE__, __LINE__, "Step 6Bb3");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E7088F" w:rsidRPr="00E7088F" w:rsidRDefault="00E7088F" w:rsidP="00E708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7088F" w:rsidRPr="00E7088F" w:rsidRDefault="00E7088F" w:rsidP="00A572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7088F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F96833" w:rsidRDefault="00F96833" w:rsidP="008129D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3B30" w:rsidRDefault="00E63B30">
      <w:r>
        <w:separator/>
      </w:r>
    </w:p>
  </w:endnote>
  <w:endnote w:type="continuationSeparator" w:id="0">
    <w:p w:rsidR="00E63B30" w:rsidRDefault="00E63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6B8" w:rsidRDefault="009646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6B8" w:rsidRDefault="009646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6B8" w:rsidRDefault="009646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3B30" w:rsidRDefault="00E63B30">
      <w:r>
        <w:separator/>
      </w:r>
    </w:p>
  </w:footnote>
  <w:footnote w:type="continuationSeparator" w:id="0">
    <w:p w:rsidR="00E63B30" w:rsidRDefault="00E63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57D" w:rsidRDefault="006605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3825218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3825218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9533546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9533546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629451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629451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57D" w:rsidRDefault="0066057D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8838578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8838578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057D" w:rsidRDefault="0066057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0301959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66057D" w:rsidRPr="00A11327" w:rsidRDefault="0066057D" w:rsidP="0066057D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0301959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66057D" w:rsidRPr="00A11327" w:rsidRDefault="0066057D" w:rsidP="0066057D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A1EE5"/>
    <w:multiLevelType w:val="hybridMultilevel"/>
    <w:tmpl w:val="F5C65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90B67"/>
    <w:multiLevelType w:val="hybridMultilevel"/>
    <w:tmpl w:val="0E263B86"/>
    <w:lvl w:ilvl="0" w:tplc="B38CA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23993"/>
    <w:multiLevelType w:val="hybridMultilevel"/>
    <w:tmpl w:val="F5C65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C6C6B"/>
    <w:multiLevelType w:val="hybridMultilevel"/>
    <w:tmpl w:val="28465236"/>
    <w:lvl w:ilvl="0" w:tplc="11AEC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73784D"/>
    <w:multiLevelType w:val="hybridMultilevel"/>
    <w:tmpl w:val="7FDA5B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9656F"/>
    <w:multiLevelType w:val="hybridMultilevel"/>
    <w:tmpl w:val="3BE66B34"/>
    <w:lvl w:ilvl="0" w:tplc="11AEC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E4F1402"/>
    <w:multiLevelType w:val="hybridMultilevel"/>
    <w:tmpl w:val="2200DAF4"/>
    <w:lvl w:ilvl="0" w:tplc="11AEC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0251487"/>
    <w:multiLevelType w:val="hybridMultilevel"/>
    <w:tmpl w:val="F5C65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A22AA"/>
    <w:multiLevelType w:val="hybridMultilevel"/>
    <w:tmpl w:val="DA6295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C18D1"/>
    <w:multiLevelType w:val="hybridMultilevel"/>
    <w:tmpl w:val="552CE8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032FAE"/>
    <w:multiLevelType w:val="hybridMultilevel"/>
    <w:tmpl w:val="663806FE"/>
    <w:lvl w:ilvl="0" w:tplc="DE9CAD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23C16DE"/>
    <w:multiLevelType w:val="hybridMultilevel"/>
    <w:tmpl w:val="8BFA67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352E8"/>
    <w:multiLevelType w:val="hybridMultilevel"/>
    <w:tmpl w:val="56D0F988"/>
    <w:lvl w:ilvl="0" w:tplc="6D5AB04C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5D3988"/>
    <w:multiLevelType w:val="hybridMultilevel"/>
    <w:tmpl w:val="F5C65C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231A2"/>
    <w:multiLevelType w:val="hybridMultilevel"/>
    <w:tmpl w:val="3BE66B34"/>
    <w:lvl w:ilvl="0" w:tplc="11AEC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17"/>
  </w:num>
  <w:num w:numId="5">
    <w:abstractNumId w:val="1"/>
  </w:num>
  <w:num w:numId="6">
    <w:abstractNumId w:val="10"/>
  </w:num>
  <w:num w:numId="7">
    <w:abstractNumId w:val="13"/>
  </w:num>
  <w:num w:numId="8">
    <w:abstractNumId w:val="11"/>
  </w:num>
  <w:num w:numId="9">
    <w:abstractNumId w:val="2"/>
  </w:num>
  <w:num w:numId="10">
    <w:abstractNumId w:val="12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6"/>
  </w:num>
  <w:num w:numId="16">
    <w:abstractNumId w:val="8"/>
  </w:num>
  <w:num w:numId="17">
    <w:abstractNumId w:val="4"/>
  </w:num>
  <w:num w:numId="18">
    <w:abstractNumId w:val="9"/>
  </w:num>
  <w:num w:numId="1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1E19"/>
    <w:rsid w:val="0001328A"/>
    <w:rsid w:val="000136A3"/>
    <w:rsid w:val="00015DDF"/>
    <w:rsid w:val="00016729"/>
    <w:rsid w:val="00016E17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EFA"/>
    <w:rsid w:val="00036FE7"/>
    <w:rsid w:val="00037130"/>
    <w:rsid w:val="00042706"/>
    <w:rsid w:val="00042E7D"/>
    <w:rsid w:val="0005014E"/>
    <w:rsid w:val="00051BC3"/>
    <w:rsid w:val="000539A7"/>
    <w:rsid w:val="000539E1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76049"/>
    <w:rsid w:val="0008356D"/>
    <w:rsid w:val="00084025"/>
    <w:rsid w:val="00084DD9"/>
    <w:rsid w:val="00085CA5"/>
    <w:rsid w:val="00086B57"/>
    <w:rsid w:val="000924A4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2800"/>
    <w:rsid w:val="000C2BD0"/>
    <w:rsid w:val="000C575E"/>
    <w:rsid w:val="000C64B6"/>
    <w:rsid w:val="000C6598"/>
    <w:rsid w:val="000C72FB"/>
    <w:rsid w:val="000D228E"/>
    <w:rsid w:val="000D2446"/>
    <w:rsid w:val="000D2BD3"/>
    <w:rsid w:val="000D40AB"/>
    <w:rsid w:val="000D62AE"/>
    <w:rsid w:val="000E07FB"/>
    <w:rsid w:val="000E34B8"/>
    <w:rsid w:val="000E681E"/>
    <w:rsid w:val="000E732E"/>
    <w:rsid w:val="000F01A5"/>
    <w:rsid w:val="000F0F70"/>
    <w:rsid w:val="000F119F"/>
    <w:rsid w:val="000F16B4"/>
    <w:rsid w:val="000F34D6"/>
    <w:rsid w:val="000F37E4"/>
    <w:rsid w:val="000F5876"/>
    <w:rsid w:val="00101905"/>
    <w:rsid w:val="00101E79"/>
    <w:rsid w:val="001037D4"/>
    <w:rsid w:val="00103810"/>
    <w:rsid w:val="00103C72"/>
    <w:rsid w:val="00104BF7"/>
    <w:rsid w:val="001109AC"/>
    <w:rsid w:val="001124B3"/>
    <w:rsid w:val="00112785"/>
    <w:rsid w:val="001127D4"/>
    <w:rsid w:val="00112C21"/>
    <w:rsid w:val="0011415B"/>
    <w:rsid w:val="001166B1"/>
    <w:rsid w:val="00117AEE"/>
    <w:rsid w:val="001209DE"/>
    <w:rsid w:val="001212C7"/>
    <w:rsid w:val="0012136E"/>
    <w:rsid w:val="00121DF3"/>
    <w:rsid w:val="0012317A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650"/>
    <w:rsid w:val="001748D6"/>
    <w:rsid w:val="00183F58"/>
    <w:rsid w:val="0018567A"/>
    <w:rsid w:val="001860F5"/>
    <w:rsid w:val="001901A2"/>
    <w:rsid w:val="00192C46"/>
    <w:rsid w:val="00193020"/>
    <w:rsid w:val="00194378"/>
    <w:rsid w:val="00195895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906"/>
    <w:rsid w:val="001B0C74"/>
    <w:rsid w:val="001B22F5"/>
    <w:rsid w:val="001B2319"/>
    <w:rsid w:val="001B2825"/>
    <w:rsid w:val="001B40B2"/>
    <w:rsid w:val="001B52F0"/>
    <w:rsid w:val="001B61A5"/>
    <w:rsid w:val="001B65A9"/>
    <w:rsid w:val="001B6F56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5E2"/>
    <w:rsid w:val="001F4FAB"/>
    <w:rsid w:val="00200295"/>
    <w:rsid w:val="00200CF3"/>
    <w:rsid w:val="0020107D"/>
    <w:rsid w:val="00202337"/>
    <w:rsid w:val="00203C63"/>
    <w:rsid w:val="002040A1"/>
    <w:rsid w:val="002040EC"/>
    <w:rsid w:val="00204437"/>
    <w:rsid w:val="00205361"/>
    <w:rsid w:val="00205944"/>
    <w:rsid w:val="002102E3"/>
    <w:rsid w:val="00212AF9"/>
    <w:rsid w:val="0021376A"/>
    <w:rsid w:val="0021576B"/>
    <w:rsid w:val="00216E54"/>
    <w:rsid w:val="00220349"/>
    <w:rsid w:val="00220405"/>
    <w:rsid w:val="00221C5A"/>
    <w:rsid w:val="00222013"/>
    <w:rsid w:val="002220A5"/>
    <w:rsid w:val="00232611"/>
    <w:rsid w:val="00232B70"/>
    <w:rsid w:val="00233AFC"/>
    <w:rsid w:val="0023625C"/>
    <w:rsid w:val="002405A4"/>
    <w:rsid w:val="00241A66"/>
    <w:rsid w:val="00242D7F"/>
    <w:rsid w:val="00245CA4"/>
    <w:rsid w:val="0024707C"/>
    <w:rsid w:val="00247B7B"/>
    <w:rsid w:val="002563B1"/>
    <w:rsid w:val="00256480"/>
    <w:rsid w:val="002564C6"/>
    <w:rsid w:val="00256C1D"/>
    <w:rsid w:val="0025790A"/>
    <w:rsid w:val="0026004D"/>
    <w:rsid w:val="002607CD"/>
    <w:rsid w:val="00260C7D"/>
    <w:rsid w:val="00263668"/>
    <w:rsid w:val="002640DD"/>
    <w:rsid w:val="0026741D"/>
    <w:rsid w:val="002708ED"/>
    <w:rsid w:val="00273E8B"/>
    <w:rsid w:val="00274581"/>
    <w:rsid w:val="00275D12"/>
    <w:rsid w:val="00275DB6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1FDB"/>
    <w:rsid w:val="002B4E18"/>
    <w:rsid w:val="002B5741"/>
    <w:rsid w:val="002B6535"/>
    <w:rsid w:val="002B7012"/>
    <w:rsid w:val="002C7E01"/>
    <w:rsid w:val="002D16DD"/>
    <w:rsid w:val="002D2F53"/>
    <w:rsid w:val="002D607D"/>
    <w:rsid w:val="002D6A77"/>
    <w:rsid w:val="002E008A"/>
    <w:rsid w:val="002E2700"/>
    <w:rsid w:val="002E380F"/>
    <w:rsid w:val="002E54F3"/>
    <w:rsid w:val="002E69D0"/>
    <w:rsid w:val="002F029B"/>
    <w:rsid w:val="002F3129"/>
    <w:rsid w:val="002F3F5B"/>
    <w:rsid w:val="002F45F1"/>
    <w:rsid w:val="002F48D2"/>
    <w:rsid w:val="002F53B6"/>
    <w:rsid w:val="002F7D40"/>
    <w:rsid w:val="00305409"/>
    <w:rsid w:val="00305748"/>
    <w:rsid w:val="00305DCD"/>
    <w:rsid w:val="003068A6"/>
    <w:rsid w:val="00307CD1"/>
    <w:rsid w:val="00310217"/>
    <w:rsid w:val="0031061D"/>
    <w:rsid w:val="00312DE9"/>
    <w:rsid w:val="0032027E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12E"/>
    <w:rsid w:val="003614D1"/>
    <w:rsid w:val="0036231A"/>
    <w:rsid w:val="00365CF4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61F1"/>
    <w:rsid w:val="00387792"/>
    <w:rsid w:val="00387CFD"/>
    <w:rsid w:val="003904E3"/>
    <w:rsid w:val="003909E3"/>
    <w:rsid w:val="003926A3"/>
    <w:rsid w:val="00393BCA"/>
    <w:rsid w:val="00394D9E"/>
    <w:rsid w:val="00394DFF"/>
    <w:rsid w:val="0039698E"/>
    <w:rsid w:val="00396A3F"/>
    <w:rsid w:val="003A6DD8"/>
    <w:rsid w:val="003A7675"/>
    <w:rsid w:val="003B0E73"/>
    <w:rsid w:val="003B455D"/>
    <w:rsid w:val="003B79C8"/>
    <w:rsid w:val="003C2766"/>
    <w:rsid w:val="003C4691"/>
    <w:rsid w:val="003C5E9A"/>
    <w:rsid w:val="003C614F"/>
    <w:rsid w:val="003C6AD0"/>
    <w:rsid w:val="003D1092"/>
    <w:rsid w:val="003D1466"/>
    <w:rsid w:val="003D5822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3D2C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3080"/>
    <w:rsid w:val="00446488"/>
    <w:rsid w:val="0044735D"/>
    <w:rsid w:val="00450CF1"/>
    <w:rsid w:val="004544ED"/>
    <w:rsid w:val="00454EBB"/>
    <w:rsid w:val="004567CC"/>
    <w:rsid w:val="0045726C"/>
    <w:rsid w:val="004607A2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357B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D769F"/>
    <w:rsid w:val="004E06E3"/>
    <w:rsid w:val="004E1834"/>
    <w:rsid w:val="004F0155"/>
    <w:rsid w:val="004F1AD2"/>
    <w:rsid w:val="004F24BD"/>
    <w:rsid w:val="004F6175"/>
    <w:rsid w:val="004F661B"/>
    <w:rsid w:val="00501273"/>
    <w:rsid w:val="00501730"/>
    <w:rsid w:val="005045C7"/>
    <w:rsid w:val="0050517D"/>
    <w:rsid w:val="005053E7"/>
    <w:rsid w:val="00506826"/>
    <w:rsid w:val="005105E0"/>
    <w:rsid w:val="0051196A"/>
    <w:rsid w:val="00511FC8"/>
    <w:rsid w:val="005135A1"/>
    <w:rsid w:val="0051580D"/>
    <w:rsid w:val="00521D7F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0834"/>
    <w:rsid w:val="00541844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37B0"/>
    <w:rsid w:val="00564EDF"/>
    <w:rsid w:val="0056673A"/>
    <w:rsid w:val="00566F6F"/>
    <w:rsid w:val="00571534"/>
    <w:rsid w:val="00572AF5"/>
    <w:rsid w:val="00575C1D"/>
    <w:rsid w:val="00581ECE"/>
    <w:rsid w:val="0058240F"/>
    <w:rsid w:val="00582A39"/>
    <w:rsid w:val="005837A3"/>
    <w:rsid w:val="00584D44"/>
    <w:rsid w:val="00587F6A"/>
    <w:rsid w:val="005912FE"/>
    <w:rsid w:val="00592D74"/>
    <w:rsid w:val="0059301A"/>
    <w:rsid w:val="005945D5"/>
    <w:rsid w:val="005948BA"/>
    <w:rsid w:val="00596753"/>
    <w:rsid w:val="005A2698"/>
    <w:rsid w:val="005A2E55"/>
    <w:rsid w:val="005A6679"/>
    <w:rsid w:val="005B4127"/>
    <w:rsid w:val="005B62B9"/>
    <w:rsid w:val="005B6FAC"/>
    <w:rsid w:val="005B7AC3"/>
    <w:rsid w:val="005C0252"/>
    <w:rsid w:val="005C2D20"/>
    <w:rsid w:val="005C7AD7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0AFC"/>
    <w:rsid w:val="005F1205"/>
    <w:rsid w:val="005F124F"/>
    <w:rsid w:val="005F12D6"/>
    <w:rsid w:val="005F14FF"/>
    <w:rsid w:val="005F2216"/>
    <w:rsid w:val="005F391D"/>
    <w:rsid w:val="005F54EA"/>
    <w:rsid w:val="005F5CEE"/>
    <w:rsid w:val="005F740E"/>
    <w:rsid w:val="005F7A6C"/>
    <w:rsid w:val="00600458"/>
    <w:rsid w:val="006006C1"/>
    <w:rsid w:val="00610C5B"/>
    <w:rsid w:val="00613D6B"/>
    <w:rsid w:val="00615906"/>
    <w:rsid w:val="00616335"/>
    <w:rsid w:val="00616F82"/>
    <w:rsid w:val="00617D68"/>
    <w:rsid w:val="00620AA7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4226"/>
    <w:rsid w:val="0065656E"/>
    <w:rsid w:val="00656B71"/>
    <w:rsid w:val="00656EAF"/>
    <w:rsid w:val="0066057D"/>
    <w:rsid w:val="00661E2C"/>
    <w:rsid w:val="00663A7E"/>
    <w:rsid w:val="00663B18"/>
    <w:rsid w:val="00667016"/>
    <w:rsid w:val="00667ED9"/>
    <w:rsid w:val="00670012"/>
    <w:rsid w:val="0067057F"/>
    <w:rsid w:val="006726D2"/>
    <w:rsid w:val="0067337E"/>
    <w:rsid w:val="0068444E"/>
    <w:rsid w:val="00691021"/>
    <w:rsid w:val="006939C7"/>
    <w:rsid w:val="00693E69"/>
    <w:rsid w:val="00694F50"/>
    <w:rsid w:val="00695808"/>
    <w:rsid w:val="00696432"/>
    <w:rsid w:val="006A1058"/>
    <w:rsid w:val="006A2209"/>
    <w:rsid w:val="006A5853"/>
    <w:rsid w:val="006A6982"/>
    <w:rsid w:val="006A737E"/>
    <w:rsid w:val="006A76D6"/>
    <w:rsid w:val="006A7CCE"/>
    <w:rsid w:val="006B1AFF"/>
    <w:rsid w:val="006B2A14"/>
    <w:rsid w:val="006B2AFC"/>
    <w:rsid w:val="006B427D"/>
    <w:rsid w:val="006B46FB"/>
    <w:rsid w:val="006B61CA"/>
    <w:rsid w:val="006B6299"/>
    <w:rsid w:val="006B7B2F"/>
    <w:rsid w:val="006C04A1"/>
    <w:rsid w:val="006C061B"/>
    <w:rsid w:val="006C0E1A"/>
    <w:rsid w:val="006C114A"/>
    <w:rsid w:val="006C2A6F"/>
    <w:rsid w:val="006C2E60"/>
    <w:rsid w:val="006C5FAD"/>
    <w:rsid w:val="006C7BCB"/>
    <w:rsid w:val="006D0191"/>
    <w:rsid w:val="006D1B9A"/>
    <w:rsid w:val="006D35E4"/>
    <w:rsid w:val="006E21FB"/>
    <w:rsid w:val="006E4465"/>
    <w:rsid w:val="006E5627"/>
    <w:rsid w:val="006E6029"/>
    <w:rsid w:val="006E7773"/>
    <w:rsid w:val="006F2DE7"/>
    <w:rsid w:val="006F3413"/>
    <w:rsid w:val="006F6B99"/>
    <w:rsid w:val="006F6CE9"/>
    <w:rsid w:val="006F7952"/>
    <w:rsid w:val="006F7B09"/>
    <w:rsid w:val="0070102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2939"/>
    <w:rsid w:val="007230DC"/>
    <w:rsid w:val="00724EF9"/>
    <w:rsid w:val="0072522A"/>
    <w:rsid w:val="0073018B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07B"/>
    <w:rsid w:val="00763BA2"/>
    <w:rsid w:val="00763D50"/>
    <w:rsid w:val="00764706"/>
    <w:rsid w:val="007656FE"/>
    <w:rsid w:val="007658A5"/>
    <w:rsid w:val="007668C7"/>
    <w:rsid w:val="00767005"/>
    <w:rsid w:val="0077295E"/>
    <w:rsid w:val="007733F8"/>
    <w:rsid w:val="00773780"/>
    <w:rsid w:val="007746AB"/>
    <w:rsid w:val="007834DD"/>
    <w:rsid w:val="00783B58"/>
    <w:rsid w:val="007853E8"/>
    <w:rsid w:val="00792342"/>
    <w:rsid w:val="007955CC"/>
    <w:rsid w:val="007977A8"/>
    <w:rsid w:val="007A062E"/>
    <w:rsid w:val="007A2600"/>
    <w:rsid w:val="007A31F6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93"/>
    <w:rsid w:val="007C13F4"/>
    <w:rsid w:val="007C2097"/>
    <w:rsid w:val="007C28A7"/>
    <w:rsid w:val="007C36F2"/>
    <w:rsid w:val="007C6F44"/>
    <w:rsid w:val="007D6A07"/>
    <w:rsid w:val="007D6DB1"/>
    <w:rsid w:val="007D7566"/>
    <w:rsid w:val="007E07EF"/>
    <w:rsid w:val="007E0E30"/>
    <w:rsid w:val="007E47F2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11124"/>
    <w:rsid w:val="00812485"/>
    <w:rsid w:val="008129D6"/>
    <w:rsid w:val="00822A77"/>
    <w:rsid w:val="00824C2C"/>
    <w:rsid w:val="00825391"/>
    <w:rsid w:val="00827110"/>
    <w:rsid w:val="0082765A"/>
    <w:rsid w:val="008279FA"/>
    <w:rsid w:val="008322F4"/>
    <w:rsid w:val="00835FC1"/>
    <w:rsid w:val="00837183"/>
    <w:rsid w:val="00844AAA"/>
    <w:rsid w:val="00850D98"/>
    <w:rsid w:val="00853ED1"/>
    <w:rsid w:val="0085441A"/>
    <w:rsid w:val="00861EC3"/>
    <w:rsid w:val="008626E7"/>
    <w:rsid w:val="00863F68"/>
    <w:rsid w:val="00864ACB"/>
    <w:rsid w:val="00864DAC"/>
    <w:rsid w:val="008667AF"/>
    <w:rsid w:val="00870EE7"/>
    <w:rsid w:val="00871938"/>
    <w:rsid w:val="00872554"/>
    <w:rsid w:val="0087422E"/>
    <w:rsid w:val="00874EED"/>
    <w:rsid w:val="0087510D"/>
    <w:rsid w:val="00880F55"/>
    <w:rsid w:val="00883A39"/>
    <w:rsid w:val="008863B9"/>
    <w:rsid w:val="008875A7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0B39"/>
    <w:rsid w:val="008B2743"/>
    <w:rsid w:val="008B3AAE"/>
    <w:rsid w:val="008B3B03"/>
    <w:rsid w:val="008C583E"/>
    <w:rsid w:val="008C6934"/>
    <w:rsid w:val="008D01F1"/>
    <w:rsid w:val="008D4141"/>
    <w:rsid w:val="008D48BD"/>
    <w:rsid w:val="008D77F8"/>
    <w:rsid w:val="008E133B"/>
    <w:rsid w:val="008E1470"/>
    <w:rsid w:val="008E227A"/>
    <w:rsid w:val="008E4D4B"/>
    <w:rsid w:val="008E57B6"/>
    <w:rsid w:val="008E6B1F"/>
    <w:rsid w:val="008F2E3D"/>
    <w:rsid w:val="008F686C"/>
    <w:rsid w:val="009003D5"/>
    <w:rsid w:val="00901400"/>
    <w:rsid w:val="009015A7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4CB7"/>
    <w:rsid w:val="00916386"/>
    <w:rsid w:val="00916DEC"/>
    <w:rsid w:val="009240FA"/>
    <w:rsid w:val="009273EA"/>
    <w:rsid w:val="00927602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46B8"/>
    <w:rsid w:val="00966D6E"/>
    <w:rsid w:val="00973015"/>
    <w:rsid w:val="0097302B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05A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211D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1E40"/>
    <w:rsid w:val="00A043C8"/>
    <w:rsid w:val="00A04D2F"/>
    <w:rsid w:val="00A054F0"/>
    <w:rsid w:val="00A0746C"/>
    <w:rsid w:val="00A11801"/>
    <w:rsid w:val="00A118F7"/>
    <w:rsid w:val="00A12FBC"/>
    <w:rsid w:val="00A158DB"/>
    <w:rsid w:val="00A1776F"/>
    <w:rsid w:val="00A179A0"/>
    <w:rsid w:val="00A22308"/>
    <w:rsid w:val="00A230E4"/>
    <w:rsid w:val="00A246B6"/>
    <w:rsid w:val="00A26645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2F0"/>
    <w:rsid w:val="00A57528"/>
    <w:rsid w:val="00A601CD"/>
    <w:rsid w:val="00A601E5"/>
    <w:rsid w:val="00A6332C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77692"/>
    <w:rsid w:val="00A810AD"/>
    <w:rsid w:val="00A81EA3"/>
    <w:rsid w:val="00A829C3"/>
    <w:rsid w:val="00A8348B"/>
    <w:rsid w:val="00A84550"/>
    <w:rsid w:val="00A861CE"/>
    <w:rsid w:val="00A90724"/>
    <w:rsid w:val="00A916D2"/>
    <w:rsid w:val="00A93336"/>
    <w:rsid w:val="00A934E4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50AE"/>
    <w:rsid w:val="00AB0D3A"/>
    <w:rsid w:val="00AB4631"/>
    <w:rsid w:val="00AB509D"/>
    <w:rsid w:val="00AB5DBC"/>
    <w:rsid w:val="00AB6981"/>
    <w:rsid w:val="00AC0B02"/>
    <w:rsid w:val="00AC256C"/>
    <w:rsid w:val="00AC297B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59C1"/>
    <w:rsid w:val="00B05D84"/>
    <w:rsid w:val="00B06B88"/>
    <w:rsid w:val="00B10E9C"/>
    <w:rsid w:val="00B111F9"/>
    <w:rsid w:val="00B14250"/>
    <w:rsid w:val="00B14E1C"/>
    <w:rsid w:val="00B1501A"/>
    <w:rsid w:val="00B175B1"/>
    <w:rsid w:val="00B17EC1"/>
    <w:rsid w:val="00B203F1"/>
    <w:rsid w:val="00B2091D"/>
    <w:rsid w:val="00B258BB"/>
    <w:rsid w:val="00B3074E"/>
    <w:rsid w:val="00B30D15"/>
    <w:rsid w:val="00B3127E"/>
    <w:rsid w:val="00B407CF"/>
    <w:rsid w:val="00B40A6D"/>
    <w:rsid w:val="00B41C88"/>
    <w:rsid w:val="00B421C5"/>
    <w:rsid w:val="00B45BE8"/>
    <w:rsid w:val="00B51287"/>
    <w:rsid w:val="00B51BA6"/>
    <w:rsid w:val="00B51BF9"/>
    <w:rsid w:val="00B52828"/>
    <w:rsid w:val="00B5725C"/>
    <w:rsid w:val="00B67B97"/>
    <w:rsid w:val="00B7073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87F93"/>
    <w:rsid w:val="00B918AC"/>
    <w:rsid w:val="00B91BCE"/>
    <w:rsid w:val="00B91C30"/>
    <w:rsid w:val="00B9335B"/>
    <w:rsid w:val="00B940E9"/>
    <w:rsid w:val="00B955EC"/>
    <w:rsid w:val="00B9592C"/>
    <w:rsid w:val="00B968C8"/>
    <w:rsid w:val="00BA048E"/>
    <w:rsid w:val="00BA2CD7"/>
    <w:rsid w:val="00BA3EC5"/>
    <w:rsid w:val="00BA4C65"/>
    <w:rsid w:val="00BA51D9"/>
    <w:rsid w:val="00BA6B74"/>
    <w:rsid w:val="00BA7BB3"/>
    <w:rsid w:val="00BB1BF6"/>
    <w:rsid w:val="00BB5645"/>
    <w:rsid w:val="00BB5DFC"/>
    <w:rsid w:val="00BC25AF"/>
    <w:rsid w:val="00BC30F7"/>
    <w:rsid w:val="00BC40B1"/>
    <w:rsid w:val="00BC4373"/>
    <w:rsid w:val="00BC5205"/>
    <w:rsid w:val="00BC79E3"/>
    <w:rsid w:val="00BD279D"/>
    <w:rsid w:val="00BD5479"/>
    <w:rsid w:val="00BD5D39"/>
    <w:rsid w:val="00BD6BB8"/>
    <w:rsid w:val="00BE2B20"/>
    <w:rsid w:val="00BE4415"/>
    <w:rsid w:val="00BE47A2"/>
    <w:rsid w:val="00BE4DD2"/>
    <w:rsid w:val="00BE553A"/>
    <w:rsid w:val="00BE6E84"/>
    <w:rsid w:val="00BF1721"/>
    <w:rsid w:val="00BF271E"/>
    <w:rsid w:val="00BF53F2"/>
    <w:rsid w:val="00BF5D5D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B21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3ECF"/>
    <w:rsid w:val="00C3411B"/>
    <w:rsid w:val="00C34763"/>
    <w:rsid w:val="00C4494A"/>
    <w:rsid w:val="00C4522A"/>
    <w:rsid w:val="00C452DF"/>
    <w:rsid w:val="00C47F3E"/>
    <w:rsid w:val="00C51E37"/>
    <w:rsid w:val="00C5286D"/>
    <w:rsid w:val="00C53AC6"/>
    <w:rsid w:val="00C54343"/>
    <w:rsid w:val="00C56A9B"/>
    <w:rsid w:val="00C56B5C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1E82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196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3CED"/>
    <w:rsid w:val="00CC4988"/>
    <w:rsid w:val="00CC5026"/>
    <w:rsid w:val="00CC63D6"/>
    <w:rsid w:val="00CC68D0"/>
    <w:rsid w:val="00CC72C3"/>
    <w:rsid w:val="00CD041E"/>
    <w:rsid w:val="00CD057D"/>
    <w:rsid w:val="00CD08CC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21F7"/>
    <w:rsid w:val="00CF39F2"/>
    <w:rsid w:val="00CF3B1F"/>
    <w:rsid w:val="00CF6AEA"/>
    <w:rsid w:val="00CF791E"/>
    <w:rsid w:val="00D00537"/>
    <w:rsid w:val="00D03582"/>
    <w:rsid w:val="00D03F9A"/>
    <w:rsid w:val="00D04DC1"/>
    <w:rsid w:val="00D05437"/>
    <w:rsid w:val="00D05BE0"/>
    <w:rsid w:val="00D06D51"/>
    <w:rsid w:val="00D0752E"/>
    <w:rsid w:val="00D07940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0B8"/>
    <w:rsid w:val="00D34E67"/>
    <w:rsid w:val="00D3654B"/>
    <w:rsid w:val="00D4039D"/>
    <w:rsid w:val="00D44254"/>
    <w:rsid w:val="00D45D33"/>
    <w:rsid w:val="00D4618B"/>
    <w:rsid w:val="00D475A7"/>
    <w:rsid w:val="00D50255"/>
    <w:rsid w:val="00D525A2"/>
    <w:rsid w:val="00D52BD7"/>
    <w:rsid w:val="00D57575"/>
    <w:rsid w:val="00D606F6"/>
    <w:rsid w:val="00D61AA0"/>
    <w:rsid w:val="00D63444"/>
    <w:rsid w:val="00D64FF1"/>
    <w:rsid w:val="00D66520"/>
    <w:rsid w:val="00D671CA"/>
    <w:rsid w:val="00D67BF7"/>
    <w:rsid w:val="00D70180"/>
    <w:rsid w:val="00D708CF"/>
    <w:rsid w:val="00D71279"/>
    <w:rsid w:val="00D720E3"/>
    <w:rsid w:val="00D7237E"/>
    <w:rsid w:val="00D73544"/>
    <w:rsid w:val="00D7367C"/>
    <w:rsid w:val="00D7387B"/>
    <w:rsid w:val="00D754D8"/>
    <w:rsid w:val="00D757B0"/>
    <w:rsid w:val="00D80B6A"/>
    <w:rsid w:val="00D8339F"/>
    <w:rsid w:val="00D83EBA"/>
    <w:rsid w:val="00D85B62"/>
    <w:rsid w:val="00D86DC8"/>
    <w:rsid w:val="00D91571"/>
    <w:rsid w:val="00D92D19"/>
    <w:rsid w:val="00DA0030"/>
    <w:rsid w:val="00DA0394"/>
    <w:rsid w:val="00DA1CDD"/>
    <w:rsid w:val="00DA356D"/>
    <w:rsid w:val="00DA6151"/>
    <w:rsid w:val="00DB1A9B"/>
    <w:rsid w:val="00DB32D8"/>
    <w:rsid w:val="00DB3570"/>
    <w:rsid w:val="00DB3DEB"/>
    <w:rsid w:val="00DC0D26"/>
    <w:rsid w:val="00DC13A2"/>
    <w:rsid w:val="00DC216E"/>
    <w:rsid w:val="00DC49E4"/>
    <w:rsid w:val="00DC5C04"/>
    <w:rsid w:val="00DC7140"/>
    <w:rsid w:val="00DC72C8"/>
    <w:rsid w:val="00DD0ECA"/>
    <w:rsid w:val="00DD0F43"/>
    <w:rsid w:val="00DD11FD"/>
    <w:rsid w:val="00DD28B0"/>
    <w:rsid w:val="00DD2D1D"/>
    <w:rsid w:val="00DD4ED9"/>
    <w:rsid w:val="00DD50D9"/>
    <w:rsid w:val="00DD52AA"/>
    <w:rsid w:val="00DD53E1"/>
    <w:rsid w:val="00DD5BEA"/>
    <w:rsid w:val="00DD65BF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157F"/>
    <w:rsid w:val="00DF1655"/>
    <w:rsid w:val="00DF343E"/>
    <w:rsid w:val="00DF6448"/>
    <w:rsid w:val="00DF69F6"/>
    <w:rsid w:val="00E01C9B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26F09"/>
    <w:rsid w:val="00E27BCA"/>
    <w:rsid w:val="00E318A0"/>
    <w:rsid w:val="00E31DAF"/>
    <w:rsid w:val="00E32E48"/>
    <w:rsid w:val="00E34898"/>
    <w:rsid w:val="00E37029"/>
    <w:rsid w:val="00E44194"/>
    <w:rsid w:val="00E50D3D"/>
    <w:rsid w:val="00E5305A"/>
    <w:rsid w:val="00E541FB"/>
    <w:rsid w:val="00E54C66"/>
    <w:rsid w:val="00E60A7E"/>
    <w:rsid w:val="00E63B30"/>
    <w:rsid w:val="00E643BA"/>
    <w:rsid w:val="00E65529"/>
    <w:rsid w:val="00E6738A"/>
    <w:rsid w:val="00E7088F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4D6F"/>
    <w:rsid w:val="00E9504A"/>
    <w:rsid w:val="00E96706"/>
    <w:rsid w:val="00E972AB"/>
    <w:rsid w:val="00E97CAA"/>
    <w:rsid w:val="00EA1DB7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4B5A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44B9"/>
    <w:rsid w:val="00EE6CB4"/>
    <w:rsid w:val="00EE7D7C"/>
    <w:rsid w:val="00EF13FD"/>
    <w:rsid w:val="00EF2028"/>
    <w:rsid w:val="00EF38D2"/>
    <w:rsid w:val="00EF3CC6"/>
    <w:rsid w:val="00EF423E"/>
    <w:rsid w:val="00EF67F0"/>
    <w:rsid w:val="00EF75CB"/>
    <w:rsid w:val="00F0037F"/>
    <w:rsid w:val="00F0098D"/>
    <w:rsid w:val="00F03645"/>
    <w:rsid w:val="00F06B5E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101"/>
    <w:rsid w:val="00F324F8"/>
    <w:rsid w:val="00F36D52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AC"/>
    <w:rsid w:val="00F65E51"/>
    <w:rsid w:val="00F73479"/>
    <w:rsid w:val="00F75DFD"/>
    <w:rsid w:val="00F76F15"/>
    <w:rsid w:val="00F770AB"/>
    <w:rsid w:val="00F81F3B"/>
    <w:rsid w:val="00F83E9A"/>
    <w:rsid w:val="00F84887"/>
    <w:rsid w:val="00F867B9"/>
    <w:rsid w:val="00F95DCB"/>
    <w:rsid w:val="00F96833"/>
    <w:rsid w:val="00F96E72"/>
    <w:rsid w:val="00F971DC"/>
    <w:rsid w:val="00FA1F4E"/>
    <w:rsid w:val="00FA2AC0"/>
    <w:rsid w:val="00FA2C28"/>
    <w:rsid w:val="00FA2F4F"/>
    <w:rsid w:val="00FA485A"/>
    <w:rsid w:val="00FB2D1A"/>
    <w:rsid w:val="00FB4454"/>
    <w:rsid w:val="00FB486A"/>
    <w:rsid w:val="00FB598F"/>
    <w:rsid w:val="00FB6386"/>
    <w:rsid w:val="00FB7ED8"/>
    <w:rsid w:val="00FC3A1C"/>
    <w:rsid w:val="00FC3E53"/>
    <w:rsid w:val="00FC60A7"/>
    <w:rsid w:val="00FC75B0"/>
    <w:rsid w:val="00FD00BB"/>
    <w:rsid w:val="00FD01B4"/>
    <w:rsid w:val="00FD1348"/>
    <w:rsid w:val="00FD1FC3"/>
    <w:rsid w:val="00FD22E5"/>
    <w:rsid w:val="00FD3F6B"/>
    <w:rsid w:val="00FD44EF"/>
    <w:rsid w:val="00FD7711"/>
    <w:rsid w:val="00FE0C37"/>
    <w:rsid w:val="00FE49B9"/>
    <w:rsid w:val="00FE6941"/>
    <w:rsid w:val="00FF1A2A"/>
    <w:rsid w:val="00FF1D6E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772A4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3EC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A2E5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A2E55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A2E5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A2E55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A2E55"/>
    <w:rPr>
      <w:rFonts w:asciiTheme="minorHAnsi" w:eastAsiaTheme="minorEastAsia" w:hAnsiTheme="minorHAnsi" w:cstheme="minorBidi"/>
      <w:lang w:val="en-US" w:eastAsia="zh-CN"/>
    </w:rPr>
  </w:style>
  <w:style w:type="paragraph" w:styleId="EndnoteText">
    <w:name w:val="endnote text"/>
    <w:basedOn w:val="Normal"/>
    <w:link w:val="EndnoteTextChar"/>
    <w:semiHidden/>
    <w:unhideWhenUsed/>
    <w:rsid w:val="003C5E9A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3C5E9A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3C5E9A"/>
    <w:rPr>
      <w:vertAlign w:val="superscript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46B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F91FD-B7CF-486C-8062-BDD70F492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963</Words>
  <Characters>5491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2022-08-29T18:47:00Z</dcterms:created>
  <dcterms:modified xsi:type="dcterms:W3CDTF">2022-08-29T18:47:00Z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2022-07-04T16:51:16Z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a13ab61e-8a0a-42b5-b9e7-0f78f64144f9</vt:lpwstr>
  </property>
  <property fmtid="{D5CDD505-2E9C-101B-9397-08002B2CF9AE}" pid="27" name="MSIP_Label_9764cdcd-3664-4d05-9615-7cbf65a4f0a8_ContentBits">
    <vt:lpwstr>0</vt:lpwstr>
  </property>
</Properties>
</file>