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1A69">
        <w:fldChar w:fldCharType="begin"/>
      </w:r>
      <w:r w:rsidR="00831A69">
        <w:instrText xml:space="preserve"> DOCPROPERTY  TSG/WGRef  \* MERGEFORMAT </w:instrText>
      </w:r>
      <w:r w:rsidR="00831A69">
        <w:fldChar w:fldCharType="separate"/>
      </w:r>
      <w:r w:rsidR="003609EF">
        <w:rPr>
          <w:b/>
          <w:noProof/>
          <w:sz w:val="24"/>
        </w:rPr>
        <w:t>RAN5</w:t>
      </w:r>
      <w:r w:rsidR="00831A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1A69">
        <w:fldChar w:fldCharType="begin"/>
      </w:r>
      <w:r w:rsidR="00831A69">
        <w:instrText xml:space="preserve"> DOCPROPERTY  MtgSeq  \* MERGEFORMAT </w:instrText>
      </w:r>
      <w:r w:rsidR="00831A69">
        <w:fldChar w:fldCharType="separate"/>
      </w:r>
      <w:r w:rsidR="00EB09B7" w:rsidRPr="00EB09B7">
        <w:rPr>
          <w:b/>
          <w:noProof/>
          <w:sz w:val="24"/>
        </w:rPr>
        <w:t>2022</w:t>
      </w:r>
      <w:r w:rsidR="00831A69">
        <w:rPr>
          <w:b/>
          <w:noProof/>
          <w:sz w:val="24"/>
        </w:rPr>
        <w:fldChar w:fldCharType="end"/>
      </w:r>
      <w:r w:rsidR="00831A69">
        <w:fldChar w:fldCharType="begin"/>
      </w:r>
      <w:r w:rsidR="00831A69">
        <w:instrText xml:space="preserve"> DOCPROPERTY  MtgTitle  \* MERGEFORMAT </w:instrText>
      </w:r>
      <w:r w:rsidR="00831A69">
        <w:fldChar w:fldCharType="separate"/>
      </w:r>
      <w:r w:rsidR="00EB09B7">
        <w:rPr>
          <w:b/>
          <w:noProof/>
          <w:sz w:val="24"/>
        </w:rPr>
        <w:t>-TTCN email</w:t>
      </w:r>
      <w:r w:rsidR="00831A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1A69">
        <w:fldChar w:fldCharType="begin"/>
      </w:r>
      <w:r w:rsidR="00831A69">
        <w:instrText xml:space="preserve"> DOCPROPERTY  Tdoc#  \* MERGEFORMAT </w:instrText>
      </w:r>
      <w:r w:rsidR="00831A69">
        <w:fldChar w:fldCharType="separate"/>
      </w:r>
      <w:r w:rsidR="00E13F3D" w:rsidRPr="00E13F3D">
        <w:rPr>
          <w:b/>
          <w:i/>
          <w:noProof/>
          <w:sz w:val="28"/>
        </w:rPr>
        <w:t>R5s220992</w:t>
      </w:r>
      <w:r w:rsidR="00831A69">
        <w:rPr>
          <w:b/>
          <w:i/>
          <w:noProof/>
          <w:sz w:val="28"/>
        </w:rPr>
        <w:fldChar w:fldCharType="end"/>
      </w:r>
    </w:p>
    <w:p w14:paraId="7CB45193" w14:textId="77777777" w:rsidR="001E41F3" w:rsidRDefault="00831A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1A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1A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31A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31A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1A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5.6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1A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996124" w:rsidR="001E41F3" w:rsidRDefault="00834C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1A69">
              <w:fldChar w:fldCharType="begin"/>
            </w:r>
            <w:r w:rsidR="00831A69">
              <w:instrText xml:space="preserve"> DOCPROPERTY  SourceIfTsg  \* MERGEFORMAT </w:instrText>
            </w:r>
            <w:r w:rsidR="00831A69">
              <w:fldChar w:fldCharType="separate"/>
            </w:r>
            <w:r w:rsidR="00831A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1A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1A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1A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1A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3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D6FB0" w:rsidR="000333BD" w:rsidRDefault="000333BD" w:rsidP="000333BD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5.6 to the MCX ATS</w:t>
            </w:r>
          </w:p>
        </w:tc>
      </w:tr>
      <w:tr w:rsidR="000333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33BD" w:rsidRDefault="000333BD" w:rsidP="00033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33BD" w:rsidRDefault="000333BD" w:rsidP="00033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3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4E34A" w:rsidR="000333BD" w:rsidRDefault="000333BD" w:rsidP="000333BD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0333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33BD" w:rsidRDefault="000333BD" w:rsidP="00033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33BD" w:rsidRDefault="000333BD" w:rsidP="00033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3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A22A0" w:rsidR="000333BD" w:rsidRDefault="000333BD" w:rsidP="000333BD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0333BD" w14:paraId="034AF533" w14:textId="77777777" w:rsidTr="00547111">
        <w:tc>
          <w:tcPr>
            <w:tcW w:w="2694" w:type="dxa"/>
            <w:gridSpan w:val="2"/>
          </w:tcPr>
          <w:p w14:paraId="39D9EB5B" w14:textId="77777777" w:rsidR="000333BD" w:rsidRDefault="000333BD" w:rsidP="00033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33BD" w:rsidRDefault="000333BD" w:rsidP="00033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3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007BF" w:rsidR="000333BD" w:rsidRDefault="000333BD" w:rsidP="000333BD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5.6.MCPTT</w:t>
            </w:r>
          </w:p>
        </w:tc>
      </w:tr>
      <w:tr w:rsidR="000333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33BD" w:rsidRDefault="000333BD" w:rsidP="00033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33BD" w:rsidRDefault="000333BD" w:rsidP="00033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3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33BD" w:rsidRDefault="000333BD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33BD" w:rsidRDefault="000333BD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33BD" w:rsidRDefault="000333BD" w:rsidP="00033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33BD" w:rsidRDefault="000333BD" w:rsidP="000333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33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33BD" w:rsidRDefault="000333BD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14BE6" w:rsidR="000333BD" w:rsidRDefault="005E043A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33BD" w:rsidRDefault="000333BD" w:rsidP="00033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33BD" w:rsidRDefault="000333BD" w:rsidP="00033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3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33BD" w:rsidRDefault="000333BD" w:rsidP="00033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33BD" w:rsidRDefault="000333BD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992CA" w:rsidR="000333BD" w:rsidRDefault="005E043A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33BD" w:rsidRDefault="000333BD" w:rsidP="00033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33BD" w:rsidRDefault="000333BD" w:rsidP="00033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3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33BD" w:rsidRDefault="000333BD" w:rsidP="00033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33BD" w:rsidRDefault="000333BD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D1403A" w:rsidR="000333BD" w:rsidRDefault="005E043A" w:rsidP="00033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33BD" w:rsidRDefault="000333BD" w:rsidP="00033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33BD" w:rsidRDefault="000333BD" w:rsidP="00033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33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33BD" w:rsidRDefault="000333BD" w:rsidP="00033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33BD" w:rsidRDefault="000333BD" w:rsidP="000333BD">
            <w:pPr>
              <w:pStyle w:val="CRCoverPage"/>
              <w:spacing w:after="0"/>
              <w:rPr>
                <w:noProof/>
              </w:rPr>
            </w:pPr>
          </w:p>
        </w:tc>
      </w:tr>
      <w:tr w:rsidR="000333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699A3A" w:rsidR="000333BD" w:rsidRDefault="000333BD" w:rsidP="00033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0993</w:t>
            </w:r>
          </w:p>
        </w:tc>
      </w:tr>
      <w:tr w:rsidR="000333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33BD" w:rsidRPr="008863B9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33BD" w:rsidRPr="008863B9" w:rsidRDefault="000333BD" w:rsidP="000333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33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33BD" w:rsidRDefault="000333BD" w:rsidP="00033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33BD" w:rsidRDefault="000333BD" w:rsidP="000333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A9CB4" w14:textId="77777777" w:rsidR="00834CFE" w:rsidRDefault="00834CFE" w:rsidP="00834CFE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7CA9329" w14:textId="72B85CB2" w:rsidR="00834CFE" w:rsidRDefault="00834CFE" w:rsidP="00834C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417C69B4" w14:textId="2FC30346" w:rsidR="00834CFE" w:rsidRDefault="00834CFE" w:rsidP="00834C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5CF0081D" w14:textId="1F6B8344" w:rsidR="00834CFE" w:rsidRDefault="00834CFE" w:rsidP="00834C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7F7425AF" w14:textId="24AA53DA" w:rsidR="00834CFE" w:rsidRDefault="00834CFE" w:rsidP="00834C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25D6B305" w14:textId="31777108" w:rsidR="00834CFE" w:rsidRDefault="00834CFE" w:rsidP="00834C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389E97D1" w14:textId="559D2FF6" w:rsidR="00834CFE" w:rsidRDefault="00834CFE" w:rsidP="00834C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3732EDF7" w14:textId="313A72A3" w:rsidR="00834CFE" w:rsidRDefault="00834CFE" w:rsidP="00834C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37DFE9AF" w14:textId="77777777" w:rsidR="00834CFE" w:rsidRDefault="00834CFE" w:rsidP="00834CFE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2414A6F5" w14:textId="77777777" w:rsidR="00834CFE" w:rsidRDefault="00834CFE" w:rsidP="00834CFE">
      <w:pPr>
        <w:pageBreakBefore/>
        <w:rPr>
          <w:rFonts w:ascii="Calibri" w:hAnsi="Calibri" w:cs="Calibri"/>
          <w:b/>
          <w:lang w:val="pt-BR" w:eastAsia="ja-JP"/>
        </w:rPr>
      </w:pPr>
    </w:p>
    <w:p w14:paraId="4755CA50" w14:textId="77777777" w:rsidR="00834CFE" w:rsidRPr="009C2813" w:rsidRDefault="00834CFE" w:rsidP="00834CFE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110857556"/>
      <w:r w:rsidRPr="009C2813">
        <w:rPr>
          <w:b/>
        </w:rPr>
        <w:t>Overview</w:t>
      </w:r>
      <w:bookmarkEnd w:id="1"/>
      <w:bookmarkEnd w:id="2"/>
    </w:p>
    <w:p w14:paraId="413F3993" w14:textId="77777777" w:rsidR="00834CFE" w:rsidRPr="00533D9C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5.6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</w:t>
      </w:r>
      <w:bookmarkStart w:id="3" w:name="_GoBack"/>
      <w:r w:rsidRPr="00533D9C">
        <w:rPr>
          <w:rFonts w:cs="Arial"/>
          <w:sz w:val="24"/>
          <w:szCs w:val="24"/>
          <w:lang w:val="en-US"/>
        </w:rPr>
        <w:t xml:space="preserve">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bookmarkEnd w:id="3"/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3190A66D" w14:textId="77777777" w:rsidR="00834CFE" w:rsidRPr="00533D9C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154D7E44" w14:textId="77777777" w:rsidR="00834CFE" w:rsidRPr="009C2813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58F1A1F0" w14:textId="77777777" w:rsidR="00834CFE" w:rsidRPr="009C2813" w:rsidRDefault="00834CFE" w:rsidP="00834CFE">
      <w:pPr>
        <w:pStyle w:val="Heading2"/>
        <w:rPr>
          <w:b/>
        </w:rPr>
      </w:pPr>
      <w:bookmarkStart w:id="4" w:name="_Toc11085755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48DE469C" w14:textId="77777777" w:rsidR="00834CFE" w:rsidRPr="009C2813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5.6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1247A105" w14:textId="77777777" w:rsidR="00834CFE" w:rsidRPr="009C2813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60F90831" w14:textId="77777777" w:rsidR="00834CFE" w:rsidRPr="009C2813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4CBC35AA" w14:textId="77777777" w:rsidR="00834CFE" w:rsidRPr="009C2813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6B6389E1" w14:textId="77777777" w:rsidR="00834CFE" w:rsidRPr="009C2813" w:rsidRDefault="00834CFE" w:rsidP="00834CF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64AD75BF" w14:textId="77777777" w:rsidR="00834CFE" w:rsidRPr="00533D9C" w:rsidRDefault="00834CFE" w:rsidP="00834CFE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bookmarkStart w:id="15" w:name="_Toc93303015"/>
      <w:bookmarkStart w:id="16" w:name="_Toc110857558"/>
      <w:r w:rsidRPr="00533D9C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D8B07B6" w14:textId="77777777" w:rsidR="00834CFE" w:rsidRDefault="00834CFE" w:rsidP="00834CFE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09B3BD78" w14:textId="77777777" w:rsidR="00834CFE" w:rsidRPr="009C2813" w:rsidRDefault="00834CFE" w:rsidP="00834CFE">
      <w:pPr>
        <w:pStyle w:val="Heading1"/>
        <w:rPr>
          <w:b/>
        </w:rPr>
      </w:pPr>
      <w:bookmarkStart w:id="17" w:name="_Toc68002782"/>
      <w:bookmarkStart w:id="18" w:name="_Toc110857559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4F784AE2" w14:textId="77777777" w:rsidR="00834CFE" w:rsidRPr="009C2813" w:rsidRDefault="00834CFE" w:rsidP="00834CF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4DD92F9" w14:textId="77777777" w:rsidR="00834CFE" w:rsidRPr="009C2813" w:rsidRDefault="00834CFE" w:rsidP="00834CF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535C3040" w14:textId="77777777" w:rsidR="00834CFE" w:rsidRPr="009C2813" w:rsidRDefault="00834CFE" w:rsidP="00834CF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12B3E045" w14:textId="77777777" w:rsidR="00834CFE" w:rsidRPr="009C2813" w:rsidRDefault="00834CFE" w:rsidP="00834CF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19AF6274" w14:textId="77777777" w:rsidR="00834CFE" w:rsidRPr="009C2813" w:rsidRDefault="00834CFE" w:rsidP="00834CF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860B622" w14:textId="77777777" w:rsidR="00834CFE" w:rsidRPr="009C2813" w:rsidRDefault="00834CFE" w:rsidP="00834CF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313826D2" w14:textId="77777777" w:rsidR="00834CFE" w:rsidRPr="009C2813" w:rsidRDefault="00834CFE" w:rsidP="00834CF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5236127E" w14:textId="77777777" w:rsidR="00834CFE" w:rsidRPr="009C2813" w:rsidRDefault="00834CFE" w:rsidP="00834CFE">
      <w:pPr>
        <w:pStyle w:val="Heading1"/>
        <w:rPr>
          <w:b/>
        </w:rPr>
      </w:pPr>
      <w:bookmarkStart w:id="19" w:name="_Toc68002783"/>
      <w:bookmarkStart w:id="20" w:name="_Toc110857560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7F703B32" w14:textId="36302462" w:rsidR="00834CFE" w:rsidRPr="009C2813" w:rsidRDefault="00834CFE" w:rsidP="00834CFE">
      <w:pPr>
        <w:pStyle w:val="Heading2"/>
        <w:rPr>
          <w:b/>
        </w:rPr>
      </w:pPr>
      <w:bookmarkStart w:id="21" w:name="_Toc54888067"/>
      <w:bookmarkStart w:id="22" w:name="_Toc68002784"/>
      <w:bookmarkStart w:id="23" w:name="_Toc110857561"/>
      <w:r w:rsidRPr="009C2813">
        <w:rPr>
          <w:b/>
        </w:rPr>
        <w:t>Nemergent Solutions Client v7.</w:t>
      </w:r>
      <w:bookmarkEnd w:id="21"/>
      <w:bookmarkEnd w:id="22"/>
      <w:bookmarkEnd w:id="23"/>
      <w:r>
        <w:rPr>
          <w:b/>
        </w:rPr>
        <w:t>0</w:t>
      </w:r>
    </w:p>
    <w:p w14:paraId="0F9BDBB0" w14:textId="7C30F117" w:rsidR="00834CFE" w:rsidRPr="009C2813" w:rsidRDefault="00834CFE" w:rsidP="00834CFE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69479F6A" w14:textId="77777777" w:rsidR="00834CFE" w:rsidRPr="009C2813" w:rsidRDefault="00834CFE" w:rsidP="00834CF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7BBB9359" w14:textId="77777777" w:rsidR="00834CFE" w:rsidRPr="009C2813" w:rsidRDefault="00834CFE" w:rsidP="00834CF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5.6.MCPTT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6610C879" w14:textId="77777777" w:rsidR="00834CFE" w:rsidRPr="009C2813" w:rsidRDefault="00834CFE" w:rsidP="00834CF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E7AFA3" w14:textId="77777777" w:rsidR="00834CFE" w:rsidRPr="009C2813" w:rsidRDefault="00834CFE" w:rsidP="00834CF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4F49C659" w14:textId="77777777" w:rsidR="00834CFE" w:rsidRPr="009C2813" w:rsidRDefault="00834CFE" w:rsidP="00834CFE">
      <w:pPr>
        <w:suppressAutoHyphens/>
        <w:ind w:left="360"/>
        <w:rPr>
          <w:sz w:val="24"/>
          <w:szCs w:val="24"/>
        </w:rPr>
      </w:pPr>
    </w:p>
    <w:p w14:paraId="5C4B1EC5" w14:textId="77777777" w:rsidR="00834CFE" w:rsidRPr="009C2813" w:rsidRDefault="00834CFE" w:rsidP="00834CFE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834CFE" w14:paraId="5BDDB415" w14:textId="77777777" w:rsidTr="00363046">
        <w:tc>
          <w:tcPr>
            <w:tcW w:w="709" w:type="dxa"/>
            <w:shd w:val="clear" w:color="auto" w:fill="auto"/>
          </w:tcPr>
          <w:bookmarkEnd w:id="29"/>
          <w:p w14:paraId="48E84E9F" w14:textId="77777777" w:rsidR="00834CFE" w:rsidRPr="009C2813" w:rsidRDefault="00834CFE" w:rsidP="00363046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131D088D" w14:textId="484B8CBD" w:rsidR="00834CFE" w:rsidRPr="009C2813" w:rsidRDefault="00834CFE" w:rsidP="00363046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0993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5.6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E3300" w14:textId="77777777" w:rsidR="00831A69" w:rsidRDefault="00831A69">
      <w:r>
        <w:separator/>
      </w:r>
    </w:p>
  </w:endnote>
  <w:endnote w:type="continuationSeparator" w:id="0">
    <w:p w14:paraId="1C46C048" w14:textId="77777777" w:rsidR="00831A69" w:rsidRDefault="0083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A1485" w14:textId="77777777" w:rsidR="00831A69" w:rsidRDefault="00831A69">
      <w:r>
        <w:separator/>
      </w:r>
    </w:p>
  </w:footnote>
  <w:footnote w:type="continuationSeparator" w:id="0">
    <w:p w14:paraId="3FA18559" w14:textId="77777777" w:rsidR="00831A69" w:rsidRDefault="00831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EBB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10C7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137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3B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1CF2"/>
    <w:rsid w:val="004B75B7"/>
    <w:rsid w:val="0051580D"/>
    <w:rsid w:val="00547111"/>
    <w:rsid w:val="00592D74"/>
    <w:rsid w:val="005E043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A69"/>
    <w:rsid w:val="00834CF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834CFE"/>
    <w:rPr>
      <w:i/>
      <w:iCs/>
    </w:rPr>
  </w:style>
  <w:style w:type="paragraph" w:customStyle="1" w:styleId="Heading">
    <w:name w:val="Heading"/>
    <w:basedOn w:val="Normal"/>
    <w:next w:val="Normal"/>
    <w:rsid w:val="00834CFE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5991B-0958-49C2-B2DF-8A1BD4E78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E8F0C-8A5F-419B-87BD-AC6141BAF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A9CE6-58F5-CA4F-BF5C-B7308D9D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33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9</cp:revision>
  <cp:lastPrinted>1900-01-01T00:14:44Z</cp:lastPrinted>
  <dcterms:created xsi:type="dcterms:W3CDTF">2020-02-03T08:32:00Z</dcterms:created>
  <dcterms:modified xsi:type="dcterms:W3CDTF">2022-08-09T16:00:00Z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R5s220992</vt:lpwstr>
  </property>
  <property fmtid="{D5CDD505-2E9C-101B-9397-08002B2CF9AE}" pid="10" name="Spec#">
    <vt:lpwstr>36.579-5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MCPTT test case 5.6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