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16A1B" w14:textId="389267A6" w:rsidR="00341113" w:rsidRDefault="00341113" w:rsidP="003411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54DF">
        <w:fldChar w:fldCharType="begin"/>
      </w:r>
      <w:r w:rsidR="009254DF">
        <w:instrText xml:space="preserve"> DOCPROPERTY  TSG/WGRef  \* MERGEFORMAT </w:instrText>
      </w:r>
      <w:r w:rsidR="009254DF">
        <w:fldChar w:fldCharType="separate"/>
      </w:r>
      <w:r>
        <w:rPr>
          <w:b/>
          <w:noProof/>
          <w:sz w:val="24"/>
        </w:rPr>
        <w:t>RAN5</w:t>
      </w:r>
      <w:r w:rsidR="009254D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254DF">
        <w:fldChar w:fldCharType="begin"/>
      </w:r>
      <w:r w:rsidR="009254DF">
        <w:instrText xml:space="preserve"> DOCPROPERTY  MtgSeq  \* MERGEFORMAT </w:instrText>
      </w:r>
      <w:r w:rsidR="009254DF">
        <w:fldChar w:fldCharType="separate"/>
      </w:r>
      <w:r w:rsidRPr="00EB09B7">
        <w:rPr>
          <w:b/>
          <w:noProof/>
          <w:sz w:val="24"/>
        </w:rPr>
        <w:t>2022</w:t>
      </w:r>
      <w:r w:rsidR="009254DF">
        <w:rPr>
          <w:b/>
          <w:noProof/>
          <w:sz w:val="24"/>
        </w:rPr>
        <w:fldChar w:fldCharType="end"/>
      </w:r>
      <w:r w:rsidR="009254DF">
        <w:fldChar w:fldCharType="begin"/>
      </w:r>
      <w:r w:rsidR="009254DF">
        <w:instrText xml:space="preserve"> DOCPROPERTY  MtgTitle  \* MERGEFORMAT </w:instrText>
      </w:r>
      <w:r w:rsidR="009254DF">
        <w:fldChar w:fldCharType="separate"/>
      </w:r>
      <w:r>
        <w:rPr>
          <w:b/>
          <w:noProof/>
          <w:sz w:val="24"/>
        </w:rPr>
        <w:t>-TTCN email</w:t>
      </w:r>
      <w:r w:rsidR="009254D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E16FA" w:rsidRPr="00AE16FA">
        <w:rPr>
          <w:b/>
          <w:bCs/>
          <w:i/>
          <w:iCs/>
          <w:sz w:val="24"/>
          <w:szCs w:val="24"/>
        </w:rPr>
        <w:t>R5s220989</w:t>
      </w:r>
    </w:p>
    <w:p w14:paraId="39A06CE5" w14:textId="77777777" w:rsidR="00341113" w:rsidRDefault="009254DF" w:rsidP="0034111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4111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41113">
        <w:rPr>
          <w:b/>
          <w:noProof/>
          <w:sz w:val="24"/>
        </w:rPr>
        <w:t xml:space="preserve">, </w:t>
      </w:r>
      <w:r w:rsidR="00341113">
        <w:fldChar w:fldCharType="begin"/>
      </w:r>
      <w:r w:rsidR="00341113">
        <w:instrText xml:space="preserve"> DOCPROPERTY  Country  \* MERGEFORMAT </w:instrText>
      </w:r>
      <w:r w:rsidR="00341113">
        <w:fldChar w:fldCharType="end"/>
      </w:r>
      <w:r w:rsidR="0034111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41113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34111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41113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1113" w14:paraId="3B66708F" w14:textId="77777777" w:rsidTr="005D5B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7E53EC" w14:textId="77777777" w:rsidR="00341113" w:rsidRDefault="00341113" w:rsidP="005D5B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1113" w14:paraId="5DB79B0D" w14:textId="77777777" w:rsidTr="005D5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F8E009" w14:textId="77777777" w:rsidR="00341113" w:rsidRDefault="00341113" w:rsidP="005D5B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1113" w14:paraId="699E9244" w14:textId="77777777" w:rsidTr="005D5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C41D22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14:paraId="73726AD3" w14:textId="77777777" w:rsidTr="005D5B90">
        <w:tc>
          <w:tcPr>
            <w:tcW w:w="142" w:type="dxa"/>
            <w:tcBorders>
              <w:left w:val="single" w:sz="4" w:space="0" w:color="auto"/>
            </w:tcBorders>
          </w:tcPr>
          <w:p w14:paraId="035E30A5" w14:textId="77777777" w:rsidR="00341113" w:rsidRDefault="00341113" w:rsidP="005D5B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7CD9AC" w14:textId="77777777" w:rsidR="00341113" w:rsidRPr="00410371" w:rsidRDefault="009254DF" w:rsidP="005D5B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1113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B76A03" w14:textId="77777777" w:rsidR="00341113" w:rsidRDefault="00341113" w:rsidP="005D5B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6AB65B" w14:textId="698C4331" w:rsidR="00341113" w:rsidRPr="00410371" w:rsidRDefault="00443643" w:rsidP="005D5B90">
            <w:pPr>
              <w:pStyle w:val="CRCoverPage"/>
              <w:spacing w:after="0"/>
              <w:rPr>
                <w:noProof/>
              </w:rPr>
            </w:pPr>
            <w:r w:rsidRPr="00443643">
              <w:rPr>
                <w:b/>
                <w:noProof/>
                <w:sz w:val="28"/>
              </w:rPr>
              <w:t>270</w:t>
            </w:r>
            <w:r w:rsidR="00AE16FA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EE27C8D" w14:textId="77777777" w:rsidR="00341113" w:rsidRDefault="00341113" w:rsidP="005D5B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D10F9A" w14:textId="77777777" w:rsidR="00341113" w:rsidRPr="00410371" w:rsidRDefault="009254DF" w:rsidP="005D5B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41113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C5073BE" w14:textId="77777777" w:rsidR="00341113" w:rsidRDefault="00341113" w:rsidP="005D5B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50FF9" w14:textId="77777777" w:rsidR="00341113" w:rsidRPr="00410371" w:rsidRDefault="009254DF" w:rsidP="005D5B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1113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29608" w14:textId="77777777" w:rsidR="00341113" w:rsidRDefault="00341113" w:rsidP="005D5B90">
            <w:pPr>
              <w:pStyle w:val="CRCoverPage"/>
              <w:spacing w:after="0"/>
              <w:rPr>
                <w:noProof/>
              </w:rPr>
            </w:pPr>
          </w:p>
        </w:tc>
      </w:tr>
      <w:tr w:rsidR="00341113" w14:paraId="49874A6A" w14:textId="77777777" w:rsidTr="005D5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90A28" w14:textId="77777777" w:rsidR="00341113" w:rsidRDefault="00341113" w:rsidP="005D5B90">
            <w:pPr>
              <w:pStyle w:val="CRCoverPage"/>
              <w:spacing w:after="0"/>
              <w:rPr>
                <w:noProof/>
              </w:rPr>
            </w:pPr>
          </w:p>
        </w:tc>
      </w:tr>
      <w:tr w:rsidR="00341113" w14:paraId="0E640A71" w14:textId="77777777" w:rsidTr="005D5B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3EB2F3" w14:textId="77777777" w:rsidR="00341113" w:rsidRPr="00F25D98" w:rsidRDefault="00341113" w:rsidP="005D5B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1113" w14:paraId="7B710319" w14:textId="77777777" w:rsidTr="005D5B90">
        <w:tc>
          <w:tcPr>
            <w:tcW w:w="9641" w:type="dxa"/>
            <w:gridSpan w:val="9"/>
          </w:tcPr>
          <w:p w14:paraId="2EF155B0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0BED5" w14:textId="77777777" w:rsidR="00341113" w:rsidRDefault="00341113" w:rsidP="003411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113" w14:paraId="06B0DAA9" w14:textId="77777777" w:rsidTr="005D5B90">
        <w:tc>
          <w:tcPr>
            <w:tcW w:w="2835" w:type="dxa"/>
          </w:tcPr>
          <w:p w14:paraId="00F5C8D3" w14:textId="77777777" w:rsidR="00341113" w:rsidRDefault="00341113" w:rsidP="005D5B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25F927" w14:textId="77777777" w:rsidR="00341113" w:rsidRDefault="00341113" w:rsidP="005D5B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D43757" w14:textId="77777777" w:rsidR="00341113" w:rsidRDefault="00341113" w:rsidP="005D5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5BF8D2" w14:textId="77777777" w:rsidR="00341113" w:rsidRDefault="00341113" w:rsidP="005D5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655FA3" w14:textId="77777777" w:rsidR="00341113" w:rsidRDefault="00341113" w:rsidP="005D5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12D7C4" w14:textId="77777777" w:rsidR="00341113" w:rsidRDefault="00341113" w:rsidP="005D5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EC5518" w14:textId="77777777" w:rsidR="00341113" w:rsidRDefault="00341113" w:rsidP="005D5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8939DD" w14:textId="77777777" w:rsidR="00341113" w:rsidRDefault="00341113" w:rsidP="005D5B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7D72FB" w14:textId="77777777" w:rsidR="00341113" w:rsidRDefault="00341113" w:rsidP="005D5B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C12B58" w14:textId="77777777" w:rsidR="00341113" w:rsidRDefault="00341113" w:rsidP="003411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113" w14:paraId="6E422DA9" w14:textId="77777777" w:rsidTr="005D5B90">
        <w:tc>
          <w:tcPr>
            <w:tcW w:w="9640" w:type="dxa"/>
            <w:gridSpan w:val="11"/>
          </w:tcPr>
          <w:p w14:paraId="12A8BC08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14:paraId="03D5EAB1" w14:textId="77777777" w:rsidTr="005D5B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DE936B" w14:textId="77777777" w:rsidR="00341113" w:rsidRDefault="00341113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A66C9" w14:textId="0A7CCCA5" w:rsidR="00341113" w:rsidRDefault="004907F7" w:rsidP="005D5B9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NR5GC </w:t>
            </w:r>
            <w:r w:rsidR="000C7DB5">
              <w:t xml:space="preserve">function </w:t>
            </w:r>
            <w:proofErr w:type="spellStart"/>
            <w:r w:rsidR="004E6114" w:rsidRPr="002A0033">
              <w:rPr>
                <w:rFonts w:cs="Arial"/>
                <w:lang w:eastAsia="en-GB"/>
              </w:rPr>
              <w:t>f_Check_NG_PDUSessionReleaseReq</w:t>
            </w:r>
            <w:proofErr w:type="spellEnd"/>
          </w:p>
        </w:tc>
      </w:tr>
      <w:tr w:rsidR="00341113" w14:paraId="3DF571A8" w14:textId="77777777" w:rsidTr="005D5B90">
        <w:tc>
          <w:tcPr>
            <w:tcW w:w="1843" w:type="dxa"/>
            <w:tcBorders>
              <w:left w:val="single" w:sz="4" w:space="0" w:color="auto"/>
            </w:tcBorders>
          </w:tcPr>
          <w:p w14:paraId="40992838" w14:textId="77777777" w:rsidR="00341113" w:rsidRDefault="00341113" w:rsidP="005D5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A8D4B8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14:paraId="0B1E39A8" w14:textId="77777777" w:rsidTr="005D5B90">
        <w:tc>
          <w:tcPr>
            <w:tcW w:w="1843" w:type="dxa"/>
            <w:tcBorders>
              <w:left w:val="single" w:sz="4" w:space="0" w:color="auto"/>
            </w:tcBorders>
          </w:tcPr>
          <w:p w14:paraId="0C161991" w14:textId="77777777" w:rsidR="00341113" w:rsidRDefault="00341113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DF99DB" w14:textId="4FCAAA44" w:rsidR="00341113" w:rsidRDefault="000C7DB5" w:rsidP="005D5B90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341113" w14:paraId="6351FB57" w14:textId="77777777" w:rsidTr="005D5B90">
        <w:tc>
          <w:tcPr>
            <w:tcW w:w="1843" w:type="dxa"/>
            <w:tcBorders>
              <w:left w:val="single" w:sz="4" w:space="0" w:color="auto"/>
            </w:tcBorders>
          </w:tcPr>
          <w:p w14:paraId="2196A65E" w14:textId="77777777" w:rsidR="00341113" w:rsidRDefault="00341113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7930CD" w14:textId="77777777" w:rsidR="00341113" w:rsidRDefault="00341113" w:rsidP="005D5B9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41113" w14:paraId="4DCCA44E" w14:textId="77777777" w:rsidTr="005D5B90">
        <w:tc>
          <w:tcPr>
            <w:tcW w:w="1843" w:type="dxa"/>
            <w:tcBorders>
              <w:left w:val="single" w:sz="4" w:space="0" w:color="auto"/>
            </w:tcBorders>
          </w:tcPr>
          <w:p w14:paraId="5B2434C3" w14:textId="77777777" w:rsidR="00341113" w:rsidRDefault="00341113" w:rsidP="005D5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8F5DC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14:paraId="7D1FAD86" w14:textId="77777777" w:rsidTr="005D5B90">
        <w:tc>
          <w:tcPr>
            <w:tcW w:w="1843" w:type="dxa"/>
            <w:tcBorders>
              <w:left w:val="single" w:sz="4" w:space="0" w:color="auto"/>
            </w:tcBorders>
          </w:tcPr>
          <w:p w14:paraId="3EC824B2" w14:textId="77777777" w:rsidR="00341113" w:rsidRDefault="00341113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348AC5" w14:textId="77777777" w:rsidR="00341113" w:rsidRDefault="009254DF" w:rsidP="005D5B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41113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DBC73B2" w14:textId="77777777" w:rsidR="00341113" w:rsidRDefault="00341113" w:rsidP="005D5B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AF3C20" w14:textId="77777777" w:rsidR="00341113" w:rsidRDefault="00341113" w:rsidP="005D5B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3D8A" w14:textId="7171E2F4" w:rsidR="00341113" w:rsidRDefault="009254DF" w:rsidP="005D5B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41113">
              <w:rPr>
                <w:noProof/>
              </w:rPr>
              <w:t>2022-0</w:t>
            </w:r>
            <w:r w:rsidR="00853776">
              <w:rPr>
                <w:noProof/>
              </w:rPr>
              <w:t>8</w:t>
            </w:r>
            <w:r w:rsidR="00341113">
              <w:rPr>
                <w:noProof/>
              </w:rPr>
              <w:t>-</w:t>
            </w:r>
            <w:r w:rsidR="00853776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341113" w14:paraId="3C9B2D1B" w14:textId="77777777" w:rsidTr="005D5B90">
        <w:tc>
          <w:tcPr>
            <w:tcW w:w="1843" w:type="dxa"/>
            <w:tcBorders>
              <w:left w:val="single" w:sz="4" w:space="0" w:color="auto"/>
            </w:tcBorders>
          </w:tcPr>
          <w:p w14:paraId="4350EF15" w14:textId="77777777" w:rsidR="00341113" w:rsidRDefault="00341113" w:rsidP="005D5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F0C6C8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06AB71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EBDE27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B6384F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14:paraId="5D8D8C01" w14:textId="77777777" w:rsidTr="005D5B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1E28C5" w14:textId="77777777" w:rsidR="00341113" w:rsidRDefault="00341113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0EDDBE" w14:textId="77777777" w:rsidR="00341113" w:rsidRDefault="009254DF" w:rsidP="005D5B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4111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5D8322" w14:textId="77777777" w:rsidR="00341113" w:rsidRDefault="00341113" w:rsidP="005D5B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7CA9A2" w14:textId="77777777" w:rsidR="00341113" w:rsidRDefault="00341113" w:rsidP="005D5B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84967A" w14:textId="77777777" w:rsidR="00341113" w:rsidRDefault="009254DF" w:rsidP="005D5B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4111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341113" w14:paraId="2C810921" w14:textId="77777777" w:rsidTr="005D5B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40D95C" w14:textId="77777777" w:rsidR="00341113" w:rsidRDefault="00341113" w:rsidP="005D5B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DF4D7A" w14:textId="77777777" w:rsidR="00341113" w:rsidRDefault="00341113" w:rsidP="005D5B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AC1DDB" w14:textId="77777777" w:rsidR="00341113" w:rsidRDefault="00341113" w:rsidP="005D5B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0240E8" w14:textId="77777777" w:rsidR="00341113" w:rsidRPr="007C2097" w:rsidRDefault="00341113" w:rsidP="005D5B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1113" w14:paraId="3D29087C" w14:textId="77777777" w:rsidTr="005D5B90">
        <w:tc>
          <w:tcPr>
            <w:tcW w:w="1843" w:type="dxa"/>
          </w:tcPr>
          <w:p w14:paraId="6D4812C6" w14:textId="77777777" w:rsidR="00341113" w:rsidRDefault="00341113" w:rsidP="005D5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052354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F44" w14:paraId="1CB0E96C" w14:textId="77777777" w:rsidTr="005D5B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75503" w14:textId="77777777" w:rsidR="00D77F44" w:rsidRDefault="00D77F44" w:rsidP="00D77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03C7E" w14:textId="6622D39E" w:rsidR="00D77F44" w:rsidRDefault="00D77F44" w:rsidP="00D77F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If UE send PDU Session Modification Request instead of PDU Session Release Request, TC will fail with run-time error because when </w:t>
            </w:r>
            <w:proofErr w:type="spellStart"/>
            <w:r w:rsidRPr="00287E84">
              <w:rPr>
                <w:rFonts w:ascii="Arial" w:hAnsi="Arial" w:cs="Arial"/>
                <w:lang w:eastAsia="en-GB"/>
              </w:rPr>
              <w:t>v_Result</w:t>
            </w:r>
            <w:proofErr w:type="spellEnd"/>
            <w:r w:rsidRPr="00287E84">
              <w:rPr>
                <w:rFonts w:ascii="Arial" w:hAnsi="Arial" w:cs="Arial"/>
                <w:lang w:eastAsia="en-GB"/>
              </w:rPr>
              <w:t xml:space="preserve"> is set </w:t>
            </w:r>
            <w:r w:rsidR="008A7412">
              <w:rPr>
                <w:rFonts w:ascii="Arial" w:hAnsi="Arial" w:cs="Arial"/>
                <w:lang w:eastAsia="en-GB"/>
              </w:rPr>
              <w:t xml:space="preserve">to </w:t>
            </w:r>
            <w:r w:rsidRPr="00287E84">
              <w:rPr>
                <w:rFonts w:ascii="Arial" w:hAnsi="Arial" w:cs="Arial"/>
                <w:lang w:eastAsia="en-GB"/>
              </w:rPr>
              <w:t>false</w:t>
            </w:r>
            <w:r>
              <w:rPr>
                <w:rFonts w:ascii="Arial" w:hAnsi="Arial" w:cs="Arial"/>
                <w:lang w:eastAsia="en-GB"/>
              </w:rPr>
              <w:t xml:space="preserve">, function continue and not return </w:t>
            </w:r>
            <w:proofErr w:type="spellStart"/>
            <w:r w:rsidRPr="00287E84">
              <w:rPr>
                <w:rFonts w:ascii="Arial" w:hAnsi="Arial" w:cs="Arial"/>
                <w:lang w:eastAsia="en-GB"/>
              </w:rPr>
              <w:t>v_Result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immediately.</w:t>
            </w:r>
          </w:p>
          <w:p w14:paraId="7D4D8E34" w14:textId="1DF9DA0F" w:rsidR="00D77F44" w:rsidRDefault="00D77F44" w:rsidP="00D77F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Later i</w:t>
            </w:r>
            <w:r w:rsidR="00B91772">
              <w:rPr>
                <w:rFonts w:ascii="Arial" w:hAnsi="Arial" w:cs="Arial"/>
                <w:lang w:eastAsia="en-GB"/>
              </w:rPr>
              <w:t>t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proofErr w:type="gramStart"/>
            <w:r>
              <w:rPr>
                <w:rFonts w:ascii="Arial" w:hAnsi="Arial" w:cs="Arial"/>
                <w:lang w:eastAsia="en-GB"/>
              </w:rPr>
              <w:t>cause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a run-time error during </w:t>
            </w:r>
          </w:p>
          <w:p w14:paraId="23555854" w14:textId="77777777" w:rsidR="00D77F44" w:rsidRDefault="00D77F44" w:rsidP="00D77F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1C2A56AD" w14:textId="77777777" w:rsidR="00D77F44" w:rsidRPr="005A57B3" w:rsidRDefault="00D77F44" w:rsidP="00D77F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lang w:eastAsia="en-GB"/>
              </w:rPr>
            </w:pPr>
            <w:r w:rsidRPr="005A57B3">
              <w:rPr>
                <w:rFonts w:ascii="Arial" w:hAnsi="Arial" w:cs="Arial"/>
                <w:i/>
                <w:iCs/>
                <w:lang w:eastAsia="en-GB"/>
              </w:rPr>
              <w:t>if (match (</w:t>
            </w:r>
            <w:proofErr w:type="spellStart"/>
            <w:r w:rsidRPr="005A57B3">
              <w:rPr>
                <w:rFonts w:ascii="Arial" w:hAnsi="Arial" w:cs="Arial"/>
                <w:i/>
                <w:iCs/>
                <w:lang w:eastAsia="en-GB"/>
              </w:rPr>
              <w:t>v_GSMMsg.pdu_Session_Release_Request.pduSessionId.sessionId</w:t>
            </w:r>
            <w:proofErr w:type="spellEnd"/>
            <w:r w:rsidRPr="005A57B3">
              <w:rPr>
                <w:rFonts w:ascii="Arial" w:hAnsi="Arial" w:cs="Arial"/>
                <w:i/>
                <w:iCs/>
                <w:lang w:eastAsia="en-GB"/>
              </w:rPr>
              <w:t xml:space="preserve">, </w:t>
            </w:r>
            <w:proofErr w:type="spellStart"/>
            <w:r w:rsidRPr="005A57B3">
              <w:rPr>
                <w:rFonts w:ascii="Arial" w:hAnsi="Arial" w:cs="Arial"/>
                <w:i/>
                <w:iCs/>
                <w:lang w:eastAsia="en-GB"/>
              </w:rPr>
              <w:t>p_PDUSessionGlobalInfo</w:t>
            </w:r>
            <w:proofErr w:type="spellEnd"/>
            <w:r w:rsidRPr="005A57B3">
              <w:rPr>
                <w:rFonts w:ascii="Arial" w:hAnsi="Arial" w:cs="Arial"/>
                <w:i/>
                <w:iCs/>
                <w:lang w:eastAsia="en-GB"/>
              </w:rPr>
              <w:t>[</w:t>
            </w:r>
            <w:proofErr w:type="spellStart"/>
            <w:r w:rsidRPr="005A57B3">
              <w:rPr>
                <w:rFonts w:ascii="Arial" w:hAnsi="Arial" w:cs="Arial"/>
                <w:i/>
                <w:iCs/>
                <w:lang w:eastAsia="en-GB"/>
              </w:rPr>
              <w:t>i</w:t>
            </w:r>
            <w:proofErr w:type="spellEnd"/>
            <w:r w:rsidRPr="005A57B3">
              <w:rPr>
                <w:rFonts w:ascii="Arial" w:hAnsi="Arial" w:cs="Arial"/>
                <w:i/>
                <w:iCs/>
                <w:lang w:eastAsia="en-GB"/>
              </w:rPr>
              <w:t>].</w:t>
            </w:r>
            <w:proofErr w:type="spellStart"/>
            <w:r w:rsidRPr="005A57B3">
              <w:rPr>
                <w:rFonts w:ascii="Arial" w:hAnsi="Arial" w:cs="Arial"/>
                <w:i/>
                <w:iCs/>
                <w:lang w:eastAsia="en-GB"/>
              </w:rPr>
              <w:t>SessionId</w:t>
            </w:r>
            <w:proofErr w:type="spellEnd"/>
            <w:r w:rsidRPr="005A57B3">
              <w:rPr>
                <w:rFonts w:ascii="Arial" w:hAnsi="Arial" w:cs="Arial"/>
                <w:i/>
                <w:iCs/>
                <w:lang w:eastAsia="en-GB"/>
              </w:rPr>
              <w:t>)) {</w:t>
            </w:r>
          </w:p>
          <w:p w14:paraId="19EFB9A0" w14:textId="10078847" w:rsidR="00D77F44" w:rsidRPr="00554456" w:rsidRDefault="00D77F44" w:rsidP="00D77F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0C7DB5" w14:paraId="3FB87B0F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793D9" w14:textId="77777777" w:rsidR="000C7DB5" w:rsidRDefault="000C7DB5" w:rsidP="000C7D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FCDD7" w14:textId="77777777" w:rsidR="000C7DB5" w:rsidRPr="00CF39F2" w:rsidRDefault="000C7DB5" w:rsidP="000C7DB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C7DB5" w14:paraId="6FF2C20A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5D301" w14:textId="77777777" w:rsidR="000C7DB5" w:rsidRDefault="000C7DB5" w:rsidP="000C7D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989757" w14:textId="51C3B557" w:rsidR="000C7DB5" w:rsidRPr="006316B2" w:rsidRDefault="00AE16FA" w:rsidP="000C7DB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When UE does not send PDU Session Release(but for example PDU Session Modification) function will set </w:t>
            </w:r>
            <w:proofErr w:type="spellStart"/>
            <w:r w:rsidRPr="002A0033">
              <w:rPr>
                <w:rFonts w:cs="Arial"/>
                <w:lang w:eastAsia="en-GB"/>
              </w:rPr>
              <w:t>v_Result</w:t>
            </w:r>
            <w:proofErr w:type="spellEnd"/>
            <w:r w:rsidRPr="002A0033">
              <w:rPr>
                <w:rFonts w:cs="Arial"/>
                <w:lang w:eastAsia="en-GB"/>
              </w:rPr>
              <w:t xml:space="preserve"> to false and </w:t>
            </w:r>
            <w:r>
              <w:rPr>
                <w:rFonts w:cs="Arial"/>
                <w:lang w:eastAsia="en-GB"/>
              </w:rPr>
              <w:t xml:space="preserve">return </w:t>
            </w:r>
            <w:r w:rsidRPr="002A0033">
              <w:rPr>
                <w:rFonts w:cs="Arial"/>
                <w:lang w:eastAsia="en-GB"/>
              </w:rPr>
              <w:t xml:space="preserve">immediately </w:t>
            </w:r>
            <w:r>
              <w:rPr>
                <w:rFonts w:cs="Arial"/>
                <w:lang w:eastAsia="en-GB"/>
              </w:rPr>
              <w:t xml:space="preserve">to </w:t>
            </w:r>
            <w:r w:rsidRPr="002A0033">
              <w:rPr>
                <w:rFonts w:cs="Arial"/>
                <w:lang w:eastAsia="en-GB"/>
              </w:rPr>
              <w:t>end functio</w:t>
            </w:r>
            <w:r>
              <w:rPr>
                <w:rFonts w:cs="Arial"/>
                <w:lang w:eastAsia="en-GB"/>
              </w:rPr>
              <w:t>n</w:t>
            </w:r>
          </w:p>
        </w:tc>
      </w:tr>
      <w:tr w:rsidR="000C7DB5" w14:paraId="18FECD4E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AE6E1" w14:textId="77777777" w:rsidR="000C7DB5" w:rsidRDefault="000C7DB5" w:rsidP="000C7D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481948" w14:textId="77777777" w:rsidR="000C7DB5" w:rsidRPr="00CF39F2" w:rsidRDefault="000C7DB5" w:rsidP="000C7DB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C7DB5" w14:paraId="1C30CB51" w14:textId="77777777" w:rsidTr="005D5B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16DD6A" w14:textId="77777777" w:rsidR="000C7DB5" w:rsidRDefault="000C7DB5" w:rsidP="000C7D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8E833" w14:textId="2E972DDF" w:rsidR="000C7DB5" w:rsidRPr="00CF39F2" w:rsidRDefault="000C7DB5" w:rsidP="000C7DB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Testcase will </w:t>
            </w:r>
            <w:r w:rsidR="00443643">
              <w:rPr>
                <w:rFonts w:cs="Arial"/>
                <w:lang w:eastAsia="en-GB"/>
              </w:rPr>
              <w:t>end</w:t>
            </w:r>
            <w:r>
              <w:rPr>
                <w:rFonts w:cs="Arial"/>
                <w:lang w:eastAsia="en-GB"/>
              </w:rPr>
              <w:t xml:space="preserve"> with run-time error </w:t>
            </w:r>
          </w:p>
        </w:tc>
      </w:tr>
      <w:tr w:rsidR="000C7DB5" w14:paraId="7DB23540" w14:textId="77777777" w:rsidTr="005D5B90">
        <w:tc>
          <w:tcPr>
            <w:tcW w:w="2694" w:type="dxa"/>
            <w:gridSpan w:val="2"/>
          </w:tcPr>
          <w:p w14:paraId="16F4A44A" w14:textId="77777777" w:rsidR="000C7DB5" w:rsidRDefault="000C7DB5" w:rsidP="000C7D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4F77C2" w14:textId="77777777" w:rsidR="000C7DB5" w:rsidRDefault="000C7DB5" w:rsidP="000C7D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7DB5" w14:paraId="12948DE6" w14:textId="77777777" w:rsidTr="005D5B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B1C80B" w14:textId="77777777" w:rsidR="000C7DB5" w:rsidRDefault="000C7DB5" w:rsidP="000C7D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42823" w14:textId="27366EDF" w:rsidR="000C7DB5" w:rsidRDefault="00D77F44" w:rsidP="000C7D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10.1.1.1.NR5GC</w:t>
            </w:r>
          </w:p>
        </w:tc>
      </w:tr>
      <w:tr w:rsidR="000C7DB5" w14:paraId="18534BE3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47975" w14:textId="77777777" w:rsidR="000C7DB5" w:rsidRDefault="000C7DB5" w:rsidP="000C7D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847397" w14:textId="77777777" w:rsidR="000C7DB5" w:rsidRDefault="000C7DB5" w:rsidP="000C7D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7DB5" w14:paraId="4481D46F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309D2" w14:textId="77777777" w:rsidR="000C7DB5" w:rsidRDefault="000C7DB5" w:rsidP="000C7D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ECACA1" w14:textId="77777777" w:rsidR="000C7DB5" w:rsidRDefault="000C7DB5" w:rsidP="000C7D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7998C" w14:textId="77777777" w:rsidR="000C7DB5" w:rsidRDefault="000C7DB5" w:rsidP="000C7D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BA497B" w14:textId="77777777" w:rsidR="000C7DB5" w:rsidRDefault="000C7DB5" w:rsidP="000C7D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A1C14F" w14:textId="77777777" w:rsidR="000C7DB5" w:rsidRDefault="000C7DB5" w:rsidP="000C7D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7DB5" w14:paraId="4FA748EE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F6CE8" w14:textId="77777777" w:rsidR="000C7DB5" w:rsidRDefault="000C7DB5" w:rsidP="000C7D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1DE2B" w14:textId="77777777" w:rsidR="000C7DB5" w:rsidRDefault="000C7DB5" w:rsidP="000C7D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4E1F4" w14:textId="77777777" w:rsidR="000C7DB5" w:rsidRDefault="000C7DB5" w:rsidP="000C7D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0D0850" w14:textId="77777777" w:rsidR="000C7DB5" w:rsidRDefault="000C7DB5" w:rsidP="000C7D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4A127" w14:textId="77777777" w:rsidR="000C7DB5" w:rsidRDefault="000C7DB5" w:rsidP="000C7D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7DB5" w14:paraId="03FAC8D1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5C4A6" w14:textId="77777777" w:rsidR="000C7DB5" w:rsidRDefault="000C7DB5" w:rsidP="000C7D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760D9C" w14:textId="77777777" w:rsidR="000C7DB5" w:rsidRDefault="000C7DB5" w:rsidP="000C7D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51CCC" w14:textId="77777777" w:rsidR="000C7DB5" w:rsidRDefault="000C7DB5" w:rsidP="000C7D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5E9326" w14:textId="77777777" w:rsidR="000C7DB5" w:rsidRDefault="000C7DB5" w:rsidP="000C7D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01F3A" w14:textId="77777777" w:rsidR="000C7DB5" w:rsidRDefault="000C7DB5" w:rsidP="000C7D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7DB5" w14:paraId="4E9AE1CB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6BE1C" w14:textId="77777777" w:rsidR="000C7DB5" w:rsidRDefault="000C7DB5" w:rsidP="000C7D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81D41" w14:textId="77777777" w:rsidR="000C7DB5" w:rsidRDefault="000C7DB5" w:rsidP="000C7D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6FB5D" w14:textId="77777777" w:rsidR="000C7DB5" w:rsidRDefault="000C7DB5" w:rsidP="000C7D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D5F3D6" w14:textId="77777777" w:rsidR="000C7DB5" w:rsidRDefault="000C7DB5" w:rsidP="000C7D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F80314" w14:textId="77777777" w:rsidR="000C7DB5" w:rsidRDefault="000C7DB5" w:rsidP="000C7D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7DB5" w14:paraId="1F1A2D67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5062F" w14:textId="77777777" w:rsidR="000C7DB5" w:rsidRDefault="000C7DB5" w:rsidP="000C7D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AFFF5" w14:textId="77777777" w:rsidR="000C7DB5" w:rsidRDefault="000C7DB5" w:rsidP="000C7DB5">
            <w:pPr>
              <w:pStyle w:val="CRCoverPage"/>
              <w:spacing w:after="0"/>
              <w:rPr>
                <w:noProof/>
              </w:rPr>
            </w:pPr>
          </w:p>
        </w:tc>
      </w:tr>
      <w:tr w:rsidR="000C7DB5" w14:paraId="29960D62" w14:textId="77777777" w:rsidTr="005D5B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4C8243" w14:textId="77777777" w:rsidR="000C7DB5" w:rsidRDefault="000C7DB5" w:rsidP="000C7D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E26DE" w14:textId="77777777" w:rsidR="000C7DB5" w:rsidRDefault="000C7DB5" w:rsidP="000C7D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7DB5" w:rsidRPr="008863B9" w14:paraId="124DDEFE" w14:textId="77777777" w:rsidTr="005D5B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C3074" w14:textId="77777777" w:rsidR="000C7DB5" w:rsidRPr="008863B9" w:rsidRDefault="000C7DB5" w:rsidP="000C7D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2BD9C3" w14:textId="77777777" w:rsidR="000C7DB5" w:rsidRPr="008863B9" w:rsidRDefault="000C7DB5" w:rsidP="000C7D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7DB5" w14:paraId="2C885A7B" w14:textId="77777777" w:rsidTr="005D5B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05EE2" w14:textId="77777777" w:rsidR="000C7DB5" w:rsidRDefault="000C7DB5" w:rsidP="000C7D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4EF2E" w14:textId="77777777" w:rsidR="000C7DB5" w:rsidRDefault="000C7DB5" w:rsidP="000C7D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03DEF5" w14:textId="77777777" w:rsidR="00341113" w:rsidRDefault="00341113" w:rsidP="00341113">
      <w:pPr>
        <w:pStyle w:val="CRCoverPage"/>
        <w:spacing w:after="0"/>
        <w:rPr>
          <w:noProof/>
          <w:sz w:val="8"/>
          <w:szCs w:val="8"/>
        </w:rPr>
      </w:pPr>
    </w:p>
    <w:p w14:paraId="5D8CFEF2" w14:textId="77777777" w:rsidR="00341113" w:rsidRDefault="00341113" w:rsidP="00341113">
      <w:pPr>
        <w:rPr>
          <w:noProof/>
        </w:rPr>
      </w:pPr>
    </w:p>
    <w:p w14:paraId="051D6E9F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CE613" w14:textId="77777777" w:rsidR="00B77F3B" w:rsidRDefault="00B77F3B" w:rsidP="00B77F3B"/>
    <w:p w14:paraId="31B32A0A" w14:textId="77777777" w:rsidR="00B77F3B" w:rsidRDefault="00B77F3B" w:rsidP="00B77F3B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0863363"/>
      <w:r>
        <w:rPr>
          <w:rStyle w:val="Emphasis"/>
          <w:rFonts w:ascii="Arial" w:hAnsi="Arial" w:cs="Arial"/>
        </w:rPr>
        <w:t>Table of Contents</w:t>
      </w:r>
      <w:bookmarkEnd w:id="0"/>
    </w:p>
    <w:p w14:paraId="639B9A5F" w14:textId="11B05507" w:rsidR="00687D91" w:rsidRDefault="00B77F3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87D91" w:rsidRPr="005B006A">
        <w:rPr>
          <w:rFonts w:ascii="Arial" w:hAnsi="Arial" w:cs="Arial"/>
          <w:i/>
          <w:iCs/>
        </w:rPr>
        <w:t>Table of Contents</w:t>
      </w:r>
      <w:r w:rsidR="00687D91">
        <w:tab/>
      </w:r>
      <w:r w:rsidR="00687D91">
        <w:fldChar w:fldCharType="begin"/>
      </w:r>
      <w:r w:rsidR="00687D91">
        <w:instrText xml:space="preserve"> PAGEREF _Toc110863363 \h </w:instrText>
      </w:r>
      <w:r w:rsidR="00687D91">
        <w:fldChar w:fldCharType="separate"/>
      </w:r>
      <w:r w:rsidR="00687D91">
        <w:t>2</w:t>
      </w:r>
      <w:r w:rsidR="00687D91">
        <w:fldChar w:fldCharType="end"/>
      </w:r>
    </w:p>
    <w:p w14:paraId="637E2BDD" w14:textId="464FFFAC" w:rsidR="00687D91" w:rsidRDefault="00687D9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B006A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B006A">
        <w:rPr>
          <w:b/>
        </w:rPr>
        <w:t>Overview</w:t>
      </w:r>
      <w:r>
        <w:tab/>
      </w:r>
      <w:r>
        <w:fldChar w:fldCharType="begin"/>
      </w:r>
      <w:r>
        <w:instrText xml:space="preserve"> PAGEREF _Toc110863364 \h </w:instrText>
      </w:r>
      <w:r>
        <w:fldChar w:fldCharType="separate"/>
      </w:r>
      <w:r>
        <w:t>3</w:t>
      </w:r>
      <w:r>
        <w:fldChar w:fldCharType="end"/>
      </w:r>
    </w:p>
    <w:p w14:paraId="7A65B910" w14:textId="23D1E34A" w:rsidR="00687D91" w:rsidRDefault="00687D9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B006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B006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_Toc110863365 \h </w:instrText>
      </w:r>
      <w:r>
        <w:fldChar w:fldCharType="separate"/>
      </w:r>
      <w:r>
        <w:t>3</w:t>
      </w:r>
      <w:r>
        <w:fldChar w:fldCharType="end"/>
      </w:r>
    </w:p>
    <w:p w14:paraId="2B799DB7" w14:textId="7AF73D4F" w:rsidR="00687D91" w:rsidRDefault="00687D9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B006A">
        <w:rPr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Correction to f_Check_NG_PDUSessionReleaseReq</w:t>
      </w:r>
      <w:r>
        <w:tab/>
      </w:r>
      <w:r>
        <w:fldChar w:fldCharType="begin"/>
      </w:r>
      <w:r>
        <w:instrText xml:space="preserve"> PAGEREF _Toc110863366 \h </w:instrText>
      </w:r>
      <w:r>
        <w:fldChar w:fldCharType="separate"/>
      </w:r>
      <w:r>
        <w:t>3</w:t>
      </w:r>
      <w:r>
        <w:fldChar w:fldCharType="end"/>
      </w:r>
    </w:p>
    <w:p w14:paraId="4119B302" w14:textId="73A4358B" w:rsidR="00B77F3B" w:rsidRDefault="00B77F3B" w:rsidP="00B77F3B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</w:p>
    <w:p w14:paraId="11F53C41" w14:textId="77777777" w:rsidR="00B77F3B" w:rsidRDefault="00B77F3B" w:rsidP="00B77F3B">
      <w:pPr>
        <w:spacing w:after="0"/>
        <w:rPr>
          <w:rFonts w:ascii="Arial" w:hAnsi="Arial"/>
          <w:b/>
          <w:sz w:val="36"/>
        </w:rPr>
      </w:pPr>
      <w:bookmarkStart w:id="1" w:name="_Toc122434488"/>
      <w:bookmarkStart w:id="2" w:name="_Toc295288959"/>
      <w:r>
        <w:rPr>
          <w:b/>
        </w:rPr>
        <w:br w:type="page"/>
      </w:r>
    </w:p>
    <w:p w14:paraId="08154C01" w14:textId="77777777" w:rsidR="00B77F3B" w:rsidRDefault="00B77F3B" w:rsidP="00B77F3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10863364"/>
      <w:r>
        <w:rPr>
          <w:b/>
        </w:rPr>
        <w:lastRenderedPageBreak/>
        <w:t>Overview</w:t>
      </w:r>
      <w:bookmarkEnd w:id="3"/>
    </w:p>
    <w:p w14:paraId="3411734B" w14:textId="77777777" w:rsidR="00B77F3B" w:rsidRPr="00F028B3" w:rsidRDefault="00B77F3B" w:rsidP="00B77F3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</w:t>
      </w:r>
      <w:r w:rsidRPr="004B58F4">
        <w:rPr>
          <w:rFonts w:cs="Arial"/>
        </w:rPr>
        <w:t xml:space="preserve">iwd-TTCN3-B2020-09_D22wk23 </w:t>
      </w:r>
      <w:r>
        <w:rPr>
          <w:rFonts w:cs="Arial"/>
        </w:rPr>
        <w:t>related to the title of this CR.</w:t>
      </w:r>
    </w:p>
    <w:p w14:paraId="1C80CF2D" w14:textId="2C40DB56" w:rsidR="00B77F3B" w:rsidRPr="00F028B3" w:rsidRDefault="00B77F3B" w:rsidP="00B77F3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proofErr w:type="spellStart"/>
      <w:r w:rsidRPr="00F028B3">
        <w:rPr>
          <w:rFonts w:cs="Arial"/>
          <w:b/>
          <w:sz w:val="24"/>
          <w:lang w:val="es-ES" w:eastAsia="ja-JP"/>
        </w:rPr>
        <w:t>Contact</w:t>
      </w:r>
      <w:proofErr w:type="spellEnd"/>
      <w:r w:rsidRPr="00F028B3">
        <w:rPr>
          <w:rFonts w:cs="Arial"/>
          <w:b/>
          <w:sz w:val="24"/>
          <w:lang w:val="es-ES" w:eastAsia="ja-JP"/>
        </w:rPr>
        <w:t>:</w:t>
      </w:r>
      <w:r w:rsidRPr="00F028B3">
        <w:rPr>
          <w:rFonts w:cs="Arial"/>
          <w:b/>
          <w:sz w:val="24"/>
          <w:lang w:val="es-ES" w:eastAsia="ja-JP"/>
        </w:rPr>
        <w:tab/>
      </w:r>
      <w:bookmarkStart w:id="4" w:name="_Hlk90298041"/>
      <w:r w:rsidR="00F109CF" w:rsidRPr="00741756">
        <w:rPr>
          <w:rFonts w:cs="Arial"/>
          <w:sz w:val="24"/>
          <w:lang w:eastAsia="ja-JP"/>
        </w:rPr>
        <w:t>Kalahasti, Narendra</w:t>
      </w:r>
      <w:r w:rsidR="00F109CF" w:rsidRPr="00741756">
        <w:rPr>
          <w:rFonts w:cs="Arial"/>
          <w:sz w:val="24"/>
          <w:lang w:eastAsia="ja-JP"/>
        </w:rPr>
        <w:br/>
      </w:r>
      <w:r w:rsidR="00F109CF" w:rsidRPr="00741756">
        <w:rPr>
          <w:rFonts w:cs="Arial"/>
          <w:b/>
          <w:lang w:eastAsia="ja-JP"/>
        </w:rPr>
        <w:tab/>
      </w:r>
      <w:hyperlink r:id="rId15" w:history="1">
        <w:r w:rsidR="00F109CF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0B743C1C" w14:textId="77777777" w:rsidR="00B77F3B" w:rsidRDefault="00B77F3B" w:rsidP="00B77F3B"/>
    <w:p w14:paraId="1498BD67" w14:textId="0DFBAEF9" w:rsidR="00B77F3B" w:rsidRPr="00D57C74" w:rsidRDefault="00B77F3B" w:rsidP="00B77F3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10863365"/>
      <w:r>
        <w:rPr>
          <w:b/>
        </w:rPr>
        <w:t>Corrections required</w:t>
      </w:r>
      <w:bookmarkEnd w:id="1"/>
      <w:bookmarkEnd w:id="2"/>
      <w:bookmarkEnd w:id="5"/>
    </w:p>
    <w:p w14:paraId="010FEB2C" w14:textId="0B068EDF" w:rsidR="005D27CA" w:rsidRPr="00997D04" w:rsidRDefault="0065285B" w:rsidP="00F62D1D">
      <w:pPr>
        <w:pStyle w:val="Heading2"/>
        <w:numPr>
          <w:ilvl w:val="1"/>
          <w:numId w:val="1"/>
        </w:numPr>
      </w:pPr>
      <w:bookmarkStart w:id="6" w:name="_Toc110863366"/>
      <w:r w:rsidRPr="0065285B">
        <w:t>Correction to</w:t>
      </w:r>
      <w:r w:rsidR="00F62D1D">
        <w:t xml:space="preserve"> </w:t>
      </w:r>
      <w:proofErr w:type="spellStart"/>
      <w:r w:rsidR="00F62D1D">
        <w:t>f_Check_NG_PDUSessionReleaseReq</w:t>
      </w:r>
      <w:bookmarkEnd w:id="6"/>
      <w:proofErr w:type="spellEnd"/>
      <w:r w:rsidRPr="0065285B">
        <w:t xml:space="preserve"> 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RPr="00997D04" w14:paraId="1190897A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DB0FA" w14:textId="77777777" w:rsidR="005D27CA" w:rsidRPr="00997D04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 w:rsidRPr="00997D04"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 w:rsidRPr="00997D04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 w:rsidRPr="00997D04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574A" w14:textId="6F319D45" w:rsidR="005D27CA" w:rsidRPr="00997D04" w:rsidRDefault="00CD28CC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f</w:t>
            </w:r>
            <w:r w:rsidR="002A0033" w:rsidRPr="002A0033">
              <w:rPr>
                <w:rFonts w:ascii="Arial" w:hAnsi="Arial" w:cs="Arial"/>
                <w:lang w:eastAsia="en-GB"/>
              </w:rPr>
              <w:t>_Check_NG_PDUSessionReleaseReq</w:t>
            </w:r>
            <w:proofErr w:type="spellEnd"/>
          </w:p>
        </w:tc>
      </w:tr>
      <w:tr w:rsidR="00FA485A" w14:paraId="1BB6DD59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6CDC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A0C0" w14:textId="74C0E2FD" w:rsidR="005A57B3" w:rsidRDefault="002A0033" w:rsidP="002A003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If UE send PDU Session Modification</w:t>
            </w:r>
            <w:r w:rsidR="00287E84">
              <w:rPr>
                <w:rFonts w:ascii="Arial" w:hAnsi="Arial" w:cs="Arial"/>
                <w:lang w:eastAsia="en-GB"/>
              </w:rPr>
              <w:t xml:space="preserve"> Request instead of PDU Session Release Request, TC will fail with run-time error because when </w:t>
            </w:r>
            <w:proofErr w:type="spellStart"/>
            <w:r w:rsidR="00287E84" w:rsidRPr="00287E84">
              <w:rPr>
                <w:rFonts w:ascii="Arial" w:hAnsi="Arial" w:cs="Arial"/>
                <w:lang w:eastAsia="en-GB"/>
              </w:rPr>
              <w:t>v_Result</w:t>
            </w:r>
            <w:proofErr w:type="spellEnd"/>
            <w:r w:rsidR="00287E84" w:rsidRPr="00287E84">
              <w:rPr>
                <w:rFonts w:ascii="Arial" w:hAnsi="Arial" w:cs="Arial"/>
                <w:lang w:eastAsia="en-GB"/>
              </w:rPr>
              <w:t xml:space="preserve"> is set</w:t>
            </w:r>
            <w:r w:rsidR="00775EF6">
              <w:rPr>
                <w:rFonts w:ascii="Arial" w:hAnsi="Arial" w:cs="Arial"/>
                <w:lang w:eastAsia="en-GB"/>
              </w:rPr>
              <w:t xml:space="preserve"> to</w:t>
            </w:r>
            <w:r w:rsidR="00287E84" w:rsidRPr="00287E84">
              <w:rPr>
                <w:rFonts w:ascii="Arial" w:hAnsi="Arial" w:cs="Arial"/>
                <w:lang w:eastAsia="en-GB"/>
              </w:rPr>
              <w:t xml:space="preserve"> false</w:t>
            </w:r>
            <w:r w:rsidR="00287E84">
              <w:rPr>
                <w:rFonts w:ascii="Arial" w:hAnsi="Arial" w:cs="Arial"/>
                <w:lang w:eastAsia="en-GB"/>
              </w:rPr>
              <w:t xml:space="preserve">, function continue </w:t>
            </w:r>
            <w:r w:rsidR="005A57B3">
              <w:rPr>
                <w:rFonts w:ascii="Arial" w:hAnsi="Arial" w:cs="Arial"/>
                <w:lang w:eastAsia="en-GB"/>
              </w:rPr>
              <w:t xml:space="preserve">and not return </w:t>
            </w:r>
            <w:proofErr w:type="spellStart"/>
            <w:r w:rsidR="005A57B3" w:rsidRPr="00287E84">
              <w:rPr>
                <w:rFonts w:ascii="Arial" w:hAnsi="Arial" w:cs="Arial"/>
                <w:lang w:eastAsia="en-GB"/>
              </w:rPr>
              <w:t>v_Result</w:t>
            </w:r>
            <w:proofErr w:type="spellEnd"/>
            <w:r w:rsidR="005A57B3">
              <w:rPr>
                <w:rFonts w:ascii="Arial" w:hAnsi="Arial" w:cs="Arial"/>
                <w:lang w:eastAsia="en-GB"/>
              </w:rPr>
              <w:t xml:space="preserve"> immediately.</w:t>
            </w:r>
          </w:p>
          <w:p w14:paraId="6633044E" w14:textId="01798677" w:rsidR="005A57B3" w:rsidRDefault="005A57B3" w:rsidP="002A003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Later i</w:t>
            </w:r>
            <w:r w:rsidR="00936320">
              <w:rPr>
                <w:rFonts w:ascii="Arial" w:hAnsi="Arial" w:cs="Arial"/>
                <w:lang w:eastAsia="en-GB"/>
              </w:rPr>
              <w:t>t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proofErr w:type="gramStart"/>
            <w:r>
              <w:rPr>
                <w:rFonts w:ascii="Arial" w:hAnsi="Arial" w:cs="Arial"/>
                <w:lang w:eastAsia="en-GB"/>
              </w:rPr>
              <w:t>cause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a run-time error during </w:t>
            </w:r>
          </w:p>
          <w:p w14:paraId="2EF6BB9B" w14:textId="4A87F9C8" w:rsidR="005A57B3" w:rsidRDefault="005A57B3" w:rsidP="002A003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5D864AA4" w14:textId="422C8457" w:rsidR="005A57B3" w:rsidRPr="005A57B3" w:rsidRDefault="005A57B3" w:rsidP="002A003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lang w:eastAsia="en-GB"/>
              </w:rPr>
            </w:pPr>
            <w:r w:rsidRPr="005A57B3">
              <w:rPr>
                <w:rFonts w:ascii="Arial" w:hAnsi="Arial" w:cs="Arial"/>
                <w:i/>
                <w:iCs/>
                <w:lang w:eastAsia="en-GB"/>
              </w:rPr>
              <w:t>if (match (</w:t>
            </w:r>
            <w:proofErr w:type="spellStart"/>
            <w:r w:rsidRPr="005A57B3">
              <w:rPr>
                <w:rFonts w:ascii="Arial" w:hAnsi="Arial" w:cs="Arial"/>
                <w:i/>
                <w:iCs/>
                <w:lang w:eastAsia="en-GB"/>
              </w:rPr>
              <w:t>v_GSMMsg.pdu_Session_Release_Request.pduSessionId.sessionId</w:t>
            </w:r>
            <w:proofErr w:type="spellEnd"/>
            <w:r w:rsidRPr="005A57B3">
              <w:rPr>
                <w:rFonts w:ascii="Arial" w:hAnsi="Arial" w:cs="Arial"/>
                <w:i/>
                <w:iCs/>
                <w:lang w:eastAsia="en-GB"/>
              </w:rPr>
              <w:t xml:space="preserve">, </w:t>
            </w:r>
            <w:proofErr w:type="spellStart"/>
            <w:r w:rsidRPr="005A57B3">
              <w:rPr>
                <w:rFonts w:ascii="Arial" w:hAnsi="Arial" w:cs="Arial"/>
                <w:i/>
                <w:iCs/>
                <w:lang w:eastAsia="en-GB"/>
              </w:rPr>
              <w:t>p_PDUSessionGlobalInfo</w:t>
            </w:r>
            <w:proofErr w:type="spellEnd"/>
            <w:r w:rsidRPr="005A57B3">
              <w:rPr>
                <w:rFonts w:ascii="Arial" w:hAnsi="Arial" w:cs="Arial"/>
                <w:i/>
                <w:iCs/>
                <w:lang w:eastAsia="en-GB"/>
              </w:rPr>
              <w:t>[</w:t>
            </w:r>
            <w:proofErr w:type="spellStart"/>
            <w:r w:rsidRPr="005A57B3">
              <w:rPr>
                <w:rFonts w:ascii="Arial" w:hAnsi="Arial" w:cs="Arial"/>
                <w:i/>
                <w:iCs/>
                <w:lang w:eastAsia="en-GB"/>
              </w:rPr>
              <w:t>i</w:t>
            </w:r>
            <w:proofErr w:type="spellEnd"/>
            <w:r w:rsidRPr="005A57B3">
              <w:rPr>
                <w:rFonts w:ascii="Arial" w:hAnsi="Arial" w:cs="Arial"/>
                <w:i/>
                <w:iCs/>
                <w:lang w:eastAsia="en-GB"/>
              </w:rPr>
              <w:t>].</w:t>
            </w:r>
            <w:proofErr w:type="spellStart"/>
            <w:r w:rsidRPr="005A57B3">
              <w:rPr>
                <w:rFonts w:ascii="Arial" w:hAnsi="Arial" w:cs="Arial"/>
                <w:i/>
                <w:iCs/>
                <w:lang w:eastAsia="en-GB"/>
              </w:rPr>
              <w:t>SessionId</w:t>
            </w:r>
            <w:proofErr w:type="spellEnd"/>
            <w:r w:rsidRPr="005A57B3">
              <w:rPr>
                <w:rFonts w:ascii="Arial" w:hAnsi="Arial" w:cs="Arial"/>
                <w:i/>
                <w:iCs/>
                <w:lang w:eastAsia="en-GB"/>
              </w:rPr>
              <w:t>)) {</w:t>
            </w:r>
          </w:p>
          <w:p w14:paraId="58B10FC5" w14:textId="634491ED" w:rsidR="0033228B" w:rsidRPr="001A50D8" w:rsidRDefault="0033228B" w:rsidP="002A003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FA485A" w14:paraId="57F8C1A0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5E9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553C" w14:textId="6B10410D" w:rsidR="006B6C96" w:rsidRPr="001A50D8" w:rsidRDefault="002A0033" w:rsidP="001A50D8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When UE </w:t>
            </w:r>
            <w:r w:rsidR="00786105">
              <w:rPr>
                <w:rFonts w:ascii="Arial" w:hAnsi="Arial" w:cs="Arial"/>
                <w:lang w:eastAsia="en-GB"/>
              </w:rPr>
              <w:t xml:space="preserve">does </w:t>
            </w:r>
            <w:r>
              <w:rPr>
                <w:rFonts w:ascii="Arial" w:hAnsi="Arial" w:cs="Arial"/>
                <w:lang w:eastAsia="en-GB"/>
              </w:rPr>
              <w:t xml:space="preserve">not send PDU Session Release(but for example PDU Session Modification) function will set </w:t>
            </w:r>
            <w:proofErr w:type="spellStart"/>
            <w:r w:rsidRPr="002A0033">
              <w:rPr>
                <w:rFonts w:ascii="Arial" w:hAnsi="Arial" w:cs="Arial"/>
                <w:lang w:eastAsia="en-GB"/>
              </w:rPr>
              <w:t>v_Result</w:t>
            </w:r>
            <w:proofErr w:type="spellEnd"/>
            <w:r w:rsidRPr="002A0033">
              <w:rPr>
                <w:rFonts w:ascii="Arial" w:hAnsi="Arial" w:cs="Arial"/>
                <w:lang w:eastAsia="en-GB"/>
              </w:rPr>
              <w:t xml:space="preserve"> to false and </w:t>
            </w:r>
            <w:r w:rsidR="00AE16FA">
              <w:rPr>
                <w:rFonts w:ascii="Arial" w:hAnsi="Arial" w:cs="Arial"/>
                <w:lang w:eastAsia="en-GB"/>
              </w:rPr>
              <w:t xml:space="preserve">return </w:t>
            </w:r>
            <w:r w:rsidRPr="002A0033">
              <w:rPr>
                <w:rFonts w:ascii="Arial" w:hAnsi="Arial" w:cs="Arial"/>
                <w:lang w:eastAsia="en-GB"/>
              </w:rPr>
              <w:t xml:space="preserve">immediately </w:t>
            </w:r>
            <w:r w:rsidR="00AE16FA">
              <w:rPr>
                <w:rFonts w:ascii="Arial" w:hAnsi="Arial" w:cs="Arial"/>
                <w:lang w:eastAsia="en-GB"/>
              </w:rPr>
              <w:t xml:space="preserve">to </w:t>
            </w:r>
            <w:r w:rsidRPr="002A0033">
              <w:rPr>
                <w:rFonts w:ascii="Arial" w:hAnsi="Arial" w:cs="Arial"/>
                <w:lang w:eastAsia="en-GB"/>
              </w:rPr>
              <w:t>end functio</w:t>
            </w:r>
            <w:r w:rsidR="00AE16FA">
              <w:rPr>
                <w:rFonts w:ascii="Arial" w:hAnsi="Arial" w:cs="Arial"/>
                <w:lang w:eastAsia="en-GB"/>
              </w:rPr>
              <w:t>n</w:t>
            </w:r>
            <w:r>
              <w:rPr>
                <w:rFonts w:ascii="Arial" w:hAnsi="Arial" w:cs="Arial"/>
                <w:lang w:eastAsia="en-GB"/>
              </w:rPr>
              <w:t>.</w:t>
            </w:r>
          </w:p>
        </w:tc>
      </w:tr>
      <w:tr w:rsidR="00FA485A" w14:paraId="3C66C731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075D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7EBC" w14:textId="7DAD6E8F" w:rsidR="00FA485A" w:rsidRPr="00CC39F9" w:rsidRDefault="00D25FEA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D25FEA">
              <w:rPr>
                <w:rFonts w:ascii="Arial" w:hAnsi="Arial" w:cs="Arial"/>
                <w:lang w:eastAsia="en-GB"/>
              </w:rPr>
              <w:t>NG_NASTemplateFunctions.ttcn</w:t>
            </w:r>
            <w:proofErr w:type="spellEnd"/>
          </w:p>
        </w:tc>
      </w:tr>
    </w:tbl>
    <w:p w14:paraId="74CB85EA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3EDD6595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p w14:paraId="489CD47C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function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f_Check_NG_PDUSessionReleaseReq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( out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GSM_MobilityInfo_Type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4390634D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PDUSessionInfoList_Type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p_PDUSessionGlobalInfo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153E5B0A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NG_NAS_UL_Pdu_Type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p_ReceivedMsgs,</w:t>
      </w:r>
    </w:p>
    <w:p w14:paraId="14374ED9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(present) O1_Type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p_PDU_SessionId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28D8A7DC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(present)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ProcedureTransactionIdentifier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p_PTI := ?,</w:t>
      </w:r>
    </w:p>
    <w:p w14:paraId="1AAC7246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GMM_GSM_Cause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p_Cause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*,</w:t>
      </w:r>
    </w:p>
    <w:p w14:paraId="64A8A89E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ExtdProtocolConfigOptions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p_ExtdPCO := *,</w:t>
      </w:r>
    </w:p>
    <w:p w14:paraId="3559904A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NG_PDU_SessionId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p_OldPDU_SessionId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:= *,</w:t>
      </w:r>
    </w:p>
    <w:p w14:paraId="48012705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NG_Request_Type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p_RequestType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:= *,</w:t>
      </w:r>
    </w:p>
    <w:p w14:paraId="6F42D73C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S_NSSAI_Type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p_S_NSSAI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:= *,</w:t>
      </w:r>
    </w:p>
    <w:p w14:paraId="724812A1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DNN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p_DNN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:= *,</w:t>
      </w:r>
    </w:p>
    <w:p w14:paraId="51FF91D0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AdditionalInformation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p_AdditionalInfo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:= *,</w:t>
      </w:r>
    </w:p>
    <w:p w14:paraId="5489C4FC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                                        template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MA_PDUSessionInfo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p_MA_PDUSessionInfo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*,      // @sic R5s201387 Baseline Moving sic@</w:t>
      </w:r>
    </w:p>
    <w:p w14:paraId="4456CB04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ReleaseAssistanceInd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p_ReleaseAssistanceInd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*) return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boolean</w:t>
      </w:r>
      <w:proofErr w:type="spellEnd"/>
    </w:p>
    <w:p w14:paraId="50B73FA1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{</w:t>
      </w:r>
    </w:p>
    <w:p w14:paraId="2110E1E6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boolean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v_Result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false;</w:t>
      </w:r>
      <w:proofErr w:type="gramEnd"/>
    </w:p>
    <w:p w14:paraId="1FB7094D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boolean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v_ExistingId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false;</w:t>
      </w:r>
      <w:proofErr w:type="gramEnd"/>
    </w:p>
    <w:p w14:paraId="4BEC9328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NG_NAS_UL_Message_Type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v_GSMMsg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p_ReceivedMsgs.PiggybackedPduList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[0].</w:t>
      </w:r>
      <w:proofErr w:type="spellStart"/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Msg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4DD64A9C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var integer </w:t>
      </w:r>
      <w:proofErr w:type="spellStart"/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i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30F91DC9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5FF87D10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// Check NAS Transport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msg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first</w:t>
      </w:r>
    </w:p>
    <w:p w14:paraId="5AE2AEDF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v_Result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f_Check_NG_ULNASTransport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p_ReceivedMsgs.Msg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455B759B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cr_PayloadContainerType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tsc_PayloadContainerESMMsg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), // @sic R5w190208 sic@</w:t>
      </w:r>
    </w:p>
    <w:p w14:paraId="60BB97EB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p_PDU_SessionId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17BFFFB2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p_OldPDU_SessionId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3BC103AA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p_RequestType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76B66CD7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p_S_NSSAI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4F7A7D60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p_DNN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29289CB9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p_AdditionalInfo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16113EAD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p_MA_PDUSessionInfo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   // @sic R5s201387 Baseline Moving sic@</w:t>
      </w:r>
    </w:p>
    <w:p w14:paraId="2E9E21AE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p_ReleaseAssistanceInd</w:t>
      </w:r>
      <w:proofErr w:type="spellEnd"/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);</w:t>
      </w:r>
      <w:proofErr w:type="gramEnd"/>
    </w:p>
    <w:p w14:paraId="037ED7D9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if (not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v_Result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) {</w:t>
      </w:r>
    </w:p>
    <w:p w14:paraId="342B45D2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return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Result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7B2266A5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} else if (match 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v_GSMMsg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cr_NG_PDU_SESSION_RELEASE_REQUEST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cr_NG_PDU_SessionId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(-,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p_PDU_SessionId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), // @sic R5s200564 sic@</w:t>
      </w:r>
    </w:p>
    <w:p w14:paraId="71C8D494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p_PTI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40902FB8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p_Cause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76838CB8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p_ExtdPCO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))) {</w:t>
      </w:r>
    </w:p>
    <w:p w14:paraId="2FBA57BF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v_Result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true;</w:t>
      </w:r>
      <w:proofErr w:type="gramEnd"/>
    </w:p>
    <w:p w14:paraId="1AC4F941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} else {  // @sic R5s190944 sic@</w:t>
      </w:r>
    </w:p>
    <w:p w14:paraId="119AF54D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10174">
        <w:rPr>
          <w:rFonts w:ascii="Courier New" w:hAnsi="Courier New" w:cs="Courier New"/>
          <w:sz w:val="16"/>
          <w:szCs w:val="16"/>
          <w:highlight w:val="yellow"/>
          <w:lang w:eastAsia="en-GB"/>
        </w:rPr>
        <w:t>v_Result</w:t>
      </w:r>
      <w:proofErr w:type="spellEnd"/>
      <w:r w:rsidRPr="00B10174">
        <w:rPr>
          <w:rFonts w:ascii="Courier New" w:hAnsi="Courier New" w:cs="Courier New"/>
          <w:sz w:val="16"/>
          <w:szCs w:val="16"/>
          <w:highlight w:val="yellow"/>
          <w:lang w:eastAsia="en-GB"/>
        </w:rPr>
        <w:t xml:space="preserve"> := </w:t>
      </w:r>
      <w:proofErr w:type="gramStart"/>
      <w:r w:rsidRPr="00B10174">
        <w:rPr>
          <w:rFonts w:ascii="Courier New" w:hAnsi="Courier New" w:cs="Courier New"/>
          <w:sz w:val="16"/>
          <w:szCs w:val="16"/>
          <w:highlight w:val="yellow"/>
          <w:lang w:eastAsia="en-GB"/>
        </w:rPr>
        <w:t>false</w:t>
      </w:r>
      <w:r w:rsidRPr="00B10174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00C157C7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145127BD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// Default message contents 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specifies</w:t>
      </w:r>
      <w:proofErr w:type="gram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this must match an existing session establishment id</w:t>
      </w:r>
    </w:p>
    <w:p w14:paraId="086E4B37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for 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i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0;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i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&lt;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lengthof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p_PDUSessionGlobalInfo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);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i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i+1) {</w:t>
      </w:r>
    </w:p>
    <w:p w14:paraId="0A483BE3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if (match 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v_GSMMsg.pdu_Session_Release_Request.pduSessionId.sessionId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p_PDUSessionGlobalInfo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[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i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].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)) {</w:t>
      </w:r>
    </w:p>
    <w:p w14:paraId="102E2675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v_ExistingId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true;</w:t>
      </w:r>
      <w:proofErr w:type="gramEnd"/>
    </w:p>
    <w:p w14:paraId="55860E10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}</w:t>
      </w:r>
    </w:p>
    <w:p w14:paraId="12D65CCF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44B33D07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if (not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v_ExistingId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) {</w:t>
      </w:r>
    </w:p>
    <w:p w14:paraId="2B39087D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v_Result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ExistingId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4607802C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28CCECE1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58A845DC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// Store info for this release</w:t>
      </w:r>
    </w:p>
    <w:p w14:paraId="4A8CE5C2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v_GSMMsg.pdu_Session_Release_Request.pduSessionId.sessionId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; // @sic R5s200564 sic@</w:t>
      </w:r>
    </w:p>
    <w:p w14:paraId="1A571F57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p_GSM_MobilityInfo.PTI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v_GSMMsg.pdu_Session_Release_Request.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procedureTransactionIdentifier;</w:t>
      </w:r>
      <w:proofErr w:type="gramEnd"/>
    </w:p>
    <w:p w14:paraId="1B5A1A9C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p_GSM_MobilityInfo.SessionType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omit;</w:t>
      </w:r>
      <w:proofErr w:type="gramEnd"/>
    </w:p>
    <w:p w14:paraId="6ABB8984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p_GSM_MobilityInfo.EPS_Bearer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omit; // @sic R5s201533 sic@</w:t>
      </w:r>
    </w:p>
    <w:p w14:paraId="37978BA8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p_GSM_MobilityInfo.PdnIndex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omit; // @sic R5s201533 sic@</w:t>
      </w:r>
    </w:p>
    <w:p w14:paraId="4BD58BCA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5A60A377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if 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ispresent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p_ReceivedMsgs.Msg.ul_Nas_Transport.dnn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)) {</w:t>
      </w:r>
    </w:p>
    <w:p w14:paraId="486BF953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p_GSM_MobilityInfo.DNN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p_ReceivedMsgs.Msg.ul_Nas_Transport.dnn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7148D0F9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} else {</w:t>
      </w:r>
    </w:p>
    <w:p w14:paraId="1185C8E9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p_GSM_MobilityInfo.DNN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omit;</w:t>
      </w:r>
      <w:proofErr w:type="gramEnd"/>
    </w:p>
    <w:p w14:paraId="54794E36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4CBA56F7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p_GSM_MobilityInfo.PDUType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f_GetPDNTypeFromDNN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p_GSM_MobilityInfo.DNN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);  // @sic R5-206296 sic@</w:t>
      </w:r>
    </w:p>
    <w:p w14:paraId="23A72A68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p_GSM_MobilityInfo.AlwaysOn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omit;</w:t>
      </w:r>
      <w:proofErr w:type="gramEnd"/>
    </w:p>
    <w:p w14:paraId="5F12A81A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69C7E2DB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if 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ispresent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(v_GSMMsg.pdu_Session_Release_Request.extdProtocolConfigurationOptions)) {</w:t>
      </w:r>
    </w:p>
    <w:p w14:paraId="3456DD9A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p_GSM_MobilityInfo.PCO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v_GSMMsg.pdu_Session_Release_Request.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extdProtocolConfigurationOptions;</w:t>
      </w:r>
      <w:proofErr w:type="gramEnd"/>
    </w:p>
    <w:p w14:paraId="038021F5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} else {</w:t>
      </w:r>
    </w:p>
    <w:p w14:paraId="65A372A4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p_GSM_MobilityInfo.PCO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omit;</w:t>
      </w:r>
      <w:proofErr w:type="gramEnd"/>
    </w:p>
    <w:p w14:paraId="4A71F816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11473D29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p_GSM_MobilityInfo.NSSAI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omit; // @sic R5s210408 sic@</w:t>
      </w:r>
    </w:p>
    <w:p w14:paraId="75020736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return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Result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11EB4BEF" w14:textId="69DBA118" w:rsidR="00997D04" w:rsidRPr="00F24B19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}</w:t>
      </w:r>
    </w:p>
    <w:p w14:paraId="7DAF8290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5130D34F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p w14:paraId="115D0CA4" w14:textId="77777777" w:rsidR="00B10174" w:rsidRPr="00B10174" w:rsidRDefault="00467825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67825">
        <w:rPr>
          <w:rFonts w:ascii="Courier New" w:hAnsi="Courier New" w:cs="Courier New"/>
          <w:sz w:val="16"/>
          <w:szCs w:val="16"/>
          <w:lang w:eastAsia="en-GB"/>
        </w:rPr>
        <w:t xml:space="preserve">  </w:t>
      </w:r>
      <w:r w:rsidR="00B10174" w:rsidRPr="00B10174">
        <w:rPr>
          <w:rFonts w:ascii="Courier New" w:hAnsi="Courier New" w:cs="Courier New"/>
          <w:sz w:val="16"/>
          <w:szCs w:val="16"/>
          <w:lang w:eastAsia="en-GB"/>
        </w:rPr>
        <w:t xml:space="preserve">  function </w:t>
      </w:r>
      <w:proofErr w:type="spellStart"/>
      <w:r w:rsidR="00B10174" w:rsidRPr="00B10174">
        <w:rPr>
          <w:rFonts w:ascii="Courier New" w:hAnsi="Courier New" w:cs="Courier New"/>
          <w:sz w:val="16"/>
          <w:szCs w:val="16"/>
          <w:lang w:eastAsia="en-GB"/>
        </w:rPr>
        <w:t>f_Check_NG_PDUSessionReleaseReq</w:t>
      </w:r>
      <w:proofErr w:type="spellEnd"/>
      <w:r w:rsidR="00B10174" w:rsidRPr="00B10174">
        <w:rPr>
          <w:rFonts w:ascii="Courier New" w:hAnsi="Courier New" w:cs="Courier New"/>
          <w:sz w:val="16"/>
          <w:szCs w:val="16"/>
          <w:lang w:eastAsia="en-GB"/>
        </w:rPr>
        <w:t xml:space="preserve">( out </w:t>
      </w:r>
      <w:proofErr w:type="spellStart"/>
      <w:r w:rsidR="00B10174" w:rsidRPr="00B10174">
        <w:rPr>
          <w:rFonts w:ascii="Courier New" w:hAnsi="Courier New" w:cs="Courier New"/>
          <w:sz w:val="16"/>
          <w:szCs w:val="16"/>
          <w:lang w:eastAsia="en-GB"/>
        </w:rPr>
        <w:t>GSM_MobilityInfo_Type</w:t>
      </w:r>
      <w:proofErr w:type="spellEnd"/>
      <w:r w:rsidR="00B10174"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="00B10174" w:rsidRPr="00B10174">
        <w:rPr>
          <w:rFonts w:ascii="Courier New" w:hAnsi="Courier New" w:cs="Courier New"/>
          <w:sz w:val="16"/>
          <w:szCs w:val="16"/>
          <w:lang w:eastAsia="en-GB"/>
        </w:rPr>
        <w:t>p_GSM_MobilityInfo</w:t>
      </w:r>
      <w:proofErr w:type="spellEnd"/>
      <w:r w:rsidR="00B10174"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39BAA048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PDUSessionInfoList_Type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p_PDUSessionGlobalInfo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47A3C68B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NG_NAS_UL_Pdu_Type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p_ReceivedMsgs,</w:t>
      </w:r>
    </w:p>
    <w:p w14:paraId="71049AE9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(present) O1_Type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p_PDU_SessionId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58B7C35F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(present)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ProcedureTransactionIdentifier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p_PTI := ?,</w:t>
      </w:r>
    </w:p>
    <w:p w14:paraId="1CCEEE8D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GMM_GSM_Cause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p_Cause := *,</w:t>
      </w:r>
    </w:p>
    <w:p w14:paraId="49A2654C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ExtdProtocolConfigOptions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p_ExtdPCO := *,</w:t>
      </w:r>
    </w:p>
    <w:p w14:paraId="7614F8C9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NG_PDU_SessionId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p_OldPDU_SessionId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:= *,</w:t>
      </w:r>
    </w:p>
    <w:p w14:paraId="1D99319B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NG_Request_Type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p_RequestType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:= *,</w:t>
      </w:r>
    </w:p>
    <w:p w14:paraId="1910C115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S_NSSAI_Type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p_S_NSSAI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:= *,</w:t>
      </w:r>
    </w:p>
    <w:p w14:paraId="32CBF7D4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DNN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p_DNN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:= *,</w:t>
      </w:r>
    </w:p>
    <w:p w14:paraId="55EF5881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AdditionalInformation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p_AdditionalInfo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:= *,</w:t>
      </w:r>
    </w:p>
    <w:p w14:paraId="5A233A8F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MA_PDUSessionInfo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p_MA_PDUSessionInfo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*,      // @sic R5s201387 Baseline Moving sic@</w:t>
      </w:r>
    </w:p>
    <w:p w14:paraId="148A56CB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ReleaseAssistanceInd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p_ReleaseAssistanceInd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*) return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boolean</w:t>
      </w:r>
      <w:proofErr w:type="spellEnd"/>
    </w:p>
    <w:p w14:paraId="1A30713B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{</w:t>
      </w:r>
    </w:p>
    <w:p w14:paraId="4F74A2D9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boolean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v_Result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false;</w:t>
      </w:r>
      <w:proofErr w:type="gramEnd"/>
    </w:p>
    <w:p w14:paraId="4898446F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boolean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v_ExistingId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false;</w:t>
      </w:r>
      <w:proofErr w:type="gramEnd"/>
    </w:p>
    <w:p w14:paraId="14863BDB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NG_NAS_UL_Message_Type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v_GSMMsg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p_ReceivedMsgs.PiggybackedPduList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[0].</w:t>
      </w:r>
      <w:proofErr w:type="spellStart"/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Msg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7CB2F8C0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var integer </w:t>
      </w:r>
      <w:proofErr w:type="spellStart"/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i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78FDE6CA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3F8BDC21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// Check NAS Transport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msg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first</w:t>
      </w:r>
    </w:p>
    <w:p w14:paraId="7388A47E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v_Result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f_Check_NG_ULNASTransport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p_ReceivedMsgs.Msg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5C1B730D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cr_PayloadContainerType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tsc_PayloadContainerESMMsg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), // @sic R5w190208 sic@</w:t>
      </w:r>
    </w:p>
    <w:p w14:paraId="2419AE8A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p_PDU_SessionId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08499E6E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p_OldPDU_SessionId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0B4FA194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p_RequestType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08F6666A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p_S_NSSAI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6FC39419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p_DNN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3D1567A3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p_AdditionalInfo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7935A90F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p_MA_PDUSessionInfo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   // @sic R5s201387 Baseline Moving sic@</w:t>
      </w:r>
    </w:p>
    <w:p w14:paraId="1AA3A448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p_ReleaseAssistanceInd</w:t>
      </w:r>
      <w:proofErr w:type="spellEnd"/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);</w:t>
      </w:r>
      <w:proofErr w:type="gramEnd"/>
    </w:p>
    <w:p w14:paraId="12E20D24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if (not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v_Result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) {</w:t>
      </w:r>
    </w:p>
    <w:p w14:paraId="051ECD49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return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Result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09B62DA2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} else if (match 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v_GSMMsg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cr_NG_PDU_SESSION_RELEASE_REQUEST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cr_NG_PDU_SessionId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(-,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p_PDU_SessionId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), // @sic R5s200564 sic@</w:t>
      </w:r>
    </w:p>
    <w:p w14:paraId="2D01579A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p_PTI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278A67D1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p_Cause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03BD9199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p_ExtdPCO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))) {</w:t>
      </w:r>
    </w:p>
    <w:p w14:paraId="1A8757CD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v_Result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true;</w:t>
      </w:r>
      <w:proofErr w:type="gramEnd"/>
    </w:p>
    <w:p w14:paraId="5540164F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} else {  // @sic R5s190944 sic@</w:t>
      </w:r>
    </w:p>
    <w:p w14:paraId="16A4AF71" w14:textId="1F8DBC95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yellow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10174">
        <w:rPr>
          <w:rFonts w:ascii="Courier New" w:hAnsi="Courier New" w:cs="Courier New"/>
          <w:sz w:val="16"/>
          <w:szCs w:val="16"/>
          <w:highlight w:val="yellow"/>
          <w:lang w:eastAsia="en-GB"/>
        </w:rPr>
        <w:t>v_Result</w:t>
      </w:r>
      <w:proofErr w:type="spellEnd"/>
      <w:r w:rsidRPr="00B10174">
        <w:rPr>
          <w:rFonts w:ascii="Courier New" w:hAnsi="Courier New" w:cs="Courier New"/>
          <w:sz w:val="16"/>
          <w:szCs w:val="16"/>
          <w:highlight w:val="yellow"/>
          <w:lang w:eastAsia="en-GB"/>
        </w:rPr>
        <w:t xml:space="preserve"> := </w:t>
      </w:r>
      <w:proofErr w:type="gramStart"/>
      <w:r w:rsidRPr="00B10174">
        <w:rPr>
          <w:rFonts w:ascii="Courier New" w:hAnsi="Courier New" w:cs="Courier New"/>
          <w:sz w:val="16"/>
          <w:szCs w:val="16"/>
          <w:highlight w:val="yellow"/>
          <w:lang w:eastAsia="en-GB"/>
        </w:rPr>
        <w:t>false;</w:t>
      </w:r>
      <w:proofErr w:type="gramEnd"/>
    </w:p>
    <w:p w14:paraId="1B886A3C" w14:textId="2D6A6BD3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highlight w:val="yellow"/>
          <w:lang w:eastAsia="en-GB"/>
        </w:rPr>
        <w:t xml:space="preserve">      return </w:t>
      </w:r>
      <w:proofErr w:type="spellStart"/>
      <w:r w:rsidRPr="00B10174">
        <w:rPr>
          <w:rFonts w:ascii="Courier New" w:hAnsi="Courier New" w:cs="Courier New"/>
          <w:sz w:val="16"/>
          <w:szCs w:val="16"/>
          <w:highlight w:val="yellow"/>
          <w:lang w:eastAsia="en-GB"/>
        </w:rPr>
        <w:t>v_</w:t>
      </w:r>
      <w:proofErr w:type="gramStart"/>
      <w:r w:rsidRPr="00B10174">
        <w:rPr>
          <w:rFonts w:ascii="Courier New" w:hAnsi="Courier New" w:cs="Courier New"/>
          <w:sz w:val="16"/>
          <w:szCs w:val="16"/>
          <w:highlight w:val="yellow"/>
          <w:lang w:eastAsia="en-GB"/>
        </w:rPr>
        <w:t>Result</w:t>
      </w:r>
      <w:proofErr w:type="spellEnd"/>
      <w:r w:rsidRPr="00B10174">
        <w:rPr>
          <w:rFonts w:ascii="Courier New" w:hAnsi="Courier New" w:cs="Courier New"/>
          <w:sz w:val="16"/>
          <w:szCs w:val="16"/>
          <w:highlight w:val="yellow"/>
          <w:lang w:eastAsia="en-GB"/>
        </w:rPr>
        <w:t>;</w:t>
      </w:r>
      <w:proofErr w:type="gramEnd"/>
    </w:p>
    <w:p w14:paraId="46EB3441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}</w:t>
      </w:r>
    </w:p>
    <w:p w14:paraId="48406FEA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// Default message contents 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specifies</w:t>
      </w:r>
      <w:proofErr w:type="gram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this must match an existing session establishment id</w:t>
      </w:r>
    </w:p>
    <w:p w14:paraId="6B1236BA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for 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i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0;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i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&lt;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lengthof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p_PDUSessionGlobalInfo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);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i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i+1) {</w:t>
      </w:r>
    </w:p>
    <w:p w14:paraId="34CA6BCA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if (match 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v_GSMMsg.pdu_Session_Release_Request.pduSessionId.sessionId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p_PDUSessionGlobalInfo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[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i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].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)) {</w:t>
      </w:r>
    </w:p>
    <w:p w14:paraId="549605B7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v_ExistingId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true;</w:t>
      </w:r>
      <w:proofErr w:type="gramEnd"/>
    </w:p>
    <w:p w14:paraId="1A661573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}</w:t>
      </w:r>
    </w:p>
    <w:p w14:paraId="595199B1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2A820EFE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if (not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v_ExistingId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) {</w:t>
      </w:r>
    </w:p>
    <w:p w14:paraId="5A85EB22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v_Result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ExistingId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5E9A4E6B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60BF3B42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23512B65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// Store info for this release</w:t>
      </w:r>
    </w:p>
    <w:p w14:paraId="7BFA820D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v_GSMMsg.pdu_Session_Release_Request.pduSessionId.sessionId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; // @sic R5s200564 sic@</w:t>
      </w:r>
    </w:p>
    <w:p w14:paraId="545C2E0C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p_GSM_MobilityInfo.PTI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v_GSMMsg.pdu_Session_Release_Request.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procedureTransactionIdentifier;</w:t>
      </w:r>
      <w:proofErr w:type="gramEnd"/>
    </w:p>
    <w:p w14:paraId="6F5F6FFA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p_GSM_MobilityInfo.SessionType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omit;</w:t>
      </w:r>
      <w:proofErr w:type="gramEnd"/>
    </w:p>
    <w:p w14:paraId="3B57C00F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p_GSM_MobilityInfo.EPS_Bearer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omit; // @sic R5s201533 sic@</w:t>
      </w:r>
    </w:p>
    <w:p w14:paraId="306FCB34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p_GSM_MobilityInfo.PdnIndex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omit; // @sic R5s201533 sic@</w:t>
      </w:r>
    </w:p>
    <w:p w14:paraId="4BD355DE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05920689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if 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ispresent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p_ReceivedMsgs.Msg.ul_Nas_Transport.dnn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)) {</w:t>
      </w:r>
    </w:p>
    <w:p w14:paraId="4E1163ED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p_GSM_MobilityInfo.DNN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p_ReceivedMsgs.Msg.ul_Nas_Transport.dnn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0C3350BF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} else {</w:t>
      </w:r>
    </w:p>
    <w:p w14:paraId="27AD541A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p_GSM_MobilityInfo.DNN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omit;</w:t>
      </w:r>
      <w:proofErr w:type="gramEnd"/>
    </w:p>
    <w:p w14:paraId="3F80436F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36A7D8EF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p_GSM_MobilityInfo.PDUType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f_GetPDNTypeFromDNN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p_GSM_MobilityInfo.DNN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);  // @sic R5-206296 sic@</w:t>
      </w:r>
    </w:p>
    <w:p w14:paraId="603A19F8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p_GSM_MobilityInfo.AlwaysOn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omit;</w:t>
      </w:r>
      <w:proofErr w:type="gramEnd"/>
    </w:p>
    <w:p w14:paraId="3003346F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05FF4B0A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if 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ispresent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(v_GSMMsg.pdu_Session_Release_Request.extdProtocolConfigurationOptions)) {</w:t>
      </w:r>
    </w:p>
    <w:p w14:paraId="2DEE6167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p_GSM_MobilityInfo.PCO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v_GSMMsg.pdu_Session_Release_Request.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extdProtocolConfigurationOptions;</w:t>
      </w:r>
      <w:proofErr w:type="gramEnd"/>
    </w:p>
    <w:p w14:paraId="2D1B6AAF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} else {</w:t>
      </w:r>
    </w:p>
    <w:p w14:paraId="0FD8933E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p_GSM_MobilityInfo.PCO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omit;</w:t>
      </w:r>
      <w:proofErr w:type="gramEnd"/>
    </w:p>
    <w:p w14:paraId="029578EF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3B4D2046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p_GSM_MobilityInfo.NSSAI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omit; // @sic R5s210408 sic@</w:t>
      </w:r>
    </w:p>
    <w:p w14:paraId="18DBE0CC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return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Result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1F754833" w14:textId="464BA18A" w:rsidR="00090DF8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}</w:t>
      </w:r>
    </w:p>
    <w:p w14:paraId="3153B091" w14:textId="531CDC55" w:rsidR="00E62D5B" w:rsidRDefault="00E62D5B" w:rsidP="00E62D5B"/>
    <w:sectPr w:rsidR="00E62D5B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ED1FE" w14:textId="77777777" w:rsidR="009254DF" w:rsidRDefault="009254DF">
      <w:r>
        <w:separator/>
      </w:r>
    </w:p>
  </w:endnote>
  <w:endnote w:type="continuationSeparator" w:id="0">
    <w:p w14:paraId="3520FECC" w14:textId="77777777" w:rsidR="009254DF" w:rsidRDefault="00925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2FBCA" w14:textId="77777777" w:rsidR="009254DF" w:rsidRDefault="009254DF">
      <w:r>
        <w:separator/>
      </w:r>
    </w:p>
  </w:footnote>
  <w:footnote w:type="continuationSeparator" w:id="0">
    <w:p w14:paraId="0AA417F2" w14:textId="77777777" w:rsidR="009254DF" w:rsidRDefault="00925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3AF48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E706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990596F" wp14:editId="41C3E1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94EB37D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90596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94EB37D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30DE2" w14:textId="77777777" w:rsidR="008B66DD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2BFECF7" wp14:editId="67F2705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CD586F4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BFECF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CD586F4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8C5DB" w14:textId="77777777" w:rsidR="008B66DD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CD4ED7" wp14:editId="11566A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59C1EC0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CD4ED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59C1EC0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85668" w14:textId="77777777" w:rsidR="00695808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B45FBEE" wp14:editId="06DEB7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0F7D626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45FBE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0F7D626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989C1" w14:textId="77777777" w:rsidR="00695808" w:rsidRDefault="00695808">
    <w:pPr>
      <w:pStyle w:val="Header"/>
      <w:tabs>
        <w:tab w:val="right" w:pos="9639"/>
      </w:tabs>
    </w:pPr>
    <w:r>
      <w:tab/>
    </w:r>
    <w:r w:rsidR="00BE706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9439AA1" wp14:editId="218FD2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9B9B26E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439AA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9B9B26E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7E3EF" w14:textId="77777777" w:rsidR="00695808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58D50AD" wp14:editId="395CD47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31C2D08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8D50AD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31C2D08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31B7A31"/>
    <w:multiLevelType w:val="hybridMultilevel"/>
    <w:tmpl w:val="DA8A6126"/>
    <w:lvl w:ilvl="0" w:tplc="6BCAB6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E1683A"/>
    <w:multiLevelType w:val="hybridMultilevel"/>
    <w:tmpl w:val="AC8E70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7028E9"/>
    <w:multiLevelType w:val="hybridMultilevel"/>
    <w:tmpl w:val="7B3052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6325F"/>
    <w:multiLevelType w:val="hybridMultilevel"/>
    <w:tmpl w:val="11788A3C"/>
    <w:lvl w:ilvl="0" w:tplc="13C6D828">
      <w:numFmt w:val="bullet"/>
      <w:lvlText w:val="-"/>
      <w:lvlJc w:val="left"/>
      <w:pPr>
        <w:ind w:left="720" w:hanging="360"/>
      </w:pPr>
      <w:rPr>
        <w:rFonts w:ascii="Courier New" w:eastAsia="SimSun" w:hAnsi="Courier New" w:cs="Courier New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0B41E0"/>
    <w:multiLevelType w:val="hybridMultilevel"/>
    <w:tmpl w:val="72FA5D38"/>
    <w:lvl w:ilvl="0" w:tplc="FE76868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EC54D31"/>
    <w:multiLevelType w:val="hybridMultilevel"/>
    <w:tmpl w:val="DA8A61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2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0" w15:restartNumberingAfterBreak="0">
    <w:nsid w:val="76502C54"/>
    <w:multiLevelType w:val="hybridMultilevel"/>
    <w:tmpl w:val="9E78F89A"/>
    <w:lvl w:ilvl="0" w:tplc="D67E57B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2052500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740509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74710341">
    <w:abstractNumId w:val="7"/>
  </w:num>
  <w:num w:numId="4" w16cid:durableId="495995085">
    <w:abstractNumId w:val="19"/>
  </w:num>
  <w:num w:numId="5" w16cid:durableId="617489157">
    <w:abstractNumId w:val="10"/>
  </w:num>
  <w:num w:numId="6" w16cid:durableId="1574269640">
    <w:abstractNumId w:val="21"/>
  </w:num>
  <w:num w:numId="7" w16cid:durableId="73744971">
    <w:abstractNumId w:val="29"/>
  </w:num>
  <w:num w:numId="8" w16cid:durableId="1582369813">
    <w:abstractNumId w:val="6"/>
  </w:num>
  <w:num w:numId="9" w16cid:durableId="408771504">
    <w:abstractNumId w:val="18"/>
  </w:num>
  <w:num w:numId="10" w16cid:durableId="550652136">
    <w:abstractNumId w:val="32"/>
  </w:num>
  <w:num w:numId="11" w16cid:durableId="691802474">
    <w:abstractNumId w:val="14"/>
  </w:num>
  <w:num w:numId="12" w16cid:durableId="1402407542">
    <w:abstractNumId w:val="22"/>
  </w:num>
  <w:num w:numId="13" w16cid:durableId="1156068057">
    <w:abstractNumId w:val="2"/>
  </w:num>
  <w:num w:numId="14" w16cid:durableId="271547964">
    <w:abstractNumId w:val="17"/>
  </w:num>
  <w:num w:numId="15" w16cid:durableId="1263992954">
    <w:abstractNumId w:val="0"/>
  </w:num>
  <w:num w:numId="16" w16cid:durableId="1044014306">
    <w:abstractNumId w:val="1"/>
  </w:num>
  <w:num w:numId="17" w16cid:durableId="1300572354">
    <w:abstractNumId w:val="5"/>
  </w:num>
  <w:num w:numId="18" w16cid:durableId="1038237512">
    <w:abstractNumId w:val="23"/>
  </w:num>
  <w:num w:numId="19" w16cid:durableId="1407457321">
    <w:abstractNumId w:val="31"/>
  </w:num>
  <w:num w:numId="20" w16cid:durableId="1660574431">
    <w:abstractNumId w:val="28"/>
  </w:num>
  <w:num w:numId="21" w16cid:durableId="1701927563">
    <w:abstractNumId w:val="9"/>
  </w:num>
  <w:num w:numId="22" w16cid:durableId="1359352289">
    <w:abstractNumId w:val="25"/>
  </w:num>
  <w:num w:numId="23" w16cid:durableId="898591857">
    <w:abstractNumId w:val="27"/>
  </w:num>
  <w:num w:numId="24" w16cid:durableId="461921809">
    <w:abstractNumId w:val="15"/>
  </w:num>
  <w:num w:numId="25" w16cid:durableId="1907111380">
    <w:abstractNumId w:val="26"/>
  </w:num>
  <w:num w:numId="26" w16cid:durableId="637297115">
    <w:abstractNumId w:val="3"/>
  </w:num>
  <w:num w:numId="27" w16cid:durableId="2058627945">
    <w:abstractNumId w:val="4"/>
  </w:num>
  <w:num w:numId="28" w16cid:durableId="1025012479">
    <w:abstractNumId w:val="24"/>
  </w:num>
  <w:num w:numId="29" w16cid:durableId="517889434">
    <w:abstractNumId w:val="12"/>
  </w:num>
  <w:num w:numId="30" w16cid:durableId="249198672">
    <w:abstractNumId w:val="11"/>
  </w:num>
  <w:num w:numId="31" w16cid:durableId="1584727533">
    <w:abstractNumId w:val="13"/>
  </w:num>
  <w:num w:numId="32" w16cid:durableId="741949964">
    <w:abstractNumId w:val="16"/>
  </w:num>
  <w:num w:numId="33" w16cid:durableId="1766682707">
    <w:abstractNumId w:val="30"/>
  </w:num>
  <w:num w:numId="34" w16cid:durableId="1351376232">
    <w:abstractNumId w:val="8"/>
  </w:num>
  <w:num w:numId="35" w16cid:durableId="5615211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44607"/>
    <w:rsid w:val="00054E62"/>
    <w:rsid w:val="00057DBD"/>
    <w:rsid w:val="000614B3"/>
    <w:rsid w:val="0006562C"/>
    <w:rsid w:val="000749BF"/>
    <w:rsid w:val="00080454"/>
    <w:rsid w:val="00090DF8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1F22"/>
    <w:rsid w:val="000C6598"/>
    <w:rsid w:val="000C7DB5"/>
    <w:rsid w:val="000D40AB"/>
    <w:rsid w:val="000D7F6A"/>
    <w:rsid w:val="000F119F"/>
    <w:rsid w:val="000F34D6"/>
    <w:rsid w:val="001109AC"/>
    <w:rsid w:val="0011133E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50D8"/>
    <w:rsid w:val="001A709A"/>
    <w:rsid w:val="001A7B60"/>
    <w:rsid w:val="001B52F0"/>
    <w:rsid w:val="001B7A65"/>
    <w:rsid w:val="001C065D"/>
    <w:rsid w:val="001C5C2A"/>
    <w:rsid w:val="001E0264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1206"/>
    <w:rsid w:val="002564C6"/>
    <w:rsid w:val="0026004D"/>
    <w:rsid w:val="00263668"/>
    <w:rsid w:val="002640DD"/>
    <w:rsid w:val="0027081D"/>
    <w:rsid w:val="00275D12"/>
    <w:rsid w:val="00284FEB"/>
    <w:rsid w:val="002860C4"/>
    <w:rsid w:val="00287E84"/>
    <w:rsid w:val="002901A3"/>
    <w:rsid w:val="002A0033"/>
    <w:rsid w:val="002A4DCB"/>
    <w:rsid w:val="002B14D3"/>
    <w:rsid w:val="002B5741"/>
    <w:rsid w:val="002B706E"/>
    <w:rsid w:val="002C7E01"/>
    <w:rsid w:val="002E008A"/>
    <w:rsid w:val="002F45F1"/>
    <w:rsid w:val="002F7D40"/>
    <w:rsid w:val="00305409"/>
    <w:rsid w:val="00310217"/>
    <w:rsid w:val="0031061D"/>
    <w:rsid w:val="003156EF"/>
    <w:rsid w:val="003216F1"/>
    <w:rsid w:val="00322D46"/>
    <w:rsid w:val="0033228B"/>
    <w:rsid w:val="0033294A"/>
    <w:rsid w:val="00341113"/>
    <w:rsid w:val="00341F6F"/>
    <w:rsid w:val="00342D98"/>
    <w:rsid w:val="00343CD7"/>
    <w:rsid w:val="00345383"/>
    <w:rsid w:val="00346D77"/>
    <w:rsid w:val="0035051E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B5C2D"/>
    <w:rsid w:val="003C2766"/>
    <w:rsid w:val="003D1466"/>
    <w:rsid w:val="003E1A36"/>
    <w:rsid w:val="003E3BC7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3643"/>
    <w:rsid w:val="00446488"/>
    <w:rsid w:val="00460215"/>
    <w:rsid w:val="00461008"/>
    <w:rsid w:val="00461F12"/>
    <w:rsid w:val="004635E5"/>
    <w:rsid w:val="00467825"/>
    <w:rsid w:val="004717EA"/>
    <w:rsid w:val="00482B43"/>
    <w:rsid w:val="004907F7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E6114"/>
    <w:rsid w:val="004F33A3"/>
    <w:rsid w:val="004F661B"/>
    <w:rsid w:val="005045C7"/>
    <w:rsid w:val="005105E0"/>
    <w:rsid w:val="0051196A"/>
    <w:rsid w:val="005135A1"/>
    <w:rsid w:val="0051580D"/>
    <w:rsid w:val="005279F5"/>
    <w:rsid w:val="00530079"/>
    <w:rsid w:val="00532891"/>
    <w:rsid w:val="00547111"/>
    <w:rsid w:val="00550D59"/>
    <w:rsid w:val="00554456"/>
    <w:rsid w:val="00564EDF"/>
    <w:rsid w:val="0056673A"/>
    <w:rsid w:val="00566F6F"/>
    <w:rsid w:val="0058240F"/>
    <w:rsid w:val="00587F6A"/>
    <w:rsid w:val="00590E28"/>
    <w:rsid w:val="00592D74"/>
    <w:rsid w:val="00592FC4"/>
    <w:rsid w:val="00596753"/>
    <w:rsid w:val="005A57B3"/>
    <w:rsid w:val="005B4127"/>
    <w:rsid w:val="005D27CA"/>
    <w:rsid w:val="005E18C6"/>
    <w:rsid w:val="005E2697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614"/>
    <w:rsid w:val="006257ED"/>
    <w:rsid w:val="00625935"/>
    <w:rsid w:val="006316B2"/>
    <w:rsid w:val="00642CCB"/>
    <w:rsid w:val="00644586"/>
    <w:rsid w:val="0065285B"/>
    <w:rsid w:val="00652A36"/>
    <w:rsid w:val="0065364E"/>
    <w:rsid w:val="006537B5"/>
    <w:rsid w:val="00661E2C"/>
    <w:rsid w:val="00667016"/>
    <w:rsid w:val="0068444E"/>
    <w:rsid w:val="00687D91"/>
    <w:rsid w:val="00695808"/>
    <w:rsid w:val="006A5853"/>
    <w:rsid w:val="006A6982"/>
    <w:rsid w:val="006A737E"/>
    <w:rsid w:val="006B46FB"/>
    <w:rsid w:val="006B6C96"/>
    <w:rsid w:val="006B7B2F"/>
    <w:rsid w:val="006D0191"/>
    <w:rsid w:val="006E21FB"/>
    <w:rsid w:val="006E4465"/>
    <w:rsid w:val="006E5627"/>
    <w:rsid w:val="006E7773"/>
    <w:rsid w:val="006F6B99"/>
    <w:rsid w:val="006F7B09"/>
    <w:rsid w:val="00700964"/>
    <w:rsid w:val="00704829"/>
    <w:rsid w:val="007101FB"/>
    <w:rsid w:val="0072522A"/>
    <w:rsid w:val="00730DB1"/>
    <w:rsid w:val="0073208D"/>
    <w:rsid w:val="0073742E"/>
    <w:rsid w:val="0073773F"/>
    <w:rsid w:val="00755C92"/>
    <w:rsid w:val="00762213"/>
    <w:rsid w:val="00763BA2"/>
    <w:rsid w:val="007656FE"/>
    <w:rsid w:val="007658A5"/>
    <w:rsid w:val="00775BBD"/>
    <w:rsid w:val="00775EF6"/>
    <w:rsid w:val="00786105"/>
    <w:rsid w:val="00792342"/>
    <w:rsid w:val="00793020"/>
    <w:rsid w:val="007977A8"/>
    <w:rsid w:val="007A73E5"/>
    <w:rsid w:val="007B2D3D"/>
    <w:rsid w:val="007B512A"/>
    <w:rsid w:val="007C13F4"/>
    <w:rsid w:val="007C2097"/>
    <w:rsid w:val="007C28A7"/>
    <w:rsid w:val="007C5912"/>
    <w:rsid w:val="007D640E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3EAC"/>
    <w:rsid w:val="008040A8"/>
    <w:rsid w:val="00824C2C"/>
    <w:rsid w:val="00825391"/>
    <w:rsid w:val="00825C07"/>
    <w:rsid w:val="008279FA"/>
    <w:rsid w:val="00830835"/>
    <w:rsid w:val="00853776"/>
    <w:rsid w:val="0085441A"/>
    <w:rsid w:val="008626E7"/>
    <w:rsid w:val="008677A1"/>
    <w:rsid w:val="00870EE7"/>
    <w:rsid w:val="0087510D"/>
    <w:rsid w:val="00880F55"/>
    <w:rsid w:val="00883A39"/>
    <w:rsid w:val="008863B9"/>
    <w:rsid w:val="0089088C"/>
    <w:rsid w:val="00890E02"/>
    <w:rsid w:val="008A45A6"/>
    <w:rsid w:val="008A7412"/>
    <w:rsid w:val="008B2743"/>
    <w:rsid w:val="008B66DD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254DF"/>
    <w:rsid w:val="00936320"/>
    <w:rsid w:val="009418D9"/>
    <w:rsid w:val="00941E30"/>
    <w:rsid w:val="00943B96"/>
    <w:rsid w:val="00946424"/>
    <w:rsid w:val="009478EE"/>
    <w:rsid w:val="00950A5D"/>
    <w:rsid w:val="0095139C"/>
    <w:rsid w:val="00956250"/>
    <w:rsid w:val="00956A50"/>
    <w:rsid w:val="00973015"/>
    <w:rsid w:val="00975F59"/>
    <w:rsid w:val="009777D9"/>
    <w:rsid w:val="00986821"/>
    <w:rsid w:val="00991B88"/>
    <w:rsid w:val="00997D04"/>
    <w:rsid w:val="009A07BF"/>
    <w:rsid w:val="009A4E0F"/>
    <w:rsid w:val="009A5255"/>
    <w:rsid w:val="009A5753"/>
    <w:rsid w:val="009A579D"/>
    <w:rsid w:val="009B0B50"/>
    <w:rsid w:val="009B5164"/>
    <w:rsid w:val="009C1018"/>
    <w:rsid w:val="009C143C"/>
    <w:rsid w:val="009C1DC4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27A5A"/>
    <w:rsid w:val="00A33E64"/>
    <w:rsid w:val="00A40634"/>
    <w:rsid w:val="00A47E70"/>
    <w:rsid w:val="00A50CF0"/>
    <w:rsid w:val="00A522DA"/>
    <w:rsid w:val="00A52F6F"/>
    <w:rsid w:val="00A57528"/>
    <w:rsid w:val="00A601CD"/>
    <w:rsid w:val="00A66C63"/>
    <w:rsid w:val="00A67BDF"/>
    <w:rsid w:val="00A70BC7"/>
    <w:rsid w:val="00A72118"/>
    <w:rsid w:val="00A72665"/>
    <w:rsid w:val="00A7410A"/>
    <w:rsid w:val="00A74EF2"/>
    <w:rsid w:val="00A7583C"/>
    <w:rsid w:val="00A7671C"/>
    <w:rsid w:val="00A81EA3"/>
    <w:rsid w:val="00A84550"/>
    <w:rsid w:val="00A90724"/>
    <w:rsid w:val="00A916D2"/>
    <w:rsid w:val="00A929B0"/>
    <w:rsid w:val="00AA0376"/>
    <w:rsid w:val="00AA2CBC"/>
    <w:rsid w:val="00AA49EB"/>
    <w:rsid w:val="00AB0D3A"/>
    <w:rsid w:val="00AB4631"/>
    <w:rsid w:val="00AB5025"/>
    <w:rsid w:val="00AB6981"/>
    <w:rsid w:val="00AC5820"/>
    <w:rsid w:val="00AC5936"/>
    <w:rsid w:val="00AD1CD8"/>
    <w:rsid w:val="00AD7156"/>
    <w:rsid w:val="00AD7555"/>
    <w:rsid w:val="00AE16FA"/>
    <w:rsid w:val="00B05D84"/>
    <w:rsid w:val="00B10174"/>
    <w:rsid w:val="00B10E9C"/>
    <w:rsid w:val="00B17EC1"/>
    <w:rsid w:val="00B258BB"/>
    <w:rsid w:val="00B3074E"/>
    <w:rsid w:val="00B315B8"/>
    <w:rsid w:val="00B51BA6"/>
    <w:rsid w:val="00B52828"/>
    <w:rsid w:val="00B5725C"/>
    <w:rsid w:val="00B67B97"/>
    <w:rsid w:val="00B71271"/>
    <w:rsid w:val="00B7315D"/>
    <w:rsid w:val="00B75E77"/>
    <w:rsid w:val="00B76E16"/>
    <w:rsid w:val="00B77F3B"/>
    <w:rsid w:val="00B84F41"/>
    <w:rsid w:val="00B91772"/>
    <w:rsid w:val="00B918AC"/>
    <w:rsid w:val="00B91C30"/>
    <w:rsid w:val="00B9273C"/>
    <w:rsid w:val="00B9335B"/>
    <w:rsid w:val="00B968C8"/>
    <w:rsid w:val="00B96E16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E706B"/>
    <w:rsid w:val="00BF1721"/>
    <w:rsid w:val="00BF53F2"/>
    <w:rsid w:val="00BF60DF"/>
    <w:rsid w:val="00BF717A"/>
    <w:rsid w:val="00C018F0"/>
    <w:rsid w:val="00C01A4C"/>
    <w:rsid w:val="00C07A7D"/>
    <w:rsid w:val="00C10191"/>
    <w:rsid w:val="00C1082F"/>
    <w:rsid w:val="00C10D23"/>
    <w:rsid w:val="00C23C46"/>
    <w:rsid w:val="00C2510A"/>
    <w:rsid w:val="00C259BF"/>
    <w:rsid w:val="00C25C07"/>
    <w:rsid w:val="00C30A15"/>
    <w:rsid w:val="00C34763"/>
    <w:rsid w:val="00C4494A"/>
    <w:rsid w:val="00C45837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3120"/>
    <w:rsid w:val="00C95985"/>
    <w:rsid w:val="00C95D7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D28CC"/>
    <w:rsid w:val="00CD5D99"/>
    <w:rsid w:val="00CE0B19"/>
    <w:rsid w:val="00CE0BFA"/>
    <w:rsid w:val="00CE3B53"/>
    <w:rsid w:val="00CE5930"/>
    <w:rsid w:val="00CE7AF9"/>
    <w:rsid w:val="00CF1024"/>
    <w:rsid w:val="00CF39F2"/>
    <w:rsid w:val="00CF3E00"/>
    <w:rsid w:val="00CF6B0D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25FEA"/>
    <w:rsid w:val="00D32B66"/>
    <w:rsid w:val="00D33313"/>
    <w:rsid w:val="00D34E67"/>
    <w:rsid w:val="00D42512"/>
    <w:rsid w:val="00D50255"/>
    <w:rsid w:val="00D52BD7"/>
    <w:rsid w:val="00D60EE8"/>
    <w:rsid w:val="00D63444"/>
    <w:rsid w:val="00D66520"/>
    <w:rsid w:val="00D720E3"/>
    <w:rsid w:val="00D7237E"/>
    <w:rsid w:val="00D72431"/>
    <w:rsid w:val="00D7387B"/>
    <w:rsid w:val="00D77F44"/>
    <w:rsid w:val="00D86DC8"/>
    <w:rsid w:val="00DA0394"/>
    <w:rsid w:val="00DA356D"/>
    <w:rsid w:val="00DB3570"/>
    <w:rsid w:val="00DB78D5"/>
    <w:rsid w:val="00DC0D26"/>
    <w:rsid w:val="00DD0F43"/>
    <w:rsid w:val="00DD11FD"/>
    <w:rsid w:val="00DD53E1"/>
    <w:rsid w:val="00DD60F6"/>
    <w:rsid w:val="00DD758E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2288F"/>
    <w:rsid w:val="00E2636F"/>
    <w:rsid w:val="00E32E48"/>
    <w:rsid w:val="00E34898"/>
    <w:rsid w:val="00E37029"/>
    <w:rsid w:val="00E45C7D"/>
    <w:rsid w:val="00E541FB"/>
    <w:rsid w:val="00E62D5B"/>
    <w:rsid w:val="00E716C1"/>
    <w:rsid w:val="00E717C5"/>
    <w:rsid w:val="00E777D7"/>
    <w:rsid w:val="00E77B87"/>
    <w:rsid w:val="00E814FE"/>
    <w:rsid w:val="00E83DFE"/>
    <w:rsid w:val="00E8742B"/>
    <w:rsid w:val="00E936D4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07541"/>
    <w:rsid w:val="00F100D1"/>
    <w:rsid w:val="00F109CF"/>
    <w:rsid w:val="00F11469"/>
    <w:rsid w:val="00F173A4"/>
    <w:rsid w:val="00F232AA"/>
    <w:rsid w:val="00F24B19"/>
    <w:rsid w:val="00F25D98"/>
    <w:rsid w:val="00F300FB"/>
    <w:rsid w:val="00F354BF"/>
    <w:rsid w:val="00F510C9"/>
    <w:rsid w:val="00F62D1D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445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4FF5BF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6B0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qFormat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paragraph" w:customStyle="1" w:styleId="xmsonormal">
    <w:name w:val="x_msonormal"/>
    <w:basedOn w:val="Normal"/>
    <w:rsid w:val="00C018F0"/>
    <w:pPr>
      <w:spacing w:after="0"/>
    </w:pPr>
    <w:rPr>
      <w:rFonts w:eastAsiaTheme="minorHAnsi"/>
      <w:sz w:val="24"/>
      <w:szCs w:val="24"/>
      <w:lang w:eastAsia="en-GB"/>
    </w:rPr>
  </w:style>
  <w:style w:type="paragraph" w:customStyle="1" w:styleId="Default">
    <w:name w:val="Default"/>
    <w:rsid w:val="007B2D3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B3Char2">
    <w:name w:val="B3 Char2"/>
    <w:link w:val="B3"/>
    <w:qFormat/>
    <w:rsid w:val="006B6C96"/>
    <w:rPr>
      <w:rFonts w:ascii="Times New Roman" w:hAnsi="Times New Roman"/>
      <w:lang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41113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E936D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Narendra.Kalahasti@anritsu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84FD8-AE93-406A-846F-B472109C9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6</Pages>
  <Words>1877</Words>
  <Characters>10700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12552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1900-01-01T00:00:00Z</cp:lastPrinted>
  <dcterms:created xsi:type="dcterms:W3CDTF">2022-08-08T14:55:00Z</dcterms:created>
  <dcterms:modified xsi:type="dcterms:W3CDTF">2022-08-08T14:55:00Z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