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330D88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0545A" w:rsidRPr="0090545A">
        <w:rPr>
          <w:b/>
          <w:bCs/>
          <w:i/>
          <w:iCs/>
          <w:sz w:val="24"/>
          <w:szCs w:val="24"/>
        </w:rPr>
        <w:t>R5s220987</w:t>
      </w:r>
    </w:p>
    <w:p w14:paraId="2B726D95" w14:textId="77777777" w:rsidR="00A23329" w:rsidRDefault="00B755E6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B755E6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0CC262B" w:rsidR="00A23329" w:rsidRPr="00680DED" w:rsidRDefault="0090545A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0545A">
              <w:rPr>
                <w:rFonts w:cs="Arial"/>
                <w:b/>
                <w:bCs/>
                <w:color w:val="000000"/>
                <w:sz w:val="28"/>
                <w:szCs w:val="28"/>
              </w:rPr>
              <w:t>2702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B755E6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B755E6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3783339" w:rsidR="004F65F7" w:rsidRPr="0094614D" w:rsidRDefault="00631249" w:rsidP="0094614D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D821D2">
              <w:t>NR5GC CAG Testcase 6.5.2.2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077C6547" w:rsidR="00A23329" w:rsidRDefault="00300C8F" w:rsidP="002420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0C8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12F07F1A" w:rsidR="008B1336" w:rsidRDefault="00B755E6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</w:t>
              </w:r>
              <w:r w:rsidR="00D821D2">
                <w:rPr>
                  <w:noProof/>
                </w:rPr>
                <w:t>8</w:t>
              </w:r>
              <w:r w:rsidR="008B1336">
                <w:rPr>
                  <w:noProof/>
                </w:rPr>
                <w:t>-</w:t>
              </w:r>
            </w:fldSimple>
            <w:r w:rsidR="004F65F7">
              <w:rPr>
                <w:noProof/>
              </w:rPr>
              <w:t>04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B755E6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B755E6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593962B5" w:rsidR="000517C9" w:rsidRPr="00077247" w:rsidRDefault="00EA531A" w:rsidP="0094614D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eastAsia="en-GB"/>
              </w:rPr>
              <w:t xml:space="preserve">Similar to </w:t>
            </w:r>
            <w:r w:rsidR="004F0457">
              <w:rPr>
                <w:rFonts w:cs="Arial"/>
                <w:lang w:eastAsia="en-GB"/>
              </w:rPr>
              <w:t xml:space="preserve">the change for TC 6.5.2.1 in </w:t>
            </w:r>
            <w:r>
              <w:rPr>
                <w:rFonts w:cs="Arial"/>
                <w:lang w:eastAsia="en-GB"/>
              </w:rPr>
              <w:t>R5s220</w:t>
            </w:r>
            <w:r w:rsidR="004F0457">
              <w:rPr>
                <w:rFonts w:cs="Arial"/>
                <w:lang w:eastAsia="en-GB"/>
              </w:rPr>
              <w:t>857</w:t>
            </w:r>
            <w:r>
              <w:rPr>
                <w:rFonts w:cs="Arial"/>
                <w:lang w:eastAsia="en-GB"/>
              </w:rPr>
              <w:t xml:space="preserve">, </w:t>
            </w:r>
            <w:r w:rsidR="004F0457">
              <w:rPr>
                <w:rFonts w:cs="Arial"/>
                <w:lang w:eastAsia="en-GB"/>
              </w:rPr>
              <w:t>TC 6.5.2.2</w:t>
            </w:r>
            <w:r w:rsidR="00AA6837">
              <w:rPr>
                <w:rFonts w:cs="Arial"/>
                <w:lang w:eastAsia="en-GB"/>
              </w:rPr>
              <w:t xml:space="preserve"> requires that the function </w:t>
            </w:r>
            <w:proofErr w:type="spellStart"/>
            <w:r w:rsidR="00AA6837">
              <w:rPr>
                <w:rFonts w:cs="Arial"/>
                <w:lang w:eastAsia="en-GB"/>
              </w:rPr>
              <w:t>f_NR_CellInfo_SetPLMN</w:t>
            </w:r>
            <w:proofErr w:type="spellEnd"/>
            <w:r w:rsidR="00AA6837">
              <w:rPr>
                <w:rFonts w:cs="Arial"/>
                <w:lang w:eastAsia="en-GB"/>
              </w:rPr>
              <w:t xml:space="preserve"> be called prior to F_NR_CellInfo_Set_SIB1_SetPNI_NPN_IdentityInfoList to properly configure the </w:t>
            </w:r>
            <w:proofErr w:type="spellStart"/>
            <w:r w:rsidR="00AA6837">
              <w:rPr>
                <w:rFonts w:cs="Arial"/>
                <w:lang w:eastAsia="en-GB"/>
              </w:rPr>
              <w:t>CagInfoList</w:t>
            </w:r>
            <w:proofErr w:type="spellEnd"/>
            <w:r w:rsidR="00AA6837">
              <w:rPr>
                <w:rFonts w:cs="Arial"/>
                <w:lang w:eastAsia="en-GB"/>
              </w:rPr>
              <w:t xml:space="preserve"> IEs.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15806" w14:textId="77777777" w:rsidR="0094614D" w:rsidRDefault="0094614D" w:rsidP="0094614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6C1AAD00" w14:textId="77777777" w:rsidR="0094614D" w:rsidRDefault="0094614D" w:rsidP="0094614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593E356D" w14:textId="02F6EBF3" w:rsidR="000517C9" w:rsidRPr="00077247" w:rsidRDefault="0094614D" w:rsidP="00631249">
            <w:pPr>
              <w:pStyle w:val="CRCoverPage"/>
              <w:spacing w:after="0"/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5E57A3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will fail </w:t>
            </w:r>
            <w:r w:rsidR="00AA6837">
              <w:rPr>
                <w:noProof/>
              </w:rPr>
              <w:t>this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55918094" w:rsidR="00A23329" w:rsidRDefault="00AA6837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6.5.2.2.NR5GC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29FCB298" w:rsidR="0004131F" w:rsidRPr="000077FF" w:rsidRDefault="00D74B3A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>function f_TC_6_5_2_2_NR5GC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061EAE12" w:rsidR="0004131F" w:rsidRPr="00A84AE3" w:rsidRDefault="0094614D" w:rsidP="00A84AE3">
            <w:pPr>
              <w:rPr>
                <w:rFonts w:ascii="Arial" w:hAnsi="Arial"/>
                <w:noProof/>
                <w:lang w:val="en-SG"/>
              </w:rPr>
            </w:pPr>
            <w:r w:rsidRPr="0094614D">
              <w:rPr>
                <w:rFonts w:ascii="Arial" w:hAnsi="Arial"/>
                <w:noProof/>
                <w:lang w:val="en-SG"/>
              </w:rPr>
              <w:t>Similar to the change for TC 6.5.2.1 in R5s220857, TC 6.5.2.2 requires that the function f_NR_CellInfo_SetPLMN be called prior to F_NR_CellInfo_Set_SIB1_SetPNI_NPN_IdentityInfoList to properly configure the CagInfoList IEs.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566" w14:textId="0ECDEB4A" w:rsidR="00454F2D" w:rsidRDefault="00454F2D" w:rsidP="00454F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="004C3979"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="004C3979"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4EC6ED44" w14:textId="77777777" w:rsidR="00454F2D" w:rsidRDefault="00454F2D" w:rsidP="00454F2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408920EC" w14:textId="590C7F5C" w:rsidR="00454F2D" w:rsidRDefault="004C3979" w:rsidP="00454F2D">
            <w:pPr>
              <w:pStyle w:val="CRCoverPage"/>
              <w:spacing w:after="0"/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="00454F2D" w:rsidRPr="00B113A3">
              <w:rPr>
                <w:rFonts w:cs="Arial"/>
                <w:lang w:eastAsia="en-GB"/>
              </w:rPr>
              <w:sym w:font="Wingdings" w:char="F0E0"/>
            </w:r>
            <w:r w:rsidR="00454F2D"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  <w:p w14:paraId="6D861BE5" w14:textId="6D141DC1" w:rsidR="0004131F" w:rsidRPr="00454F2D" w:rsidRDefault="0004131F" w:rsidP="00A84AE3">
            <w:pPr>
              <w:pStyle w:val="CRCoverPage"/>
              <w:spacing w:after="0"/>
              <w:rPr>
                <w:noProof/>
              </w:rPr>
            </w:pP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5CC000AB" w:rsidR="0004131F" w:rsidRPr="00DE397B" w:rsidRDefault="004C3979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</w:t>
            </w:r>
            <w:r w:rsidR="00454F2D">
              <w:rPr>
                <w:rFonts w:ascii="Arial" w:hAnsi="Arial" w:cs="Arial"/>
                <w:lang w:eastAsia="en-GB"/>
              </w:rPr>
              <w:t>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50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f_TC_6_5_2_2_NR5GC() runs on NR5GC_PTC</w:t>
            </w:r>
          </w:p>
          <w:p w14:paraId="61DF5F8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Selection in Automatic Mode</w:t>
            </w:r>
          </w:p>
          <w:p w14:paraId="516019DA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ECCA4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BC7EB39" w14:textId="09543BEA" w:rsid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7F8B458A" w14:textId="1CF7AE8E" w:rsid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2C7D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//Cell2 and Cell4 are CAG Cells. default CAG-ID value used for Cell2, value 2 used for Cell4</w:t>
            </w:r>
          </w:p>
          <w:p w14:paraId="3BE164C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 w14:paraId="50E2FB8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 w14:paraId="64F034F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97CE0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DC8116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tsc_NR_HPLMN_002_11);//PLMN2</w:t>
            </w:r>
          </w:p>
          <w:p w14:paraId="7F515A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tsc_NR_HPLMN_003_21);//PLMN3</w:t>
            </w:r>
          </w:p>
          <w:p w14:paraId="6F0F098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tsc_NR_HPLMN_002_11);//PLMN2  // @sic R5-220531 sic@</w:t>
            </w:r>
          </w:p>
          <w:p w14:paraId="2EEDC36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6E4E148C" w14:textId="4523CBF4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47735B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C53CAC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-88, -88); //FR2 FFS</w:t>
            </w:r>
          </w:p>
          <w:p w14:paraId="2597EBD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-88, -88); //FR2 FFS</w:t>
            </w:r>
          </w:p>
          <w:p w14:paraId="503FA15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-88, -88); //FR2 FFS</w:t>
            </w:r>
          </w:p>
          <w:p w14:paraId="341DB20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-88, -88); //FR2 FFS</w:t>
            </w:r>
          </w:p>
          <w:p w14:paraId="72441A3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9AFE35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2BB05ACA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2797D25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066D677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2E261BF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070C8C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780ABC6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6E4A6E5E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3879092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6600FEE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7E4FE83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5A8D50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1.</w:t>
            </w:r>
          </w:p>
          <w:p w14:paraId="7A5B6D6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0801F3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6E3A804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6.5.2.2.3.2-1 for FR1 and table 6.5.2.2.3.2-2 for FR2</w:t>
            </w:r>
          </w:p>
          <w:p w14:paraId="55583B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(nr_Cell4, tsc_NR_ServingCellSSS_EPRE_FR1, tsc_NR_ServingCellSSS_EPRE_FR2);     //Anritsu TTCN CR R5s220864</w:t>
            </w:r>
          </w:p>
          <w:p w14:paraId="34E7B73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386D76D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5A746A6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F238F0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fl_TC_6_5_2_2_TestBody();</w:t>
            </w:r>
          </w:p>
          <w:p w14:paraId="523382B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D2AB20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09FB65B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C7A14C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427B83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STATE_IDLE_1A);</w:t>
            </w:r>
          </w:p>
          <w:p w14:paraId="52CF9FB7" w14:textId="1775D54A" w:rsidR="00454F2D" w:rsidRPr="0004131F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674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f_TC_6_5_2_2_NR5GC() runs on NR5GC_PTC</w:t>
            </w:r>
          </w:p>
          <w:p w14:paraId="3263269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Selection in Automatic Mode</w:t>
            </w:r>
          </w:p>
          <w:p w14:paraId="20CB6F7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7807D4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751E99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7C7B7B4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834634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(nr_Cell2, tsc_NR_HPLMN_002_11);//PLMN2</w:t>
            </w:r>
          </w:p>
          <w:p w14:paraId="7CD2500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(nr_Cell4, tsc_NR_HPLMN_003_21);//PLMN3</w:t>
            </w:r>
          </w:p>
          <w:p w14:paraId="2B54C1D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(nr_Cell11, tsc_NR_HPLMN_002_11);//PLMN2  // @sic R5-220531 sic@</w:t>
            </w:r>
          </w:p>
          <w:p w14:paraId="6D9DDA1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</w:t>
            </w:r>
          </w:p>
          <w:p w14:paraId="5BC4243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//Cell2 and Cell4 are CAG Cells. default CAG-ID value used for Cell2, value 2 used for Cell4</w:t>
            </w:r>
          </w:p>
          <w:p w14:paraId="0EADD14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f_NR_CellInfo_SetSIB1_SetPNI_NPN_IdentityInfoList(nr_Cell2);</w:t>
            </w:r>
          </w:p>
          <w:p w14:paraId="3D43853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f_NR_CellInfo_SetSIB1_SetPNI_NPN_IdentityInfoList(nr_Cell4, 2);</w:t>
            </w:r>
          </w:p>
          <w:p w14:paraId="625952D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7CBB1C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-88, -88); //FR2 FFS</w:t>
            </w:r>
          </w:p>
          <w:p w14:paraId="7C6F4D6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-88, -88); //FR2 FFS</w:t>
            </w:r>
          </w:p>
          <w:p w14:paraId="54F9077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-88, -88); //FR2 FFS</w:t>
            </w:r>
          </w:p>
          <w:p w14:paraId="709F355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-88, -88); //FR2 FFS</w:t>
            </w:r>
          </w:p>
          <w:p w14:paraId="26CD584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EBFFBA6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1625EC1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47DE1D1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2F0E0DA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492EE93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27B658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966299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7F5722E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4CE2107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79D9EE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14E52A2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368F032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1.</w:t>
            </w:r>
          </w:p>
          <w:p w14:paraId="27786847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1452A5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6576D89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6.5.2.2.3.2-1 for FR1 and table 6.5.2.2.3.2-2 for FR2</w:t>
            </w:r>
          </w:p>
          <w:p w14:paraId="1B6042D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(nr_Cell4, tsc_NR_ServingCellSSS_EPRE_FR1, tsc_NR_ServingCellSSS_EPRE_FR2);     //Anritsu TTCN CR R5s220864</w:t>
            </w:r>
          </w:p>
          <w:p w14:paraId="56F21DF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21741BA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7E55420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7D33CD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fl_TC_6_5_2_2_TestBody();</w:t>
            </w:r>
          </w:p>
          <w:p w14:paraId="6DD201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C9A60C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397F319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F9F623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008901A7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STATE_IDLE_1A);</w:t>
            </w:r>
          </w:p>
          <w:p w14:paraId="4B2FFE31" w14:textId="23111353" w:rsidR="0004131F" w:rsidRPr="0004131F" w:rsidRDefault="001F1403" w:rsidP="001F1403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084CEE19" w14:textId="0A56DD52" w:rsidR="00454F2D" w:rsidRDefault="00454F2D" w:rsidP="0004131F">
      <w:pPr>
        <w:spacing w:after="0"/>
        <w:rPr>
          <w:b/>
          <w:lang w:val="pt-BR"/>
        </w:rPr>
      </w:pPr>
    </w:p>
    <w:p w14:paraId="41755B05" w14:textId="4E31AC8D" w:rsidR="00454F2D" w:rsidRDefault="00454F2D" w:rsidP="0004131F">
      <w:pPr>
        <w:spacing w:after="0"/>
        <w:rPr>
          <w:b/>
          <w:lang w:val="pt-BR"/>
        </w:rPr>
      </w:pPr>
    </w:p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4CF797D5" w14:textId="5188B2CD" w:rsidR="00454F2D" w:rsidRDefault="00454F2D" w:rsidP="0004131F">
      <w:pPr>
        <w:spacing w:after="0"/>
        <w:rPr>
          <w:b/>
          <w:lang w:val="pt-BR"/>
        </w:rPr>
      </w:pPr>
    </w:p>
    <w:p w14:paraId="044035F2" w14:textId="2E6245BA" w:rsidR="00454F2D" w:rsidRDefault="00454F2D" w:rsidP="0004131F">
      <w:pPr>
        <w:spacing w:after="0"/>
        <w:rPr>
          <w:b/>
          <w:lang w:val="pt-BR"/>
        </w:rPr>
      </w:pPr>
    </w:p>
    <w:p w14:paraId="0B19CEFC" w14:textId="782647ED" w:rsidR="00454F2D" w:rsidRDefault="00454F2D" w:rsidP="0004131F">
      <w:pPr>
        <w:spacing w:after="0"/>
        <w:rPr>
          <w:b/>
          <w:lang w:val="pt-BR"/>
        </w:rPr>
      </w:pPr>
    </w:p>
    <w:p w14:paraId="6FA239A5" w14:textId="3D8A542C" w:rsidR="00454F2D" w:rsidRDefault="00454F2D" w:rsidP="0004131F">
      <w:pPr>
        <w:spacing w:after="0"/>
        <w:rPr>
          <w:b/>
          <w:lang w:val="pt-BR"/>
        </w:rPr>
      </w:pPr>
    </w:p>
    <w:p w14:paraId="7ECBDEBE" w14:textId="6E2D1927" w:rsidR="00454F2D" w:rsidRDefault="00454F2D" w:rsidP="0004131F">
      <w:pPr>
        <w:spacing w:after="0"/>
        <w:rPr>
          <w:b/>
          <w:lang w:val="pt-BR"/>
        </w:rPr>
      </w:pPr>
    </w:p>
    <w:p w14:paraId="532AF05E" w14:textId="31542216" w:rsidR="00454F2D" w:rsidRDefault="00454F2D" w:rsidP="0004131F">
      <w:pPr>
        <w:spacing w:after="0"/>
        <w:rPr>
          <w:b/>
          <w:lang w:val="pt-BR"/>
        </w:rPr>
      </w:pPr>
    </w:p>
    <w:p w14:paraId="03AC7AF7" w14:textId="0AF60876" w:rsidR="00454F2D" w:rsidRDefault="00454F2D" w:rsidP="0004131F">
      <w:pPr>
        <w:spacing w:after="0"/>
        <w:rPr>
          <w:b/>
          <w:lang w:val="pt-BR"/>
        </w:rPr>
      </w:pPr>
    </w:p>
    <w:p w14:paraId="1BAF4939" w14:textId="2E98C595" w:rsidR="00454F2D" w:rsidRDefault="00454F2D" w:rsidP="0004131F">
      <w:pPr>
        <w:spacing w:after="0"/>
        <w:rPr>
          <w:b/>
          <w:lang w:val="pt-BR"/>
        </w:rPr>
      </w:pPr>
    </w:p>
    <w:p w14:paraId="35E0AF9C" w14:textId="07BDBC48" w:rsidR="00454F2D" w:rsidRDefault="00454F2D" w:rsidP="0004131F">
      <w:pPr>
        <w:spacing w:after="0"/>
        <w:rPr>
          <w:b/>
          <w:lang w:val="pt-BR"/>
        </w:rPr>
      </w:pPr>
    </w:p>
    <w:p w14:paraId="14ECCA02" w14:textId="5B0E7CE0" w:rsidR="00454F2D" w:rsidRDefault="00454F2D" w:rsidP="0004131F">
      <w:pPr>
        <w:spacing w:after="0"/>
        <w:rPr>
          <w:b/>
          <w:lang w:val="pt-BR"/>
        </w:rPr>
      </w:pPr>
    </w:p>
    <w:p w14:paraId="55D98885" w14:textId="15574CC8" w:rsidR="00454F2D" w:rsidRDefault="00454F2D" w:rsidP="0004131F">
      <w:pPr>
        <w:spacing w:after="0"/>
        <w:rPr>
          <w:b/>
          <w:lang w:val="pt-BR"/>
        </w:rPr>
      </w:pPr>
    </w:p>
    <w:p w14:paraId="51294ECD" w14:textId="38C0E684" w:rsidR="00454F2D" w:rsidRDefault="00454F2D" w:rsidP="0004131F">
      <w:pPr>
        <w:spacing w:after="0"/>
        <w:rPr>
          <w:b/>
          <w:lang w:val="pt-BR"/>
        </w:rPr>
      </w:pPr>
    </w:p>
    <w:p w14:paraId="5B5819D6" w14:textId="5DE4164F" w:rsidR="00454F2D" w:rsidRDefault="00454F2D" w:rsidP="0004131F">
      <w:pPr>
        <w:spacing w:after="0"/>
        <w:rPr>
          <w:b/>
          <w:lang w:val="pt-BR"/>
        </w:rPr>
      </w:pPr>
    </w:p>
    <w:p w14:paraId="1238C04D" w14:textId="2635F728" w:rsidR="00454F2D" w:rsidRDefault="00454F2D" w:rsidP="0004131F">
      <w:pPr>
        <w:spacing w:after="0"/>
        <w:rPr>
          <w:b/>
          <w:lang w:val="pt-BR"/>
        </w:rPr>
      </w:pPr>
    </w:p>
    <w:p w14:paraId="36DB49A6" w14:textId="15A5328F" w:rsidR="00454F2D" w:rsidRDefault="00454F2D" w:rsidP="0004131F">
      <w:pPr>
        <w:spacing w:after="0"/>
        <w:rPr>
          <w:b/>
          <w:lang w:val="pt-BR"/>
        </w:rPr>
      </w:pPr>
    </w:p>
    <w:p w14:paraId="7D9155D6" w14:textId="4B96F44B" w:rsidR="00454F2D" w:rsidRDefault="00454F2D" w:rsidP="0004131F">
      <w:pPr>
        <w:spacing w:after="0"/>
        <w:rPr>
          <w:b/>
          <w:lang w:val="pt-BR"/>
        </w:rPr>
      </w:pPr>
    </w:p>
    <w:p w14:paraId="7926BD54" w14:textId="5E3A48C8" w:rsidR="00454F2D" w:rsidRDefault="00454F2D" w:rsidP="0004131F">
      <w:pPr>
        <w:spacing w:after="0"/>
        <w:rPr>
          <w:b/>
          <w:lang w:val="pt-BR"/>
        </w:rPr>
      </w:pPr>
    </w:p>
    <w:p w14:paraId="7D0717DD" w14:textId="142B791E" w:rsidR="00454F2D" w:rsidRDefault="00454F2D" w:rsidP="0004131F">
      <w:pPr>
        <w:spacing w:after="0"/>
        <w:rPr>
          <w:b/>
          <w:lang w:val="pt-BR"/>
        </w:rPr>
      </w:pPr>
    </w:p>
    <w:p w14:paraId="62D222E0" w14:textId="3290E74F" w:rsidR="00454F2D" w:rsidRDefault="00454F2D" w:rsidP="0004131F">
      <w:pPr>
        <w:spacing w:after="0"/>
        <w:rPr>
          <w:b/>
          <w:lang w:val="pt-BR"/>
        </w:rPr>
      </w:pPr>
    </w:p>
    <w:p w14:paraId="7C0685CE" w14:textId="21483450" w:rsidR="00454F2D" w:rsidRDefault="00454F2D" w:rsidP="0004131F">
      <w:pPr>
        <w:spacing w:after="0"/>
        <w:rPr>
          <w:b/>
          <w:lang w:val="pt-BR"/>
        </w:rPr>
      </w:pPr>
    </w:p>
    <w:p w14:paraId="6A0B99EE" w14:textId="5A1D3A7E" w:rsidR="00454F2D" w:rsidRDefault="00454F2D" w:rsidP="0004131F">
      <w:pPr>
        <w:spacing w:after="0"/>
        <w:rPr>
          <w:b/>
          <w:lang w:val="pt-BR"/>
        </w:rPr>
      </w:pPr>
    </w:p>
    <w:p w14:paraId="2E59D75B" w14:textId="47A780E5" w:rsidR="00454F2D" w:rsidRDefault="00454F2D" w:rsidP="0004131F">
      <w:pPr>
        <w:spacing w:after="0"/>
        <w:rPr>
          <w:b/>
          <w:lang w:val="pt-BR"/>
        </w:rPr>
      </w:pPr>
    </w:p>
    <w:p w14:paraId="0008ABEF" w14:textId="67B8A206" w:rsidR="00454F2D" w:rsidRDefault="00454F2D" w:rsidP="0004131F">
      <w:pPr>
        <w:spacing w:after="0"/>
        <w:rPr>
          <w:b/>
          <w:lang w:val="pt-BR"/>
        </w:rPr>
      </w:pPr>
    </w:p>
    <w:p w14:paraId="312CB4D8" w14:textId="1B22A2D4" w:rsidR="00454F2D" w:rsidRDefault="00454F2D" w:rsidP="0004131F">
      <w:pPr>
        <w:spacing w:after="0"/>
        <w:rPr>
          <w:b/>
          <w:lang w:val="pt-BR"/>
        </w:rPr>
      </w:pPr>
    </w:p>
    <w:p w14:paraId="1ACD691F" w14:textId="55469663" w:rsidR="00454F2D" w:rsidRDefault="00454F2D" w:rsidP="0004131F">
      <w:pPr>
        <w:spacing w:after="0"/>
        <w:rPr>
          <w:b/>
          <w:lang w:val="pt-BR"/>
        </w:rPr>
      </w:pPr>
    </w:p>
    <w:p w14:paraId="100442C9" w14:textId="0E82E54D" w:rsidR="00454F2D" w:rsidRDefault="00454F2D" w:rsidP="0004131F">
      <w:pPr>
        <w:spacing w:after="0"/>
        <w:rPr>
          <w:b/>
          <w:lang w:val="pt-BR"/>
        </w:rPr>
      </w:pPr>
    </w:p>
    <w:p w14:paraId="4EA36B00" w14:textId="6E4CC965" w:rsidR="00454F2D" w:rsidRDefault="00454F2D" w:rsidP="0004131F">
      <w:pPr>
        <w:spacing w:after="0"/>
        <w:rPr>
          <w:b/>
          <w:lang w:val="pt-BR"/>
        </w:rPr>
      </w:pPr>
    </w:p>
    <w:p w14:paraId="12D72533" w14:textId="62BAD298" w:rsidR="00454F2D" w:rsidRDefault="00454F2D" w:rsidP="0004131F">
      <w:pPr>
        <w:spacing w:after="0"/>
        <w:rPr>
          <w:b/>
          <w:lang w:val="pt-BR"/>
        </w:rPr>
      </w:pPr>
    </w:p>
    <w:p w14:paraId="342DEC7C" w14:textId="60D60DAA" w:rsidR="00454F2D" w:rsidRDefault="00454F2D" w:rsidP="0004131F">
      <w:pPr>
        <w:spacing w:after="0"/>
        <w:rPr>
          <w:b/>
          <w:lang w:val="pt-BR"/>
        </w:rPr>
      </w:pPr>
    </w:p>
    <w:p w14:paraId="0ED70A94" w14:textId="6ABD7EBE" w:rsidR="00454F2D" w:rsidRDefault="00454F2D" w:rsidP="0004131F">
      <w:pPr>
        <w:spacing w:after="0"/>
        <w:rPr>
          <w:b/>
          <w:lang w:val="pt-BR"/>
        </w:rPr>
      </w:pPr>
    </w:p>
    <w:p w14:paraId="02B43AF5" w14:textId="57468D1D" w:rsidR="00454F2D" w:rsidRDefault="00454F2D" w:rsidP="0004131F">
      <w:pPr>
        <w:spacing w:after="0"/>
        <w:rPr>
          <w:b/>
          <w:lang w:val="pt-BR"/>
        </w:rPr>
      </w:pPr>
    </w:p>
    <w:p w14:paraId="48A06FA6" w14:textId="4DE8032D" w:rsidR="00454F2D" w:rsidRDefault="00454F2D" w:rsidP="0004131F">
      <w:pPr>
        <w:spacing w:after="0"/>
        <w:rPr>
          <w:b/>
          <w:lang w:val="pt-BR"/>
        </w:rPr>
      </w:pPr>
    </w:p>
    <w:p w14:paraId="58CEC750" w14:textId="0FC12C78" w:rsidR="00454F2D" w:rsidRDefault="00454F2D" w:rsidP="0004131F">
      <w:pPr>
        <w:spacing w:after="0"/>
        <w:rPr>
          <w:b/>
          <w:lang w:val="pt-BR"/>
        </w:rPr>
      </w:pPr>
    </w:p>
    <w:p w14:paraId="00D3BA5C" w14:textId="55A108D4" w:rsidR="00454F2D" w:rsidRDefault="00454F2D" w:rsidP="0004131F">
      <w:pPr>
        <w:spacing w:after="0"/>
        <w:rPr>
          <w:b/>
          <w:lang w:val="pt-BR"/>
        </w:rPr>
      </w:pPr>
    </w:p>
    <w:p w14:paraId="1DDC89B5" w14:textId="309B97C8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633A" w14:textId="77777777" w:rsidR="00560B3A" w:rsidRDefault="00560B3A">
      <w:r>
        <w:separator/>
      </w:r>
    </w:p>
  </w:endnote>
  <w:endnote w:type="continuationSeparator" w:id="0">
    <w:p w14:paraId="690071D4" w14:textId="77777777" w:rsidR="00560B3A" w:rsidRDefault="0056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711F1" w14:textId="77777777" w:rsidR="00560B3A" w:rsidRDefault="00560B3A">
      <w:r>
        <w:separator/>
      </w:r>
    </w:p>
  </w:footnote>
  <w:footnote w:type="continuationSeparator" w:id="0">
    <w:p w14:paraId="7EC2744A" w14:textId="77777777" w:rsidR="00560B3A" w:rsidRDefault="0056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0"/>
  </w:num>
  <w:num w:numId="5" w16cid:durableId="1260721369">
    <w:abstractNumId w:val="6"/>
  </w:num>
  <w:num w:numId="6" w16cid:durableId="51973338">
    <w:abstractNumId w:val="4"/>
  </w:num>
  <w:num w:numId="7" w16cid:durableId="298729749">
    <w:abstractNumId w:val="11"/>
  </w:num>
  <w:num w:numId="8" w16cid:durableId="1885367077">
    <w:abstractNumId w:val="8"/>
  </w:num>
  <w:num w:numId="9" w16cid:durableId="1846432920">
    <w:abstractNumId w:val="9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C8F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0B3A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545A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14D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5E6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2022-08-04T16:33:00Z</dcterms:created>
  <dcterms:modified xsi:type="dcterms:W3CDTF">2022-08-04T16:37:00Z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