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9223E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997B26">
          <w:rPr>
            <w:b/>
            <w:i/>
            <w:noProof/>
            <w:sz w:val="28"/>
          </w:rPr>
          <w:t>71</w:t>
        </w:r>
      </w:fldSimple>
    </w:p>
    <w:p w14:paraId="210A5493" w14:textId="77777777" w:rsidR="00745C21" w:rsidRDefault="002E627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2E62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AA219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997B2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2E62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A0800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</w:t>
            </w:r>
            <w:r w:rsidR="00997B26">
              <w:t>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AF65B" w:rsidR="001E41F3" w:rsidRDefault="00193DBA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2E92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997B26">
              <w:t>3.1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24AAE0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997B26">
              <w:t xml:space="preserve">3.1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AEDCB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997B26">
              <w:t>3.1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E0976A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997B26">
        <w:t>3.1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5ED1D6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997B26">
        <w:t>3.1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FA807D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997B26">
        <w:t>3_1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AE57042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997B26">
        <w:rPr>
          <w:rFonts w:cs="Arial"/>
        </w:rPr>
        <w:t>3_1</w:t>
      </w:r>
      <w:r w:rsidR="00A94FC1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0DB6A56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BF081D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.3.1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92C46"/>
    <w:rsid w:val="00193DBA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2E6273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448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2022-01-24T16:23:00Z</dcterms:created>
  <dcterms:modified xsi:type="dcterms:W3CDTF">2022-08-08T12:13:00Z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