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292" w:rsidRDefault="001D6292" w:rsidP="001D62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R5s220957</w:t>
      </w:r>
      <w:r>
        <w:rPr>
          <w:b/>
          <w:i/>
          <w:noProof/>
          <w:sz w:val="28"/>
        </w:rPr>
        <w:fldChar w:fldCharType="end"/>
      </w:r>
    </w:p>
    <w:p w:rsidR="001D6292" w:rsidRDefault="001D6292" w:rsidP="001D629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6292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6292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6292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:rsidTr="00D50E24">
        <w:tc>
          <w:tcPr>
            <w:tcW w:w="142" w:type="dxa"/>
            <w:tcBorders>
              <w:lef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D6292" w:rsidRPr="00410371" w:rsidRDefault="001D6292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D6292" w:rsidRDefault="001D6292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6292" w:rsidRPr="00410371" w:rsidRDefault="001D6292" w:rsidP="00D50E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D6292" w:rsidRDefault="001D6292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6292" w:rsidRPr="00410371" w:rsidRDefault="001D6292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D6292" w:rsidRDefault="001D6292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6292" w:rsidRPr="00410371" w:rsidRDefault="001D6292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1D6292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1D6292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6292" w:rsidRPr="00F25D98" w:rsidRDefault="001D6292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6292" w:rsidTr="00D50E24">
        <w:tc>
          <w:tcPr>
            <w:tcW w:w="9641" w:type="dxa"/>
            <w:gridSpan w:val="9"/>
          </w:tcPr>
          <w:p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D6292" w:rsidRDefault="001D6292" w:rsidP="001D62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6292" w:rsidTr="00D50E24">
        <w:tc>
          <w:tcPr>
            <w:tcW w:w="2835" w:type="dxa"/>
          </w:tcPr>
          <w:p w:rsidR="001D6292" w:rsidRDefault="001D6292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D6292" w:rsidRDefault="001D6292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6292" w:rsidRDefault="001D6292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6292" w:rsidRDefault="001D6292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D6292" w:rsidRDefault="001D6292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6292" w:rsidRDefault="001D6292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D6292" w:rsidRDefault="001D6292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6292" w:rsidRDefault="001D6292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D6292" w:rsidRDefault="001D6292" w:rsidP="001D62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6292" w:rsidTr="00D50E24">
        <w:tc>
          <w:tcPr>
            <w:tcW w:w="9640" w:type="dxa"/>
            <w:gridSpan w:val="11"/>
          </w:tcPr>
          <w:p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6292" w:rsidRDefault="001D6292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function f_NR_AddMod_1SCell_ENDC</w:t>
            </w:r>
            <w:r>
              <w:fldChar w:fldCharType="end"/>
            </w:r>
          </w:p>
        </w:tc>
      </w:tr>
      <w:tr w:rsidR="001D6292" w:rsidTr="00D50E24">
        <w:tc>
          <w:tcPr>
            <w:tcW w:w="1843" w:type="dxa"/>
            <w:tcBorders>
              <w:lef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:rsidTr="00D50E24">
        <w:tc>
          <w:tcPr>
            <w:tcW w:w="1843" w:type="dxa"/>
            <w:tcBorders>
              <w:left w:val="single" w:sz="4" w:space="0" w:color="auto"/>
            </w:tcBorders>
          </w:tcPr>
          <w:p w:rsidR="001D6292" w:rsidRDefault="001D6292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D6292" w:rsidTr="00D50E24">
        <w:tc>
          <w:tcPr>
            <w:tcW w:w="1843" w:type="dxa"/>
            <w:tcBorders>
              <w:left w:val="single" w:sz="4" w:space="0" w:color="auto"/>
            </w:tcBorders>
          </w:tcPr>
          <w:p w:rsidR="001D6292" w:rsidRDefault="001D6292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D6292" w:rsidTr="00D50E24">
        <w:tc>
          <w:tcPr>
            <w:tcW w:w="1843" w:type="dxa"/>
            <w:tcBorders>
              <w:lef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:rsidTr="00D50E24">
        <w:tc>
          <w:tcPr>
            <w:tcW w:w="1843" w:type="dxa"/>
            <w:tcBorders>
              <w:left w:val="single" w:sz="4" w:space="0" w:color="auto"/>
            </w:tcBorders>
          </w:tcPr>
          <w:p w:rsidR="001D6292" w:rsidRDefault="001D6292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D6292" w:rsidRDefault="001D6292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6292" w:rsidRDefault="001D6292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2022-07-27</w:t>
            </w:r>
            <w:r>
              <w:rPr>
                <w:noProof/>
              </w:rPr>
              <w:fldChar w:fldCharType="end"/>
            </w:r>
          </w:p>
        </w:tc>
      </w:tr>
      <w:tr w:rsidR="001D6292" w:rsidTr="00D50E24">
        <w:tc>
          <w:tcPr>
            <w:tcW w:w="1843" w:type="dxa"/>
            <w:tcBorders>
              <w:lef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D6292" w:rsidRDefault="001D6292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6292" w:rsidRDefault="001D6292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6292" w:rsidRDefault="001D6292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6292" w:rsidRDefault="001D6292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D6292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6292" w:rsidRDefault="001D6292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D6292" w:rsidRDefault="001D6292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6292" w:rsidRPr="007C2097" w:rsidRDefault="001D6292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6292" w:rsidTr="00D50E24">
        <w:tc>
          <w:tcPr>
            <w:tcW w:w="1843" w:type="dxa"/>
          </w:tcPr>
          <w:p w:rsidR="001D6292" w:rsidRDefault="001D6292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6292" w:rsidRDefault="001D6292" w:rsidP="001D62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681FD5">
              <w:rPr>
                <w:rFonts w:cs="Arial"/>
                <w:b/>
                <w:lang w:eastAsia="en-GB"/>
              </w:rPr>
              <w:t>f_NR_AddMod_1SCell_ENDC</w:t>
            </w:r>
            <w:r>
              <w:rPr>
                <w:rFonts w:cs="Arial"/>
                <w:lang w:eastAsia="en-GB"/>
              </w:rPr>
              <w:t xml:space="preserve">, Ul grant configuration is started for Scell if </w:t>
            </w:r>
            <w:r w:rsidRPr="00D2708F">
              <w:rPr>
                <w:rFonts w:cs="Arial"/>
                <w:lang w:eastAsia="en-GB"/>
              </w:rPr>
              <w:t>p_UL_CA</w:t>
            </w:r>
            <w:r>
              <w:rPr>
                <w:rFonts w:cs="Arial"/>
                <w:lang w:eastAsia="en-GB"/>
              </w:rPr>
              <w:t xml:space="preserve"> is set to True . </w:t>
            </w:r>
            <w:r w:rsidRPr="0018224F">
              <w:rPr>
                <w:rFonts w:cs="Arial"/>
                <w:lang w:eastAsia="en-GB"/>
              </w:rPr>
              <w:t>In a case where the UE is not supporting PUCCH</w:t>
            </w:r>
            <w:r>
              <w:rPr>
                <w:rFonts w:cs="Arial"/>
                <w:lang w:eastAsia="en-GB"/>
              </w:rPr>
              <w:t xml:space="preserve"> on Scell</w:t>
            </w:r>
            <w:r w:rsidRPr="0018224F">
              <w:rPr>
                <w:rFonts w:cs="Arial"/>
                <w:lang w:eastAsia="en-GB"/>
              </w:rPr>
              <w:t xml:space="preserve">, the UE </w:t>
            </w:r>
            <w:r>
              <w:rPr>
                <w:rFonts w:cs="Arial"/>
                <w:lang w:eastAsia="en-GB"/>
              </w:rPr>
              <w:t>will not</w:t>
            </w:r>
            <w:r w:rsidRPr="0018224F">
              <w:rPr>
                <w:rFonts w:cs="Arial"/>
                <w:lang w:eastAsia="en-GB"/>
              </w:rPr>
              <w:t xml:space="preserve"> have </w:t>
            </w:r>
            <w:r>
              <w:rPr>
                <w:rFonts w:cs="Arial"/>
                <w:lang w:eastAsia="en-GB"/>
              </w:rPr>
              <w:t xml:space="preserve">PUCCH </w:t>
            </w:r>
            <w:r w:rsidRPr="0018224F">
              <w:rPr>
                <w:rFonts w:cs="Arial"/>
                <w:lang w:eastAsia="en-GB"/>
              </w:rPr>
              <w:t>configuration to initiate SR. Hence it is proposed to add p_UL_CA_ConfigPUCCH also ,as part of check before configuring Ul grant on Scell.</w:t>
            </w:r>
            <w:r>
              <w:rPr>
                <w:rFonts w:cs="Arial"/>
                <w:lang w:eastAsia="en-GB"/>
              </w:rPr>
              <w:t xml:space="preserve"> </w:t>
            </w:r>
          </w:p>
          <w:p w:rsidR="001D6292" w:rsidRPr="00E5624B" w:rsidRDefault="001D6292" w:rsidP="001D629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292" w:rsidRPr="00CF39F2" w:rsidRDefault="001D6292" w:rsidP="001D629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6292" w:rsidRDefault="001D6292" w:rsidP="001D62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681FD5">
              <w:rPr>
                <w:rFonts w:cs="Arial"/>
                <w:b/>
                <w:lang w:eastAsia="en-GB"/>
              </w:rPr>
              <w:t>f_NR_AddMod_1SCell_ENDC</w:t>
            </w:r>
            <w:r w:rsidRPr="00AD3C44">
              <w:rPr>
                <w:rFonts w:cs="Arial"/>
                <w:b/>
                <w:lang w:eastAsia="en-GB"/>
              </w:rPr>
              <w:t xml:space="preserve"> </w:t>
            </w:r>
            <w:r>
              <w:rPr>
                <w:rFonts w:cs="Arial"/>
                <w:b/>
                <w:lang w:eastAsia="en-GB"/>
              </w:rPr>
              <w:t xml:space="preserve">, </w:t>
            </w:r>
            <w:r w:rsidRPr="002B6784">
              <w:rPr>
                <w:rFonts w:cs="Arial"/>
                <w:lang w:eastAsia="en-GB"/>
              </w:rPr>
              <w:t>before calling f_NR_ULGrantConfiguration_Start</w:t>
            </w:r>
            <w:r>
              <w:rPr>
                <w:rFonts w:cs="Arial"/>
                <w:lang w:eastAsia="en-GB"/>
              </w:rPr>
              <w:t xml:space="preserve"> , </w:t>
            </w:r>
            <w:r w:rsidRPr="002B6784">
              <w:rPr>
                <w:rFonts w:cs="Arial"/>
                <w:lang w:eastAsia="en-GB"/>
              </w:rPr>
              <w:t xml:space="preserve">(p_UL_CA and </w:t>
            </w:r>
            <w:r w:rsidRPr="002B6784">
              <w:rPr>
                <w:rFonts w:cs="Arial"/>
                <w:b/>
                <w:lang w:eastAsia="en-GB"/>
              </w:rPr>
              <w:t>p_UL_CA_ConfigPUCCH</w:t>
            </w:r>
            <w:r w:rsidRPr="002B6784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condition is checked</w:t>
            </w:r>
          </w:p>
          <w:p w:rsidR="001D6292" w:rsidRPr="001C574F" w:rsidRDefault="001D6292" w:rsidP="001D629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292" w:rsidRPr="00CF39F2" w:rsidRDefault="001D6292" w:rsidP="001D629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292" w:rsidRPr="00CF39F2" w:rsidRDefault="001D6292" w:rsidP="001D629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1D6292" w:rsidTr="00D50E24">
        <w:tc>
          <w:tcPr>
            <w:tcW w:w="2694" w:type="dxa"/>
            <w:gridSpan w:val="2"/>
          </w:tcPr>
          <w:p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D6292" w:rsidRDefault="001D6292" w:rsidP="001D6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6292" w:rsidRDefault="001D6292" w:rsidP="001D6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7.1.1.3.8.1.ENDC, 7.1.1.3.8.2.ENDC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7.1.1.3.8.3.ENDC</w:t>
            </w:r>
          </w:p>
        </w:tc>
      </w:tr>
      <w:tr w:rsidR="001D6292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292" w:rsidRDefault="001D6292" w:rsidP="001D6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D6292" w:rsidRDefault="001D6292" w:rsidP="001D62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6292" w:rsidRDefault="001D6292" w:rsidP="001D62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D6292" w:rsidRDefault="001D6292" w:rsidP="001D62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6292" w:rsidRDefault="001D6292" w:rsidP="001D62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D6292" w:rsidRDefault="001D6292" w:rsidP="001D6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6292" w:rsidRDefault="001D6292" w:rsidP="001D62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D6292" w:rsidRDefault="001D6292" w:rsidP="001D6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6292" w:rsidRDefault="001D6292" w:rsidP="001D62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292" w:rsidRDefault="001D6292" w:rsidP="001D6292">
            <w:pPr>
              <w:pStyle w:val="CRCoverPage"/>
              <w:spacing w:after="0"/>
              <w:rPr>
                <w:noProof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292" w:rsidRDefault="001D6292" w:rsidP="001D6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6292" w:rsidRPr="008863B9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292" w:rsidRPr="008863B9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D6292" w:rsidRPr="008863B9" w:rsidRDefault="001D6292" w:rsidP="001D62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6292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292" w:rsidRDefault="001D6292" w:rsidP="001D6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98000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1D629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1D6292" w:rsidRPr="004135F1">
        <w:rPr>
          <w:rFonts w:ascii="Arial" w:hAnsi="Arial" w:cs="Arial"/>
          <w:iCs/>
        </w:rPr>
        <w:t>Table of Contents</w:t>
      </w:r>
      <w:r w:rsidR="001D6292">
        <w:tab/>
      </w:r>
      <w:r w:rsidR="001D6292">
        <w:fldChar w:fldCharType="begin"/>
      </w:r>
      <w:r w:rsidR="001D6292">
        <w:instrText xml:space="preserve"> PAGEREF _Toc109800077 \h </w:instrText>
      </w:r>
      <w:r w:rsidR="001D6292">
        <w:fldChar w:fldCharType="separate"/>
      </w:r>
      <w:r w:rsidR="001D6292">
        <w:t>2</w:t>
      </w:r>
      <w:r w:rsidR="001D6292">
        <w:fldChar w:fldCharType="end"/>
      </w:r>
    </w:p>
    <w:p w:rsidR="001D6292" w:rsidRDefault="001D629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135F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135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_Toc109800078 \h </w:instrText>
      </w:r>
      <w:r>
        <w:fldChar w:fldCharType="separate"/>
      </w:r>
      <w:r>
        <w:t>2</w:t>
      </w:r>
      <w:r>
        <w:fldChar w:fldCharType="end"/>
      </w:r>
    </w:p>
    <w:p w:rsidR="001D6292" w:rsidRDefault="001D629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135F1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135F1">
        <w:rPr>
          <w:rFonts w:cs="Arial"/>
          <w:b/>
          <w:color w:val="000000"/>
          <w:lang w:eastAsia="en-GB"/>
        </w:rPr>
        <w:t>Correction to the function f_NR_AddMod_1SCell_ENDC</w:t>
      </w:r>
      <w:r>
        <w:tab/>
      </w:r>
      <w:r>
        <w:fldChar w:fldCharType="begin"/>
      </w:r>
      <w:r>
        <w:instrText xml:space="preserve"> PAGEREF _Toc109800079 \h </w:instrText>
      </w:r>
      <w:r>
        <w:fldChar w:fldCharType="separate"/>
      </w:r>
      <w:r>
        <w:t>2</w:t>
      </w:r>
      <w:r>
        <w:fldChar w:fldCharType="end"/>
      </w:r>
    </w:p>
    <w:p w:rsidR="001D6292" w:rsidRDefault="007A73E5" w:rsidP="001D629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2409"/>
      <w:bookmarkStart w:id="13" w:name="_Hlk107318485"/>
      <w:r w:rsidR="001D6292" w:rsidRPr="001D6292">
        <w:rPr>
          <w:b/>
          <w:lang w:eastAsia="ja-JP"/>
        </w:rPr>
        <w:t xml:space="preserve"> </w:t>
      </w:r>
      <w:bookmarkStart w:id="14" w:name="_Toc109800078"/>
      <w:r w:rsidR="001D6292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</w:p>
    <w:p w:rsidR="001D6292" w:rsidRDefault="001D6292" w:rsidP="001D6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1D6292" w:rsidRDefault="001D6292" w:rsidP="001D6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1D6292" w:rsidRDefault="001D6292" w:rsidP="001D6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3"/>
    <w:p w:rsidR="007A73E5" w:rsidRDefault="007A73E5" w:rsidP="007A73E5">
      <w:pPr>
        <w:rPr>
          <w:b/>
          <w:sz w:val="24"/>
          <w:lang w:eastAsia="ja-JP"/>
        </w:rPr>
      </w:pPr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0980007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</w:t>
      </w:r>
      <w:r w:rsidR="00AE6E02">
        <w:rPr>
          <w:rFonts w:cs="Arial"/>
          <w:b/>
          <w:color w:val="000000"/>
          <w:lang w:eastAsia="en-GB"/>
        </w:rPr>
        <w:t xml:space="preserve">function </w:t>
      </w:r>
      <w:r w:rsidR="00AE6E02" w:rsidRPr="00FB7B8A">
        <w:rPr>
          <w:rFonts w:cs="Arial"/>
          <w:b/>
          <w:color w:val="000000"/>
          <w:lang w:eastAsia="en-GB"/>
        </w:rPr>
        <w:t>f_NR_AddMod_1SCell_ENDC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282BE1" w:rsidRDefault="00FB7B8A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82BE1">
              <w:rPr>
                <w:rFonts w:cs="Arial"/>
                <w:lang w:eastAsia="en-GB"/>
              </w:rPr>
              <w:t>f_NR_AddMod_1SCell_ENDC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6A" w:rsidRPr="00FF20F3" w:rsidRDefault="007E1501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681FD5">
              <w:rPr>
                <w:rFonts w:cs="Arial"/>
                <w:b/>
                <w:lang w:eastAsia="en-GB"/>
              </w:rPr>
              <w:t>f_NR_AddMod_1SCell_ENDC</w:t>
            </w:r>
            <w:r>
              <w:rPr>
                <w:rFonts w:cs="Arial"/>
                <w:lang w:eastAsia="en-GB"/>
              </w:rPr>
              <w:t xml:space="preserve">, Ul grant configuration is started for Scell if </w:t>
            </w:r>
            <w:r w:rsidRPr="00D2708F">
              <w:rPr>
                <w:rFonts w:cs="Arial"/>
                <w:lang w:eastAsia="en-GB"/>
              </w:rPr>
              <w:t>p_UL_CA</w:t>
            </w:r>
            <w:r>
              <w:rPr>
                <w:rFonts w:cs="Arial"/>
                <w:lang w:eastAsia="en-GB"/>
              </w:rPr>
              <w:t xml:space="preserve"> is set to True . </w:t>
            </w:r>
            <w:r w:rsidRPr="0018224F">
              <w:rPr>
                <w:rFonts w:cs="Arial"/>
                <w:lang w:eastAsia="en-GB"/>
              </w:rPr>
              <w:t>In a case where the UE is not supporting PUCCH</w:t>
            </w:r>
            <w:r>
              <w:rPr>
                <w:rFonts w:cs="Arial"/>
                <w:lang w:eastAsia="en-GB"/>
              </w:rPr>
              <w:t xml:space="preserve"> on Scell</w:t>
            </w:r>
            <w:r w:rsidRPr="0018224F">
              <w:rPr>
                <w:rFonts w:cs="Arial"/>
                <w:lang w:eastAsia="en-GB"/>
              </w:rPr>
              <w:t xml:space="preserve">, the UE </w:t>
            </w:r>
            <w:r>
              <w:rPr>
                <w:rFonts w:cs="Arial"/>
                <w:lang w:eastAsia="en-GB"/>
              </w:rPr>
              <w:t>will not</w:t>
            </w:r>
            <w:r w:rsidRPr="0018224F">
              <w:rPr>
                <w:rFonts w:cs="Arial"/>
                <w:lang w:eastAsia="en-GB"/>
              </w:rPr>
              <w:t xml:space="preserve"> have </w:t>
            </w:r>
            <w:r>
              <w:rPr>
                <w:rFonts w:cs="Arial"/>
                <w:lang w:eastAsia="en-GB"/>
              </w:rPr>
              <w:t xml:space="preserve">PUCCH </w:t>
            </w:r>
            <w:r w:rsidRPr="0018224F">
              <w:rPr>
                <w:rFonts w:cs="Arial"/>
                <w:lang w:eastAsia="en-GB"/>
              </w:rPr>
              <w:t>configuration to initiate SR. Hence it is proposed to add p_UL_CA_ConfigPUCCH also ,as part of check before configuring Ul grant on Scell.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B90" w:rsidRDefault="007F5B90" w:rsidP="007F5B9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681FD5">
              <w:rPr>
                <w:rFonts w:cs="Arial"/>
                <w:b/>
                <w:lang w:eastAsia="en-GB"/>
              </w:rPr>
              <w:t>f_NR_AddMod_1SCell_ENDC</w:t>
            </w:r>
            <w:r w:rsidRPr="00AD3C44">
              <w:rPr>
                <w:rFonts w:cs="Arial"/>
                <w:b/>
                <w:lang w:eastAsia="en-GB"/>
              </w:rPr>
              <w:t xml:space="preserve"> </w:t>
            </w:r>
            <w:r>
              <w:rPr>
                <w:rFonts w:cs="Arial"/>
                <w:b/>
                <w:lang w:eastAsia="en-GB"/>
              </w:rPr>
              <w:t xml:space="preserve">, </w:t>
            </w:r>
            <w:r w:rsidRPr="002B6784">
              <w:rPr>
                <w:rFonts w:cs="Arial"/>
                <w:lang w:eastAsia="en-GB"/>
              </w:rPr>
              <w:t>before calling f_NR_ULGrantConfiguration_Start</w:t>
            </w:r>
            <w:r>
              <w:rPr>
                <w:rFonts w:cs="Arial"/>
                <w:lang w:eastAsia="en-GB"/>
              </w:rPr>
              <w:t xml:space="preserve"> , </w:t>
            </w:r>
            <w:r w:rsidRPr="002B6784">
              <w:rPr>
                <w:rFonts w:cs="Arial"/>
                <w:lang w:eastAsia="en-GB"/>
              </w:rPr>
              <w:t xml:space="preserve">(p_UL_CA and </w:t>
            </w:r>
            <w:r w:rsidRPr="002B6784">
              <w:rPr>
                <w:rFonts w:cs="Arial"/>
                <w:b/>
                <w:lang w:eastAsia="en-GB"/>
              </w:rPr>
              <w:t>p_UL_CA_ConfigPUCCH</w:t>
            </w:r>
            <w:r w:rsidRPr="002B6784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condition is checked</w:t>
            </w:r>
          </w:p>
          <w:p w:rsidR="00826B27" w:rsidRPr="00A72665" w:rsidRDefault="00826B27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F263A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F263A5">
              <w:rPr>
                <w:rFonts w:ascii="Arial" w:hAnsi="Arial" w:cs="Arial"/>
                <w:lang w:eastAsia="en-GB"/>
              </w:rPr>
              <w:t>NR_CommonFunctions_ENDC_CA.ttcn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function f_NR_AddMod_1SCell_ENDC(NR_CellId_Type  p_PSCell,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NR_CellId_Type  p_SCell,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SCellIndex p_SCellIndex := tsc_SCellIndex_2,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NR_RadioBearerList_Type p_SS_RadioBearerList := omit,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NR_RLC_BearerToAddModList_Type p_NR_RLC_BearerToAddModList := omit,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RadioBearerConfig p_RadioBearerConfig := omit,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boolean p_UL_CA := false,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template(omit) ServingCellConfig.sCellDeactivationTimer p_SCellDeactivationTimer := omit,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boolean p_UL_CA_ConfigPUCCH := true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runs on NR_BASE_PTC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R5-214764 : added p_UL_CA_ConfigPUCCH sic@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v_SCGConfig := f_NR_GetSCGConfig_SCellAdd(p_SCell, p_SCellIndex, p_UL_CA, p_SCellDeactivationTimer, -, p_UL_CA_ConfigPUCCH);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(isvalue(p_NR_RLC_BearerToAddModList)) {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v_SCGConfig.rlc_BearerToAddModList:= p_NR_RLC_BearerToAddModList;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f_NR_ConfigPCell_AddRelSCells(p_PSCell, {p_SCell}, tsc_SCellIndex_1, cs_TimingInfo_Now, f_NR_CellInfo_GetRNTI(p_PSCell), p_SS_RadioBearerList);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f_NR_ConfigSCell(p_SCell,v_SCGConfig, cs_TimingInfo_Now);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//Send RRC Reconfiguration on E-UTRA side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f_NR_SendRRCReconfigurationContentsToEUTRA(p_RadioBearerConfig, v_SCGConfig);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if (p_UL_CA) {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f_NR_ULGrantConfiguration_Start(p_SCell);</w:t>
            </w:r>
          </w:p>
          <w:p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25AB" w:rsidRPr="00411FB9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function f_NR_AddMod_1SCell_ENDC(NR_CellId_Type  p_PSCell,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NR_CellId_Type  p_SCell,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SCellIndex p_SCellIndex := tsc_SCellIndex_2,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NR_RadioBearerList_Type p_SS_RadioBearerList := omit,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NR_RLC_BearerToAddModList_Type p_NR_RLC_BearerToAddModList := omit,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RadioBearerConfig p_RadioBearerConfig := omit,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boolean p_UL_CA := false,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template(omit) ServingCellConfig.sCellDeactivationTimer p_SCellDeactivationTimer := omit,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boolean p_UL_CA_ConfigPUCCH := true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runs on NR_BASE_PTC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 //@sic R5-214764 : added p_UL_CA_ConfigPUCCH sic@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v_SCGConfig := f_NR_GetSCGConfig_SCellAdd(p_SCell, p_SCellIndex, p_UL_CA, p_SCellDeactivationTimer, -, p_UL_CA_ConfigPUCCH);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(isvalue(p_NR_RLC_BearerToAddModList)) {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v_SCGConfig.rlc_BearerToAddModList:= p_NR_RLC_BearerToAddModList;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f_NR_ConfigPCell_AddRelSCells(p_PSCell, {p_SCell}, tsc_SCellIndex_1, cs_TimingInfo_Now, f_NR_CellInfo_GetRNTI(p_PSCell), p_SS_RadioBearerList);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f_NR_ConfigSCell(p_SCell,v_SCGConfig, cs_TimingInfo_Now);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//Send RRC Reconfiguration on E-UTRA side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f_NR_SendRRCReconfigurationContentsToEUTRA(p_RadioBearerConfig, v_SCGConfig);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if (p_UL_CA </w:t>
            </w:r>
            <w:r w:rsidRPr="00EA4D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and p_UL_CA_ConfigPUCCH</w:t>
            </w: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) { //WA#WI=971353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f_NR_ULGrantConfiguration_Start(p_SCell);</w:t>
            </w:r>
          </w:p>
          <w:p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25AB" w:rsidRPr="00DA356D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FAB" w:rsidRDefault="00776FAB">
      <w:r>
        <w:separator/>
      </w:r>
    </w:p>
  </w:endnote>
  <w:endnote w:type="continuationSeparator" w:id="0">
    <w:p w:rsidR="00776FAB" w:rsidRDefault="0077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FAB" w:rsidRDefault="00776FAB">
      <w:r>
        <w:separator/>
      </w:r>
    </w:p>
  </w:footnote>
  <w:footnote w:type="continuationSeparator" w:id="0">
    <w:p w:rsidR="00776FAB" w:rsidRDefault="0077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52DFB"/>
    <w:multiLevelType w:val="hybridMultilevel"/>
    <w:tmpl w:val="AE0C74D8"/>
    <w:lvl w:ilvl="0" w:tplc="27AA2FF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2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6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06CA1"/>
    <w:multiLevelType w:val="hybridMultilevel"/>
    <w:tmpl w:val="EEE4526C"/>
    <w:lvl w:ilvl="0" w:tplc="4E301C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2"/>
  </w:num>
  <w:num w:numId="5">
    <w:abstractNumId w:val="14"/>
  </w:num>
  <w:num w:numId="6">
    <w:abstractNumId w:val="23"/>
  </w:num>
  <w:num w:numId="7">
    <w:abstractNumId w:val="35"/>
  </w:num>
  <w:num w:numId="8">
    <w:abstractNumId w:val="9"/>
  </w:num>
  <w:num w:numId="9">
    <w:abstractNumId w:val="21"/>
  </w:num>
  <w:num w:numId="10">
    <w:abstractNumId w:val="43"/>
  </w:num>
  <w:num w:numId="11">
    <w:abstractNumId w:val="17"/>
  </w:num>
  <w:num w:numId="12">
    <w:abstractNumId w:val="25"/>
  </w:num>
  <w:num w:numId="13">
    <w:abstractNumId w:val="3"/>
  </w:num>
  <w:num w:numId="14">
    <w:abstractNumId w:val="19"/>
  </w:num>
  <w:num w:numId="15">
    <w:abstractNumId w:val="1"/>
  </w:num>
  <w:num w:numId="16">
    <w:abstractNumId w:val="2"/>
  </w:num>
  <w:num w:numId="17">
    <w:abstractNumId w:val="7"/>
  </w:num>
  <w:num w:numId="18">
    <w:abstractNumId w:val="26"/>
  </w:num>
  <w:num w:numId="19">
    <w:abstractNumId w:val="42"/>
  </w:num>
  <w:num w:numId="20">
    <w:abstractNumId w:val="34"/>
  </w:num>
  <w:num w:numId="21">
    <w:abstractNumId w:val="11"/>
  </w:num>
  <w:num w:numId="22">
    <w:abstractNumId w:val="28"/>
  </w:num>
  <w:num w:numId="23">
    <w:abstractNumId w:val="33"/>
  </w:num>
  <w:num w:numId="24">
    <w:abstractNumId w:val="18"/>
  </w:num>
  <w:num w:numId="25">
    <w:abstractNumId w:val="31"/>
  </w:num>
  <w:num w:numId="26">
    <w:abstractNumId w:val="4"/>
  </w:num>
  <w:num w:numId="27">
    <w:abstractNumId w:val="6"/>
  </w:num>
  <w:num w:numId="28">
    <w:abstractNumId w:val="27"/>
  </w:num>
  <w:num w:numId="29">
    <w:abstractNumId w:val="38"/>
  </w:num>
  <w:num w:numId="30">
    <w:abstractNumId w:val="13"/>
  </w:num>
  <w:num w:numId="31">
    <w:abstractNumId w:val="5"/>
  </w:num>
  <w:num w:numId="32">
    <w:abstractNumId w:val="16"/>
  </w:num>
  <w:num w:numId="33">
    <w:abstractNumId w:val="0"/>
  </w:num>
  <w:num w:numId="34">
    <w:abstractNumId w:val="39"/>
  </w:num>
  <w:num w:numId="35">
    <w:abstractNumId w:val="24"/>
  </w:num>
  <w:num w:numId="36">
    <w:abstractNumId w:val="20"/>
  </w:num>
  <w:num w:numId="37">
    <w:abstractNumId w:val="37"/>
  </w:num>
  <w:num w:numId="38">
    <w:abstractNumId w:val="15"/>
  </w:num>
  <w:num w:numId="39">
    <w:abstractNumId w:val="29"/>
  </w:num>
  <w:num w:numId="40">
    <w:abstractNumId w:val="12"/>
  </w:num>
  <w:num w:numId="41">
    <w:abstractNumId w:val="40"/>
  </w:num>
  <w:num w:numId="42">
    <w:abstractNumId w:val="32"/>
  </w:num>
  <w:num w:numId="43">
    <w:abstractNumId w:val="36"/>
  </w:num>
  <w:num w:numId="44">
    <w:abstractNumId w:val="30"/>
  </w:num>
  <w:num w:numId="45">
    <w:abstractNumId w:val="44"/>
  </w:num>
  <w:num w:numId="46">
    <w:abstractNumId w:val="8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4C0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D6292"/>
    <w:rsid w:val="001E3D37"/>
    <w:rsid w:val="001E41F3"/>
    <w:rsid w:val="001F0D28"/>
    <w:rsid w:val="001F1817"/>
    <w:rsid w:val="001F406A"/>
    <w:rsid w:val="001F5134"/>
    <w:rsid w:val="001F6A59"/>
    <w:rsid w:val="002040A1"/>
    <w:rsid w:val="00205A6F"/>
    <w:rsid w:val="00214573"/>
    <w:rsid w:val="00220349"/>
    <w:rsid w:val="00221C5A"/>
    <w:rsid w:val="0022339A"/>
    <w:rsid w:val="00223B81"/>
    <w:rsid w:val="002266ED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3336"/>
    <w:rsid w:val="00275D12"/>
    <w:rsid w:val="00282BE1"/>
    <w:rsid w:val="00284FEB"/>
    <w:rsid w:val="002860C4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E3519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D1466"/>
    <w:rsid w:val="003D1BC0"/>
    <w:rsid w:val="003E0B29"/>
    <w:rsid w:val="003E1A36"/>
    <w:rsid w:val="003E51C2"/>
    <w:rsid w:val="003F0DB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2D42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2966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73"/>
    <w:rsid w:val="00662F93"/>
    <w:rsid w:val="00666EE9"/>
    <w:rsid w:val="00667016"/>
    <w:rsid w:val="006723CA"/>
    <w:rsid w:val="00681FD5"/>
    <w:rsid w:val="0068444E"/>
    <w:rsid w:val="00686F06"/>
    <w:rsid w:val="00690904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E21FB"/>
    <w:rsid w:val="006E4465"/>
    <w:rsid w:val="006E5627"/>
    <w:rsid w:val="006E623A"/>
    <w:rsid w:val="006E7773"/>
    <w:rsid w:val="006F0958"/>
    <w:rsid w:val="006F0E88"/>
    <w:rsid w:val="006F141C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41E5D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76FAB"/>
    <w:rsid w:val="00784FE8"/>
    <w:rsid w:val="00792342"/>
    <w:rsid w:val="00792398"/>
    <w:rsid w:val="00793772"/>
    <w:rsid w:val="007977A8"/>
    <w:rsid w:val="007A20B3"/>
    <w:rsid w:val="007A73E5"/>
    <w:rsid w:val="007B02EC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1501"/>
    <w:rsid w:val="007E18FE"/>
    <w:rsid w:val="007E64BC"/>
    <w:rsid w:val="007F0389"/>
    <w:rsid w:val="007F3701"/>
    <w:rsid w:val="007F5B90"/>
    <w:rsid w:val="007F7259"/>
    <w:rsid w:val="00800A71"/>
    <w:rsid w:val="00801700"/>
    <w:rsid w:val="00801CF0"/>
    <w:rsid w:val="008040A8"/>
    <w:rsid w:val="008058E1"/>
    <w:rsid w:val="0081160A"/>
    <w:rsid w:val="008138C4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0B40"/>
    <w:rsid w:val="0085441A"/>
    <w:rsid w:val="00857495"/>
    <w:rsid w:val="008626E7"/>
    <w:rsid w:val="008653B9"/>
    <w:rsid w:val="00870EE7"/>
    <w:rsid w:val="0087510D"/>
    <w:rsid w:val="00875564"/>
    <w:rsid w:val="00880F55"/>
    <w:rsid w:val="008823E0"/>
    <w:rsid w:val="00883A39"/>
    <w:rsid w:val="008863B9"/>
    <w:rsid w:val="0089088C"/>
    <w:rsid w:val="0089338A"/>
    <w:rsid w:val="00895087"/>
    <w:rsid w:val="008A2B56"/>
    <w:rsid w:val="008A45A6"/>
    <w:rsid w:val="008B2743"/>
    <w:rsid w:val="008B2A57"/>
    <w:rsid w:val="008D4141"/>
    <w:rsid w:val="008D62BC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A53"/>
    <w:rsid w:val="009179C3"/>
    <w:rsid w:val="0092709E"/>
    <w:rsid w:val="00933157"/>
    <w:rsid w:val="009332D4"/>
    <w:rsid w:val="00934F8D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422F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1FBD"/>
    <w:rsid w:val="00A72118"/>
    <w:rsid w:val="00A72665"/>
    <w:rsid w:val="00A7410A"/>
    <w:rsid w:val="00A7583C"/>
    <w:rsid w:val="00A7671C"/>
    <w:rsid w:val="00A8049F"/>
    <w:rsid w:val="00A81EA3"/>
    <w:rsid w:val="00A823AB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61D6"/>
    <w:rsid w:val="00AD7555"/>
    <w:rsid w:val="00AE6E02"/>
    <w:rsid w:val="00AE78D5"/>
    <w:rsid w:val="00AF3716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4EDD"/>
    <w:rsid w:val="00B454F7"/>
    <w:rsid w:val="00B51BA6"/>
    <w:rsid w:val="00B52828"/>
    <w:rsid w:val="00B54720"/>
    <w:rsid w:val="00B5725C"/>
    <w:rsid w:val="00B67B97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A67F9"/>
    <w:rsid w:val="00BB1BF6"/>
    <w:rsid w:val="00BB5645"/>
    <w:rsid w:val="00BB5DFC"/>
    <w:rsid w:val="00BC00D3"/>
    <w:rsid w:val="00BC40B1"/>
    <w:rsid w:val="00BD1A23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38C"/>
    <w:rsid w:val="00C13D0C"/>
    <w:rsid w:val="00C2142E"/>
    <w:rsid w:val="00C23C46"/>
    <w:rsid w:val="00C259BF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6F00"/>
    <w:rsid w:val="00DB1C0D"/>
    <w:rsid w:val="00DB3570"/>
    <w:rsid w:val="00DB3586"/>
    <w:rsid w:val="00DB440E"/>
    <w:rsid w:val="00DB72F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DF6E9B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752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2487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4D62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263A5"/>
    <w:rsid w:val="00F300FB"/>
    <w:rsid w:val="00F45D31"/>
    <w:rsid w:val="00F510C9"/>
    <w:rsid w:val="00F5365A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565F"/>
    <w:rsid w:val="00F95DCB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B7AC7"/>
    <w:rsid w:val="00FB7B8A"/>
    <w:rsid w:val="00FC3E53"/>
    <w:rsid w:val="00FC75B0"/>
    <w:rsid w:val="00FD22E5"/>
    <w:rsid w:val="00FD44EF"/>
    <w:rsid w:val="00FD7BE3"/>
    <w:rsid w:val="00FE05DB"/>
    <w:rsid w:val="00FE3228"/>
    <w:rsid w:val="00FE668F"/>
    <w:rsid w:val="00FF20F3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F481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D4EC3-FF88-43F4-A740-3F3CFAF08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1100</Words>
  <Characters>6273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2022-07-27T06:41:00Z</dcterms:created>
  <dcterms:modified xsi:type="dcterms:W3CDTF">2022-07-27T06:41:00Z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2022-07-27T06:37:53Z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f2341ac3-73d6-4f85-a351-92926d338780</vt:lpwstr>
  </property>
  <property fmtid="{D5CDD505-2E9C-101B-9397-08002B2CF9AE}" pid="27" name="MSIP_Label_9764cdcd-3664-4d05-9615-7cbf65a4f0a8_ContentBits">
    <vt:lpwstr>0</vt:lpwstr>
  </property>
</Properties>
</file>