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472A19DF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 w:rsidR="00DC4393">
          <w:rPr>
            <w:b/>
            <w:i/>
            <w:noProof/>
            <w:sz w:val="28"/>
          </w:rPr>
          <w:t>R5s220</w:t>
        </w:r>
        <w:r w:rsidR="00A00644">
          <w:rPr>
            <w:b/>
            <w:i/>
            <w:noProof/>
            <w:sz w:val="28"/>
          </w:rPr>
          <w:t>896</w:t>
        </w:r>
      </w:fldSimple>
    </w:p>
    <w:p w14:paraId="210A5493" w14:textId="77777777" w:rsidR="00745C21" w:rsidRDefault="00D624D1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D624D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38.523-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2EA1AC" w:rsidR="0095746E" w:rsidRPr="00410371" w:rsidRDefault="0021430A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090A0D">
              <w:rPr>
                <w:b/>
                <w:noProof/>
                <w:sz w:val="28"/>
              </w:rPr>
              <w:t>5</w:t>
            </w:r>
            <w:r w:rsidR="00A44149">
              <w:rPr>
                <w:b/>
                <w:noProof/>
                <w:sz w:val="28"/>
              </w:rPr>
              <w:t>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D04F47" w:rsidR="001E41F3" w:rsidRPr="00745C21" w:rsidRDefault="00A00644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F090FC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A00644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828174" w:rsidR="001E41F3" w:rsidRDefault="00A44149" w:rsidP="00B7489A">
            <w:pPr>
              <w:pStyle w:val="CRCoverPage"/>
              <w:spacing w:after="0"/>
              <w:rPr>
                <w:noProof/>
              </w:rPr>
            </w:pPr>
            <w:r w:rsidRPr="00A44149">
              <w:t>Correction for 5G NAS type definitions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848BEA" w:rsidR="001E41F3" w:rsidRDefault="00511C6D" w:rsidP="003C7EE9">
            <w:pPr>
              <w:pStyle w:val="CRCoverPage"/>
              <w:spacing w:after="0"/>
              <w:rPr>
                <w:noProof/>
              </w:rPr>
            </w:pPr>
            <w:r w:rsidRPr="00511C6D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FF0723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BD4675">
              <w:rPr>
                <w:noProof/>
              </w:rPr>
              <w:t>05-</w:t>
            </w:r>
            <w:r w:rsidR="00A44149">
              <w:rPr>
                <w:noProof/>
              </w:rPr>
              <w:t>1</w:t>
            </w:r>
            <w:r w:rsidR="00480EFE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D624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0EF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80EFE" w:rsidRDefault="00480EFE" w:rsidP="00480E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D0B713" w14:textId="77777777" w:rsidR="00480EFE" w:rsidRDefault="00480EFE" w:rsidP="00480EFE">
            <w:pPr>
              <w:pStyle w:val="B2"/>
              <w:ind w:left="0" w:firstLine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According to 24.501 9.11.3.38, the field standradized access category in </w:t>
            </w:r>
            <w:r w:rsidRPr="00CC2278">
              <w:rPr>
                <w:rFonts w:ascii="Arial" w:hAnsi="Arial"/>
                <w:noProof/>
              </w:rPr>
              <w:t>Operator-defined access category definition</w:t>
            </w:r>
            <w:r>
              <w:rPr>
                <w:rFonts w:ascii="Arial" w:hAnsi="Arial"/>
                <w:noProof/>
              </w:rPr>
              <w:t xml:space="preserve"> may or may not be included, depending on the value of </w:t>
            </w:r>
            <w:r w:rsidRPr="00CC2278">
              <w:rPr>
                <w:rFonts w:ascii="Arial" w:hAnsi="Arial"/>
                <w:noProof/>
              </w:rPr>
              <w:t>Presence of standardized access category (PSAC)</w:t>
            </w:r>
            <w:r>
              <w:rPr>
                <w:rFonts w:ascii="Arial" w:hAnsi="Arial"/>
                <w:noProof/>
              </w:rPr>
              <w:t xml:space="preserve"> field. This means the octet a* in figure 9.11.3.38.2 can be omitted.</w:t>
            </w:r>
          </w:p>
          <w:p w14:paraId="4E0C38D5" w14:textId="77777777" w:rsidR="00480EFE" w:rsidRDefault="00480EFE" w:rsidP="00480EFE">
            <w:pPr>
              <w:pStyle w:val="B2"/>
              <w:ind w:left="0" w:firstLine="0"/>
              <w:rPr>
                <w:rFonts w:ascii="Arial" w:hAnsi="Arial"/>
                <w:noProof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709"/>
              <w:gridCol w:w="709"/>
              <w:gridCol w:w="709"/>
              <w:gridCol w:w="709"/>
              <w:gridCol w:w="709"/>
              <w:gridCol w:w="709"/>
              <w:gridCol w:w="709"/>
              <w:gridCol w:w="709"/>
              <w:gridCol w:w="1185"/>
            </w:tblGrid>
            <w:tr w:rsidR="00480EFE" w14:paraId="20CE8B6A" w14:textId="77777777" w:rsidTr="006B1E4E">
              <w:trPr>
                <w:cantSplit/>
                <w:jc w:val="center"/>
              </w:trPr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45ED108E" w14:textId="77777777" w:rsidR="00480EFE" w:rsidRDefault="00480EFE" w:rsidP="00480EFE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8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32A0F4DF" w14:textId="77777777" w:rsidR="00480EFE" w:rsidRDefault="00480EFE" w:rsidP="00480EFE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7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63DEEE52" w14:textId="77777777" w:rsidR="00480EFE" w:rsidRDefault="00480EFE" w:rsidP="00480EFE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6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7A699B6C" w14:textId="77777777" w:rsidR="00480EFE" w:rsidRDefault="00480EFE" w:rsidP="00480EFE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407C840E" w14:textId="77777777" w:rsidR="00480EFE" w:rsidRDefault="00480EFE" w:rsidP="00480EFE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4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03E2F6D0" w14:textId="77777777" w:rsidR="00480EFE" w:rsidRDefault="00480EFE" w:rsidP="00480EFE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3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3523485A" w14:textId="77777777" w:rsidR="00480EFE" w:rsidRDefault="00480EFE" w:rsidP="00480EFE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259B86C7" w14:textId="77777777" w:rsidR="00480EFE" w:rsidRDefault="00480EFE" w:rsidP="00480EFE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1</w:t>
                  </w:r>
                </w:p>
              </w:tc>
              <w:tc>
                <w:tcPr>
                  <w:tcW w:w="11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8E5137" w14:textId="77777777" w:rsidR="00480EFE" w:rsidRDefault="00480EFE" w:rsidP="00480EFE">
                  <w:pPr>
                    <w:rPr>
                      <w:lang w:eastAsia="en-GB"/>
                    </w:rPr>
                  </w:pPr>
                </w:p>
              </w:tc>
            </w:tr>
            <w:tr w:rsidR="00480EFE" w14:paraId="454B758C" w14:textId="77777777" w:rsidTr="006B1E4E">
              <w:trPr>
                <w:cantSplit/>
                <w:jc w:val="center"/>
              </w:trPr>
              <w:tc>
                <w:tcPr>
                  <w:tcW w:w="5672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2EC73295" w14:textId="77777777" w:rsidR="00480EFE" w:rsidRDefault="00480EFE" w:rsidP="00480EFE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Length of operator-defined access category definition contents</w:t>
                  </w:r>
                </w:p>
              </w:tc>
              <w:tc>
                <w:tcPr>
                  <w:tcW w:w="1185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2AEC4623" w14:textId="77777777" w:rsidR="00480EFE" w:rsidRDefault="00480EFE" w:rsidP="00480EFE">
                  <w:pPr>
                    <w:pStyle w:val="TAL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octet 4</w:t>
                  </w:r>
                </w:p>
              </w:tc>
            </w:tr>
            <w:tr w:rsidR="00480EFE" w14:paraId="5424AE7F" w14:textId="77777777" w:rsidTr="006B1E4E">
              <w:trPr>
                <w:cantSplit/>
                <w:jc w:val="center"/>
              </w:trPr>
              <w:tc>
                <w:tcPr>
                  <w:tcW w:w="5672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E9449D" w14:textId="77777777" w:rsidR="00480EFE" w:rsidRDefault="00480EFE" w:rsidP="00480EFE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Precedence value</w:t>
                  </w:r>
                </w:p>
              </w:tc>
              <w:tc>
                <w:tcPr>
                  <w:tcW w:w="1185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61FA232F" w14:textId="77777777" w:rsidR="00480EFE" w:rsidRDefault="00480EFE" w:rsidP="00480EFE">
                  <w:pPr>
                    <w:pStyle w:val="TAL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octet 5</w:t>
                  </w:r>
                </w:p>
              </w:tc>
            </w:tr>
            <w:tr w:rsidR="00480EFE" w14:paraId="60F6E073" w14:textId="77777777" w:rsidTr="006B1E4E">
              <w:trPr>
                <w:cantSplit/>
                <w:jc w:val="center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47119C" w14:textId="77777777" w:rsidR="00480EFE" w:rsidRDefault="00480EFE" w:rsidP="00480EFE">
                  <w:pPr>
                    <w:pStyle w:val="TAC"/>
                    <w:rPr>
                      <w:rFonts w:cs="Arial"/>
                      <w:lang w:eastAsia="en-GB"/>
                    </w:rPr>
                  </w:pPr>
                  <w:r>
                    <w:rPr>
                      <w:lang w:eastAsia="en-GB"/>
                    </w:rPr>
                    <w:t>P</w:t>
                  </w:r>
                  <w:r>
                    <w:rPr>
                      <w:rFonts w:cs="Arial"/>
                      <w:lang w:eastAsia="en-GB"/>
                    </w:rPr>
                    <w:t>SAC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7B4E7D" w14:textId="77777777" w:rsidR="00480EFE" w:rsidRDefault="00480EFE" w:rsidP="00480EFE">
                  <w:pPr>
                    <w:pStyle w:val="TAC"/>
                    <w:rPr>
                      <w:rFonts w:cs="Arial"/>
                      <w:lang w:eastAsia="en-GB"/>
                    </w:rPr>
                  </w:pPr>
                  <w:r>
                    <w:rPr>
                      <w:rFonts w:cs="Arial"/>
                      <w:lang w:eastAsia="en-GB"/>
                    </w:rPr>
                    <w:t>0</w:t>
                  </w:r>
                </w:p>
                <w:p w14:paraId="407EC975" w14:textId="77777777" w:rsidR="00480EFE" w:rsidRDefault="00480EFE" w:rsidP="00480EFE">
                  <w:pPr>
                    <w:pStyle w:val="TAC"/>
                    <w:rPr>
                      <w:rFonts w:cs="Arial"/>
                      <w:lang w:eastAsia="en-GB"/>
                    </w:rPr>
                  </w:pPr>
                  <w:r>
                    <w:rPr>
                      <w:rFonts w:cs="Arial"/>
                      <w:lang w:eastAsia="en-GB"/>
                    </w:rPr>
                    <w:t>Spare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03623F" w14:textId="77777777" w:rsidR="00480EFE" w:rsidRDefault="00480EFE" w:rsidP="00480EFE">
                  <w:pPr>
                    <w:pStyle w:val="TAC"/>
                    <w:rPr>
                      <w:rFonts w:cs="Arial"/>
                      <w:lang w:eastAsia="en-GB"/>
                    </w:rPr>
                  </w:pPr>
                  <w:r>
                    <w:rPr>
                      <w:rFonts w:cs="Arial"/>
                      <w:lang w:eastAsia="en-GB"/>
                    </w:rPr>
                    <w:t>0</w:t>
                  </w:r>
                </w:p>
                <w:p w14:paraId="2BDCF570" w14:textId="77777777" w:rsidR="00480EFE" w:rsidRDefault="00480EFE" w:rsidP="00480EFE">
                  <w:pPr>
                    <w:pStyle w:val="TAC"/>
                    <w:rPr>
                      <w:rFonts w:cs="Arial"/>
                      <w:lang w:eastAsia="en-GB"/>
                    </w:rPr>
                  </w:pPr>
                  <w:r>
                    <w:rPr>
                      <w:rFonts w:cs="Arial"/>
                      <w:lang w:eastAsia="en-GB"/>
                    </w:rPr>
                    <w:t>Spare</w:t>
                  </w:r>
                </w:p>
              </w:tc>
              <w:tc>
                <w:tcPr>
                  <w:tcW w:w="3545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C08867" w14:textId="77777777" w:rsidR="00480EFE" w:rsidRDefault="00480EFE" w:rsidP="00480EFE">
                  <w:pPr>
                    <w:pStyle w:val="TAC"/>
                    <w:rPr>
                      <w:rFonts w:cs="Arial"/>
                      <w:lang w:eastAsia="en-GB"/>
                    </w:rPr>
                  </w:pPr>
                  <w:r>
                    <w:rPr>
                      <w:rFonts w:cs="Arial"/>
                      <w:lang w:eastAsia="en-GB"/>
                    </w:rPr>
                    <w:t>Operator-defined access category number</w:t>
                  </w:r>
                </w:p>
              </w:tc>
              <w:tc>
                <w:tcPr>
                  <w:tcW w:w="1185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333DB288" w14:textId="77777777" w:rsidR="00480EFE" w:rsidRDefault="00480EFE" w:rsidP="00480EFE">
                  <w:pPr>
                    <w:pStyle w:val="TAL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octet 6</w:t>
                  </w:r>
                </w:p>
              </w:tc>
            </w:tr>
            <w:tr w:rsidR="00480EFE" w14:paraId="31F1E0EE" w14:textId="77777777" w:rsidTr="006B1E4E">
              <w:trPr>
                <w:cantSplit/>
                <w:jc w:val="center"/>
              </w:trPr>
              <w:tc>
                <w:tcPr>
                  <w:tcW w:w="5672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0D7BD5" w14:textId="77777777" w:rsidR="00480EFE" w:rsidRDefault="00480EFE" w:rsidP="00480EFE">
                  <w:pPr>
                    <w:pStyle w:val="TAC"/>
                    <w:rPr>
                      <w:rFonts w:cs="Arial"/>
                      <w:lang w:eastAsia="en-GB"/>
                    </w:rPr>
                  </w:pPr>
                  <w:r>
                    <w:rPr>
                      <w:lang w:eastAsia="en-GB"/>
                    </w:rPr>
                    <w:t>Length of criteria</w:t>
                  </w:r>
                </w:p>
              </w:tc>
              <w:tc>
                <w:tcPr>
                  <w:tcW w:w="1185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72549555" w14:textId="77777777" w:rsidR="00480EFE" w:rsidRDefault="00480EFE" w:rsidP="00480EFE">
                  <w:pPr>
                    <w:pStyle w:val="TAL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octet 7</w:t>
                  </w:r>
                </w:p>
              </w:tc>
            </w:tr>
            <w:tr w:rsidR="00480EFE" w14:paraId="3B469126" w14:textId="77777777" w:rsidTr="006B1E4E">
              <w:trPr>
                <w:cantSplit/>
                <w:jc w:val="center"/>
              </w:trPr>
              <w:tc>
                <w:tcPr>
                  <w:tcW w:w="5672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4ED877" w14:textId="77777777" w:rsidR="00480EFE" w:rsidRDefault="00480EFE" w:rsidP="00480EFE">
                  <w:pPr>
                    <w:pStyle w:val="TAC"/>
                    <w:rPr>
                      <w:lang w:eastAsia="en-GB"/>
                    </w:rPr>
                  </w:pPr>
                </w:p>
                <w:p w14:paraId="16D30415" w14:textId="77777777" w:rsidR="00480EFE" w:rsidRDefault="00480EFE" w:rsidP="00480EFE">
                  <w:pPr>
                    <w:pStyle w:val="TAC"/>
                    <w:rPr>
                      <w:rFonts w:cs="Arial"/>
                      <w:lang w:eastAsia="en-GB"/>
                    </w:rPr>
                  </w:pPr>
                  <w:r>
                    <w:rPr>
                      <w:lang w:eastAsia="en-GB"/>
                    </w:rPr>
                    <w:t>Criteria</w:t>
                  </w:r>
                </w:p>
              </w:tc>
              <w:tc>
                <w:tcPr>
                  <w:tcW w:w="11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504B9B" w14:textId="77777777" w:rsidR="00480EFE" w:rsidRDefault="00480EFE" w:rsidP="00480EFE">
                  <w:pPr>
                    <w:pStyle w:val="TAL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octet 8</w:t>
                  </w:r>
                </w:p>
                <w:p w14:paraId="7B715910" w14:textId="77777777" w:rsidR="00480EFE" w:rsidRDefault="00480EFE" w:rsidP="00480EFE">
                  <w:pPr>
                    <w:pStyle w:val="TAL"/>
                    <w:rPr>
                      <w:lang w:eastAsia="en-GB"/>
                    </w:rPr>
                  </w:pPr>
                </w:p>
                <w:p w14:paraId="4672C042" w14:textId="77777777" w:rsidR="00480EFE" w:rsidRDefault="00480EFE" w:rsidP="00480EFE">
                  <w:pPr>
                    <w:pStyle w:val="TAL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octet a-1</w:t>
                  </w:r>
                </w:p>
              </w:tc>
            </w:tr>
            <w:tr w:rsidR="00480EFE" w14:paraId="5E5F34AA" w14:textId="77777777" w:rsidTr="006B1E4E">
              <w:trPr>
                <w:cantSplit/>
                <w:jc w:val="center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3B2B3C" w14:textId="77777777" w:rsidR="00480EFE" w:rsidRDefault="00480EFE" w:rsidP="00480EFE">
                  <w:pPr>
                    <w:pStyle w:val="TAC"/>
                    <w:rPr>
                      <w:rFonts w:cs="Arial"/>
                      <w:lang w:eastAsia="en-GB"/>
                    </w:rPr>
                  </w:pPr>
                  <w:r>
                    <w:rPr>
                      <w:rFonts w:cs="Arial"/>
                      <w:lang w:eastAsia="en-GB"/>
                    </w:rPr>
                    <w:t>0</w:t>
                  </w:r>
                </w:p>
                <w:p w14:paraId="01F65AC4" w14:textId="77777777" w:rsidR="00480EFE" w:rsidRDefault="00480EFE" w:rsidP="00480EFE">
                  <w:pPr>
                    <w:pStyle w:val="TAC"/>
                    <w:rPr>
                      <w:rFonts w:cs="Arial"/>
                      <w:lang w:eastAsia="en-GB"/>
                    </w:rPr>
                  </w:pPr>
                  <w:r>
                    <w:rPr>
                      <w:rFonts w:cs="Arial"/>
                      <w:lang w:eastAsia="en-GB"/>
                    </w:rPr>
                    <w:t>Spare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04CCFE" w14:textId="77777777" w:rsidR="00480EFE" w:rsidRDefault="00480EFE" w:rsidP="00480EFE">
                  <w:pPr>
                    <w:pStyle w:val="TAC"/>
                    <w:rPr>
                      <w:rFonts w:cs="Arial"/>
                      <w:lang w:eastAsia="en-GB"/>
                    </w:rPr>
                  </w:pPr>
                  <w:r>
                    <w:rPr>
                      <w:rFonts w:cs="Arial"/>
                      <w:lang w:eastAsia="en-GB"/>
                    </w:rPr>
                    <w:t>0</w:t>
                  </w:r>
                </w:p>
                <w:p w14:paraId="4A392A88" w14:textId="77777777" w:rsidR="00480EFE" w:rsidRDefault="00480EFE" w:rsidP="00480EFE">
                  <w:pPr>
                    <w:pStyle w:val="TAC"/>
                    <w:rPr>
                      <w:rFonts w:cs="Arial"/>
                      <w:lang w:eastAsia="en-GB"/>
                    </w:rPr>
                  </w:pPr>
                  <w:r>
                    <w:rPr>
                      <w:rFonts w:cs="Arial"/>
                      <w:lang w:eastAsia="en-GB"/>
                    </w:rPr>
                    <w:t>Spare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21705C" w14:textId="77777777" w:rsidR="00480EFE" w:rsidRDefault="00480EFE" w:rsidP="00480EFE">
                  <w:pPr>
                    <w:pStyle w:val="TAC"/>
                    <w:rPr>
                      <w:rFonts w:cs="Arial"/>
                      <w:lang w:eastAsia="en-GB"/>
                    </w:rPr>
                  </w:pPr>
                  <w:r>
                    <w:rPr>
                      <w:rFonts w:cs="Arial"/>
                      <w:lang w:eastAsia="en-GB"/>
                    </w:rPr>
                    <w:t>0</w:t>
                  </w:r>
                </w:p>
                <w:p w14:paraId="33E041CE" w14:textId="77777777" w:rsidR="00480EFE" w:rsidRDefault="00480EFE" w:rsidP="00480EFE">
                  <w:pPr>
                    <w:pStyle w:val="TAC"/>
                    <w:rPr>
                      <w:rFonts w:cs="Arial"/>
                      <w:lang w:eastAsia="en-GB"/>
                    </w:rPr>
                  </w:pPr>
                  <w:r>
                    <w:rPr>
                      <w:rFonts w:cs="Arial"/>
                      <w:lang w:eastAsia="en-GB"/>
                    </w:rPr>
                    <w:t>Spare</w:t>
                  </w:r>
                </w:p>
              </w:tc>
              <w:tc>
                <w:tcPr>
                  <w:tcW w:w="3545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494125" w14:textId="77777777" w:rsidR="00480EFE" w:rsidRDefault="00480EFE" w:rsidP="00480EFE">
                  <w:pPr>
                    <w:pStyle w:val="TAC"/>
                    <w:rPr>
                      <w:rFonts w:cs="Arial"/>
                      <w:lang w:eastAsia="en-GB"/>
                    </w:rPr>
                  </w:pPr>
                  <w:r>
                    <w:rPr>
                      <w:lang w:eastAsia="en-GB"/>
                    </w:rPr>
                    <w:t>Standardized access category</w:t>
                  </w:r>
                </w:p>
              </w:tc>
              <w:tc>
                <w:tcPr>
                  <w:tcW w:w="1185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3E5502F5" w14:textId="77777777" w:rsidR="00480EFE" w:rsidRDefault="00480EFE" w:rsidP="00480EFE">
                  <w:pPr>
                    <w:pStyle w:val="TAL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octet a*</w:t>
                  </w:r>
                </w:p>
              </w:tc>
            </w:tr>
          </w:tbl>
          <w:p w14:paraId="0574386D" w14:textId="77777777" w:rsidR="00480EFE" w:rsidRDefault="00480EFE" w:rsidP="00480EFE">
            <w:pPr>
              <w:pStyle w:val="TF"/>
            </w:pPr>
            <w:r>
              <w:t>Figure 9.11.3.38.2: Operator-defined access category definition</w:t>
            </w:r>
          </w:p>
          <w:p w14:paraId="708AA7DE" w14:textId="2CEC92DB" w:rsidR="00480EFE" w:rsidRDefault="00480EFE" w:rsidP="00480EFE">
            <w:pPr>
              <w:pStyle w:val="CRCoverPage"/>
              <w:spacing w:after="0"/>
              <w:ind w:left="720"/>
              <w:jc w:val="center"/>
              <w:rPr>
                <w:noProof/>
              </w:rPr>
            </w:pPr>
          </w:p>
        </w:tc>
      </w:tr>
      <w:tr w:rsidR="00480EF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80EFE" w:rsidRDefault="00480EFE" w:rsidP="00480E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2AE7D3C0" w:rsidR="00480EFE" w:rsidRDefault="00480EFE" w:rsidP="00480E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0EF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80EFE" w:rsidRDefault="00480EFE" w:rsidP="00480E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B32C11" w:rsidR="00480EFE" w:rsidRDefault="00480EFE" w:rsidP="00480EF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 xml:space="preserve">Make the fields </w:t>
            </w:r>
            <w:proofErr w:type="spellStart"/>
            <w:r>
              <w:rPr>
                <w:rFonts w:cs="Arial"/>
                <w:lang w:val="en-US" w:eastAsia="zh-CN"/>
              </w:rPr>
              <w:t>standardAccessCat</w:t>
            </w:r>
            <w:proofErr w:type="spellEnd"/>
            <w:r>
              <w:rPr>
                <w:rFonts w:cs="Arial"/>
                <w:lang w:val="en-US" w:eastAsia="zh-CN"/>
              </w:rPr>
              <w:t xml:space="preserve"> and spare3 optional, as the final octet can be omitted.</w:t>
            </w:r>
          </w:p>
        </w:tc>
      </w:tr>
      <w:tr w:rsidR="00480EF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80EFE" w:rsidRDefault="00480EFE" w:rsidP="00480E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80EFE" w:rsidRDefault="00480EFE" w:rsidP="00480E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0EF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80EFE" w:rsidRDefault="00480EFE" w:rsidP="00480E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678FCA" w:rsidR="00480EFE" w:rsidRPr="00BD4675" w:rsidRDefault="00480EFE" w:rsidP="00480E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these test cases</w:t>
            </w:r>
          </w:p>
        </w:tc>
      </w:tr>
      <w:tr w:rsidR="00480EFE" w14:paraId="034AF533" w14:textId="77777777" w:rsidTr="00547111">
        <w:tc>
          <w:tcPr>
            <w:tcW w:w="2694" w:type="dxa"/>
            <w:gridSpan w:val="2"/>
          </w:tcPr>
          <w:p w14:paraId="39D9EB5B" w14:textId="77777777" w:rsidR="00480EFE" w:rsidRDefault="00480EFE" w:rsidP="00480E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80EFE" w:rsidRDefault="00480EFE" w:rsidP="00480E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0E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80EFE" w:rsidRDefault="00480EFE" w:rsidP="00480E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DC3A92" w:rsidR="00480EFE" w:rsidRDefault="00E42691" w:rsidP="00480E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Type </w:t>
            </w:r>
            <w:r w:rsidRPr="00E42691">
              <w:rPr>
                <w:noProof/>
              </w:rPr>
              <w:t>AccessCatDefinition</w:t>
            </w:r>
          </w:p>
        </w:tc>
      </w:tr>
      <w:tr w:rsidR="00480E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80EFE" w:rsidRDefault="00480EFE" w:rsidP="00480E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80EFE" w:rsidRDefault="00480EFE" w:rsidP="00480E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0E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80EFE" w:rsidRDefault="00480EFE" w:rsidP="00480E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80EFE" w:rsidRDefault="00480EFE" w:rsidP="00480E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80EFE" w:rsidRDefault="00480EFE" w:rsidP="00480E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80EFE" w:rsidRDefault="00480EFE" w:rsidP="00480E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80EFE" w:rsidRDefault="00480EFE" w:rsidP="00480E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0E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80EFE" w:rsidRDefault="00480EFE" w:rsidP="00480E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80EFE" w:rsidRDefault="00480EFE" w:rsidP="00480E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80EFE" w:rsidRDefault="00480EFE" w:rsidP="00480E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80EFE" w:rsidRDefault="00480EFE" w:rsidP="00480E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80EFE" w:rsidRDefault="00480EFE" w:rsidP="00480E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80E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80EFE" w:rsidRDefault="00480EFE" w:rsidP="00480E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2F198B0" w:rsidR="00480EFE" w:rsidRDefault="00480EFE" w:rsidP="00480E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5E47B4" w:rsidR="00480EFE" w:rsidRDefault="00480EFE" w:rsidP="00480E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80EFE" w:rsidRDefault="00480EFE" w:rsidP="00480E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97B58AD" w:rsidR="00480EFE" w:rsidRDefault="00480EFE" w:rsidP="00480E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0E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80EFE" w:rsidRDefault="00480EFE" w:rsidP="00480E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80EFE" w:rsidRDefault="00480EFE" w:rsidP="00480E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80EFE" w:rsidRDefault="00480EFE" w:rsidP="00480E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80EFE" w:rsidRDefault="00480EFE" w:rsidP="00480E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80EFE" w:rsidRDefault="00480EFE" w:rsidP="00480E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80E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80EFE" w:rsidRDefault="00480EFE" w:rsidP="00480E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80EFE" w:rsidRDefault="00480EFE" w:rsidP="00480EFE">
            <w:pPr>
              <w:pStyle w:val="CRCoverPage"/>
              <w:spacing w:after="0"/>
              <w:rPr>
                <w:noProof/>
              </w:rPr>
            </w:pPr>
          </w:p>
        </w:tc>
      </w:tr>
      <w:tr w:rsidR="00480E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80EFE" w:rsidRDefault="00480EFE" w:rsidP="00480E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80EFE" w:rsidRDefault="00480EFE" w:rsidP="00480E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80EF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80EFE" w:rsidRPr="008863B9" w:rsidRDefault="00480EFE" w:rsidP="00480E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80EFE" w:rsidRPr="008863B9" w:rsidRDefault="00480EFE" w:rsidP="00480E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80EF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80EFE" w:rsidRDefault="00480EFE" w:rsidP="00480E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80EFE" w:rsidRDefault="00480EFE" w:rsidP="00480E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0196449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4D5A121F" w14:textId="30CEDD72" w:rsidR="00726E85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26E85" w:rsidRPr="00463C23">
        <w:rPr>
          <w:rFonts w:cs="Arial"/>
          <w:iCs/>
        </w:rPr>
        <w:t>Table of Contents</w:t>
      </w:r>
      <w:r w:rsidR="00726E85">
        <w:tab/>
      </w:r>
      <w:r w:rsidR="00726E85">
        <w:fldChar w:fldCharType="begin"/>
      </w:r>
      <w:r w:rsidR="00726E85">
        <w:instrText xml:space="preserve"> PAGEREF _Toc101964494 \h </w:instrText>
      </w:r>
      <w:r w:rsidR="00726E85">
        <w:fldChar w:fldCharType="separate"/>
      </w:r>
      <w:r w:rsidR="00726E85">
        <w:t>2</w:t>
      </w:r>
      <w:r w:rsidR="00726E85">
        <w:fldChar w:fldCharType="end"/>
      </w:r>
    </w:p>
    <w:p w14:paraId="13760236" w14:textId="69699200" w:rsidR="00726E85" w:rsidRDefault="00726E8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63C2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63C2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_Toc101964495 \h </w:instrText>
      </w:r>
      <w:r>
        <w:fldChar w:fldCharType="separate"/>
      </w:r>
      <w:r>
        <w:t>3</w:t>
      </w:r>
      <w:r>
        <w:fldChar w:fldCharType="end"/>
      </w:r>
    </w:p>
    <w:p w14:paraId="313F8804" w14:textId="67B9281D" w:rsidR="00726E85" w:rsidRDefault="00726E8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63C2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63C2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_Toc101964496 \h </w:instrText>
      </w:r>
      <w:r>
        <w:fldChar w:fldCharType="separate"/>
      </w:r>
      <w:r>
        <w:t>3</w:t>
      </w:r>
      <w:r>
        <w:fldChar w:fldCharType="end"/>
      </w:r>
    </w:p>
    <w:p w14:paraId="6D51D658" w14:textId="3DEF0353" w:rsidR="00726E85" w:rsidRDefault="00726E8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63C23">
        <w:rPr>
          <w:rFonts w:eastAsia="SimSun"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463C23">
        <w:rPr>
          <w:rFonts w:cs="Arial"/>
          <w:color w:val="000000"/>
          <w:lang w:eastAsia="en-GB"/>
        </w:rPr>
        <w:t xml:space="preserve">Change </w:t>
      </w:r>
      <w:r w:rsidRPr="00463C23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_Toc101964497 \h </w:instrText>
      </w:r>
      <w:r>
        <w:fldChar w:fldCharType="separate"/>
      </w:r>
      <w:r>
        <w:t>3</w:t>
      </w:r>
      <w:r>
        <w:fldChar w:fldCharType="end"/>
      </w:r>
    </w:p>
    <w:p w14:paraId="325A0C2F" w14:textId="7798E673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964495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27EC7655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93083B">
        <w:rPr>
          <w:rFonts w:cs="Arial"/>
          <w:lang w:eastAsia="ja-JP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30F61BB5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01964496"/>
      <w:r w:rsidRPr="00854C55">
        <w:rPr>
          <w:b/>
        </w:rPr>
        <w:t>Corrections required</w:t>
      </w:r>
      <w:bookmarkEnd w:id="4"/>
      <w:bookmarkEnd w:id="5"/>
      <w:bookmarkEnd w:id="6"/>
    </w:p>
    <w:p w14:paraId="6C91B7CE" w14:textId="09F368CF" w:rsidR="00A30C1F" w:rsidRDefault="00A30C1F" w:rsidP="00A30C1F"/>
    <w:p w14:paraId="5E1EDD45" w14:textId="124D413F" w:rsidR="00BB0346" w:rsidRDefault="00BB0346" w:rsidP="00BB0346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7" w:name="_Toc101964497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BB0346" w14:paraId="72583DF7" w14:textId="77777777" w:rsidTr="009A20C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981A" w14:textId="77777777" w:rsidR="00BB0346" w:rsidRDefault="00BB0346" w:rsidP="009A20C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F6D5" w14:textId="0CA3792D" w:rsidR="00BB0346" w:rsidRPr="00B65B1E" w:rsidRDefault="00CC2278" w:rsidP="009A20C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 xml:space="preserve">Type </w:t>
            </w:r>
            <w:proofErr w:type="spellStart"/>
            <w:r>
              <w:rPr>
                <w:rStyle w:val="HTMLCode"/>
              </w:rPr>
              <w:t>AccessCatDefinition</w:t>
            </w:r>
            <w:proofErr w:type="spellEnd"/>
          </w:p>
        </w:tc>
      </w:tr>
      <w:tr w:rsidR="00BB0346" w14:paraId="2E0063F4" w14:textId="77777777" w:rsidTr="009A20C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1ED9" w14:textId="77777777" w:rsidR="00BB0346" w:rsidRDefault="00BB0346" w:rsidP="009A20C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CDA6" w14:textId="77777777" w:rsidR="00BB0346" w:rsidRDefault="00CC2278" w:rsidP="00BD4675">
            <w:pPr>
              <w:pStyle w:val="B2"/>
              <w:ind w:left="0" w:firstLine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According to 24.501 9.11.3.38, the field standradized access category in </w:t>
            </w:r>
            <w:r w:rsidRPr="00CC2278">
              <w:rPr>
                <w:rFonts w:ascii="Arial" w:hAnsi="Arial"/>
                <w:noProof/>
              </w:rPr>
              <w:t>Operator-defined access category definition</w:t>
            </w:r>
            <w:r>
              <w:rPr>
                <w:rFonts w:ascii="Arial" w:hAnsi="Arial"/>
                <w:noProof/>
              </w:rPr>
              <w:t xml:space="preserve"> may or may not be included, depending on the value of </w:t>
            </w:r>
            <w:r w:rsidRPr="00CC2278">
              <w:rPr>
                <w:rFonts w:ascii="Arial" w:hAnsi="Arial"/>
                <w:noProof/>
              </w:rPr>
              <w:t>Presence of standardized access category (PSAC)</w:t>
            </w:r>
            <w:r>
              <w:rPr>
                <w:rFonts w:ascii="Arial" w:hAnsi="Arial"/>
                <w:noProof/>
              </w:rPr>
              <w:t xml:space="preserve"> field.</w:t>
            </w:r>
            <w:r w:rsidR="00480EFE">
              <w:rPr>
                <w:rFonts w:ascii="Arial" w:hAnsi="Arial"/>
                <w:noProof/>
              </w:rPr>
              <w:t xml:space="preserve"> This means the octet a* in figure 9.11.3.38.2 can be omitted.</w:t>
            </w:r>
          </w:p>
          <w:p w14:paraId="752CE63C" w14:textId="77777777" w:rsidR="00480EFE" w:rsidRDefault="00480EFE" w:rsidP="00BD4675">
            <w:pPr>
              <w:pStyle w:val="B2"/>
              <w:ind w:left="0" w:firstLine="0"/>
              <w:rPr>
                <w:rFonts w:ascii="Arial" w:hAnsi="Arial"/>
                <w:noProof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709"/>
              <w:gridCol w:w="709"/>
              <w:gridCol w:w="709"/>
              <w:gridCol w:w="709"/>
              <w:gridCol w:w="709"/>
              <w:gridCol w:w="709"/>
              <w:gridCol w:w="709"/>
              <w:gridCol w:w="709"/>
              <w:gridCol w:w="1185"/>
            </w:tblGrid>
            <w:tr w:rsidR="00480EFE" w14:paraId="4807D535" w14:textId="77777777" w:rsidTr="00480EFE">
              <w:trPr>
                <w:cantSplit/>
                <w:jc w:val="center"/>
              </w:trPr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43544FCD" w14:textId="77777777" w:rsidR="00480EFE" w:rsidRDefault="00480EFE" w:rsidP="00480EFE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8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1486466E" w14:textId="77777777" w:rsidR="00480EFE" w:rsidRDefault="00480EFE" w:rsidP="00480EFE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7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7E48A1C7" w14:textId="77777777" w:rsidR="00480EFE" w:rsidRDefault="00480EFE" w:rsidP="00480EFE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6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43735BDC" w14:textId="77777777" w:rsidR="00480EFE" w:rsidRDefault="00480EFE" w:rsidP="00480EFE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3B97D778" w14:textId="77777777" w:rsidR="00480EFE" w:rsidRDefault="00480EFE" w:rsidP="00480EFE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4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4B31FA8C" w14:textId="77777777" w:rsidR="00480EFE" w:rsidRDefault="00480EFE" w:rsidP="00480EFE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3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5765B289" w14:textId="77777777" w:rsidR="00480EFE" w:rsidRDefault="00480EFE" w:rsidP="00480EFE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737F1E43" w14:textId="77777777" w:rsidR="00480EFE" w:rsidRDefault="00480EFE" w:rsidP="00480EFE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1</w:t>
                  </w:r>
                </w:p>
              </w:tc>
              <w:tc>
                <w:tcPr>
                  <w:tcW w:w="11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B8F124" w14:textId="77777777" w:rsidR="00480EFE" w:rsidRDefault="00480EFE" w:rsidP="00480EFE">
                  <w:pPr>
                    <w:rPr>
                      <w:lang w:eastAsia="en-GB"/>
                    </w:rPr>
                  </w:pPr>
                </w:p>
              </w:tc>
            </w:tr>
            <w:tr w:rsidR="00480EFE" w14:paraId="7392125F" w14:textId="77777777" w:rsidTr="00480EFE">
              <w:trPr>
                <w:cantSplit/>
                <w:jc w:val="center"/>
              </w:trPr>
              <w:tc>
                <w:tcPr>
                  <w:tcW w:w="5672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6F8B3814" w14:textId="77777777" w:rsidR="00480EFE" w:rsidRDefault="00480EFE" w:rsidP="00480EFE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Length of operator-defined access category definition contents</w:t>
                  </w:r>
                </w:p>
              </w:tc>
              <w:tc>
                <w:tcPr>
                  <w:tcW w:w="1185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4AF351B3" w14:textId="77777777" w:rsidR="00480EFE" w:rsidRDefault="00480EFE" w:rsidP="00480EFE">
                  <w:pPr>
                    <w:pStyle w:val="TAL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octet 4</w:t>
                  </w:r>
                </w:p>
              </w:tc>
            </w:tr>
            <w:tr w:rsidR="00480EFE" w14:paraId="2C6D9867" w14:textId="77777777" w:rsidTr="00480EFE">
              <w:trPr>
                <w:cantSplit/>
                <w:jc w:val="center"/>
              </w:trPr>
              <w:tc>
                <w:tcPr>
                  <w:tcW w:w="5672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D7B841" w14:textId="77777777" w:rsidR="00480EFE" w:rsidRDefault="00480EFE" w:rsidP="00480EFE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Precedence value</w:t>
                  </w:r>
                </w:p>
              </w:tc>
              <w:tc>
                <w:tcPr>
                  <w:tcW w:w="1185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7FC46542" w14:textId="77777777" w:rsidR="00480EFE" w:rsidRDefault="00480EFE" w:rsidP="00480EFE">
                  <w:pPr>
                    <w:pStyle w:val="TAL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octet 5</w:t>
                  </w:r>
                </w:p>
              </w:tc>
            </w:tr>
            <w:tr w:rsidR="00480EFE" w14:paraId="718C5994" w14:textId="77777777" w:rsidTr="00480EFE">
              <w:trPr>
                <w:cantSplit/>
                <w:jc w:val="center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7C71FA" w14:textId="77777777" w:rsidR="00480EFE" w:rsidRDefault="00480EFE" w:rsidP="00480EFE">
                  <w:pPr>
                    <w:pStyle w:val="TAC"/>
                    <w:rPr>
                      <w:rFonts w:cs="Arial"/>
                      <w:lang w:eastAsia="en-GB"/>
                    </w:rPr>
                  </w:pPr>
                  <w:r>
                    <w:rPr>
                      <w:lang w:eastAsia="en-GB"/>
                    </w:rPr>
                    <w:t>P</w:t>
                  </w:r>
                  <w:r>
                    <w:rPr>
                      <w:rFonts w:cs="Arial"/>
                      <w:lang w:eastAsia="en-GB"/>
                    </w:rPr>
                    <w:t>SAC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2D2D08" w14:textId="77777777" w:rsidR="00480EFE" w:rsidRDefault="00480EFE" w:rsidP="00480EFE">
                  <w:pPr>
                    <w:pStyle w:val="TAC"/>
                    <w:rPr>
                      <w:rFonts w:cs="Arial"/>
                      <w:lang w:eastAsia="en-GB"/>
                    </w:rPr>
                  </w:pPr>
                  <w:r>
                    <w:rPr>
                      <w:rFonts w:cs="Arial"/>
                      <w:lang w:eastAsia="en-GB"/>
                    </w:rPr>
                    <w:t>0</w:t>
                  </w:r>
                </w:p>
                <w:p w14:paraId="582561FF" w14:textId="77777777" w:rsidR="00480EFE" w:rsidRDefault="00480EFE" w:rsidP="00480EFE">
                  <w:pPr>
                    <w:pStyle w:val="TAC"/>
                    <w:rPr>
                      <w:rFonts w:cs="Arial"/>
                      <w:lang w:eastAsia="en-GB"/>
                    </w:rPr>
                  </w:pPr>
                  <w:r>
                    <w:rPr>
                      <w:rFonts w:cs="Arial"/>
                      <w:lang w:eastAsia="en-GB"/>
                    </w:rPr>
                    <w:t>Spare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2D6887" w14:textId="77777777" w:rsidR="00480EFE" w:rsidRDefault="00480EFE" w:rsidP="00480EFE">
                  <w:pPr>
                    <w:pStyle w:val="TAC"/>
                    <w:rPr>
                      <w:rFonts w:cs="Arial"/>
                      <w:lang w:eastAsia="en-GB"/>
                    </w:rPr>
                  </w:pPr>
                  <w:r>
                    <w:rPr>
                      <w:rFonts w:cs="Arial"/>
                      <w:lang w:eastAsia="en-GB"/>
                    </w:rPr>
                    <w:t>0</w:t>
                  </w:r>
                </w:p>
                <w:p w14:paraId="420FC44E" w14:textId="77777777" w:rsidR="00480EFE" w:rsidRDefault="00480EFE" w:rsidP="00480EFE">
                  <w:pPr>
                    <w:pStyle w:val="TAC"/>
                    <w:rPr>
                      <w:rFonts w:cs="Arial"/>
                      <w:lang w:eastAsia="en-GB"/>
                    </w:rPr>
                  </w:pPr>
                  <w:r>
                    <w:rPr>
                      <w:rFonts w:cs="Arial"/>
                      <w:lang w:eastAsia="en-GB"/>
                    </w:rPr>
                    <w:t>Spare</w:t>
                  </w:r>
                </w:p>
              </w:tc>
              <w:tc>
                <w:tcPr>
                  <w:tcW w:w="3545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EAC631" w14:textId="77777777" w:rsidR="00480EFE" w:rsidRDefault="00480EFE" w:rsidP="00480EFE">
                  <w:pPr>
                    <w:pStyle w:val="TAC"/>
                    <w:rPr>
                      <w:rFonts w:cs="Arial"/>
                      <w:lang w:eastAsia="en-GB"/>
                    </w:rPr>
                  </w:pPr>
                  <w:r>
                    <w:rPr>
                      <w:rFonts w:cs="Arial"/>
                      <w:lang w:eastAsia="en-GB"/>
                    </w:rPr>
                    <w:t>Operator-defined access category number</w:t>
                  </w:r>
                </w:p>
              </w:tc>
              <w:tc>
                <w:tcPr>
                  <w:tcW w:w="1185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56C2282E" w14:textId="77777777" w:rsidR="00480EFE" w:rsidRDefault="00480EFE" w:rsidP="00480EFE">
                  <w:pPr>
                    <w:pStyle w:val="TAL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octet 6</w:t>
                  </w:r>
                </w:p>
              </w:tc>
            </w:tr>
            <w:tr w:rsidR="00480EFE" w14:paraId="2CF757DC" w14:textId="77777777" w:rsidTr="00480EFE">
              <w:trPr>
                <w:cantSplit/>
                <w:jc w:val="center"/>
              </w:trPr>
              <w:tc>
                <w:tcPr>
                  <w:tcW w:w="5672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55800C" w14:textId="77777777" w:rsidR="00480EFE" w:rsidRDefault="00480EFE" w:rsidP="00480EFE">
                  <w:pPr>
                    <w:pStyle w:val="TAC"/>
                    <w:rPr>
                      <w:rFonts w:cs="Arial"/>
                      <w:lang w:eastAsia="en-GB"/>
                    </w:rPr>
                  </w:pPr>
                  <w:r>
                    <w:rPr>
                      <w:lang w:eastAsia="en-GB"/>
                    </w:rPr>
                    <w:t>Length of criteria</w:t>
                  </w:r>
                </w:p>
              </w:tc>
              <w:tc>
                <w:tcPr>
                  <w:tcW w:w="1185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5B1E1ACF" w14:textId="77777777" w:rsidR="00480EFE" w:rsidRDefault="00480EFE" w:rsidP="00480EFE">
                  <w:pPr>
                    <w:pStyle w:val="TAL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octet 7</w:t>
                  </w:r>
                </w:p>
              </w:tc>
            </w:tr>
            <w:tr w:rsidR="00480EFE" w14:paraId="54646047" w14:textId="77777777" w:rsidTr="00480EFE">
              <w:trPr>
                <w:cantSplit/>
                <w:jc w:val="center"/>
              </w:trPr>
              <w:tc>
                <w:tcPr>
                  <w:tcW w:w="5672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F2528A" w14:textId="77777777" w:rsidR="00480EFE" w:rsidRDefault="00480EFE" w:rsidP="00480EFE">
                  <w:pPr>
                    <w:pStyle w:val="TAC"/>
                    <w:rPr>
                      <w:lang w:eastAsia="en-GB"/>
                    </w:rPr>
                  </w:pPr>
                </w:p>
                <w:p w14:paraId="165533C7" w14:textId="77777777" w:rsidR="00480EFE" w:rsidRDefault="00480EFE" w:rsidP="00480EFE">
                  <w:pPr>
                    <w:pStyle w:val="TAC"/>
                    <w:rPr>
                      <w:rFonts w:cs="Arial"/>
                      <w:lang w:eastAsia="en-GB"/>
                    </w:rPr>
                  </w:pPr>
                  <w:r>
                    <w:rPr>
                      <w:lang w:eastAsia="en-GB"/>
                    </w:rPr>
                    <w:t>Criteria</w:t>
                  </w:r>
                </w:p>
              </w:tc>
              <w:tc>
                <w:tcPr>
                  <w:tcW w:w="11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B0233F" w14:textId="77777777" w:rsidR="00480EFE" w:rsidRDefault="00480EFE" w:rsidP="00480EFE">
                  <w:pPr>
                    <w:pStyle w:val="TAL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octet 8</w:t>
                  </w:r>
                </w:p>
                <w:p w14:paraId="49450C71" w14:textId="77777777" w:rsidR="00480EFE" w:rsidRDefault="00480EFE" w:rsidP="00480EFE">
                  <w:pPr>
                    <w:pStyle w:val="TAL"/>
                    <w:rPr>
                      <w:lang w:eastAsia="en-GB"/>
                    </w:rPr>
                  </w:pPr>
                </w:p>
                <w:p w14:paraId="78FB1BBF" w14:textId="77777777" w:rsidR="00480EFE" w:rsidRDefault="00480EFE" w:rsidP="00480EFE">
                  <w:pPr>
                    <w:pStyle w:val="TAL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octet a-1</w:t>
                  </w:r>
                </w:p>
              </w:tc>
            </w:tr>
            <w:tr w:rsidR="00480EFE" w14:paraId="5CF7B082" w14:textId="77777777" w:rsidTr="00480EFE">
              <w:trPr>
                <w:cantSplit/>
                <w:jc w:val="center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CE613B" w14:textId="77777777" w:rsidR="00480EFE" w:rsidRDefault="00480EFE" w:rsidP="00480EFE">
                  <w:pPr>
                    <w:pStyle w:val="TAC"/>
                    <w:rPr>
                      <w:rFonts w:cs="Arial"/>
                      <w:lang w:eastAsia="en-GB"/>
                    </w:rPr>
                  </w:pPr>
                  <w:r>
                    <w:rPr>
                      <w:rFonts w:cs="Arial"/>
                      <w:lang w:eastAsia="en-GB"/>
                    </w:rPr>
                    <w:t>0</w:t>
                  </w:r>
                </w:p>
                <w:p w14:paraId="6D74DB50" w14:textId="77777777" w:rsidR="00480EFE" w:rsidRDefault="00480EFE" w:rsidP="00480EFE">
                  <w:pPr>
                    <w:pStyle w:val="TAC"/>
                    <w:rPr>
                      <w:rFonts w:cs="Arial"/>
                      <w:lang w:eastAsia="en-GB"/>
                    </w:rPr>
                  </w:pPr>
                  <w:r>
                    <w:rPr>
                      <w:rFonts w:cs="Arial"/>
                      <w:lang w:eastAsia="en-GB"/>
                    </w:rPr>
                    <w:t>Spare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0E85D2" w14:textId="77777777" w:rsidR="00480EFE" w:rsidRDefault="00480EFE" w:rsidP="00480EFE">
                  <w:pPr>
                    <w:pStyle w:val="TAC"/>
                    <w:rPr>
                      <w:rFonts w:cs="Arial"/>
                      <w:lang w:eastAsia="en-GB"/>
                    </w:rPr>
                  </w:pPr>
                  <w:r>
                    <w:rPr>
                      <w:rFonts w:cs="Arial"/>
                      <w:lang w:eastAsia="en-GB"/>
                    </w:rPr>
                    <w:t>0</w:t>
                  </w:r>
                </w:p>
                <w:p w14:paraId="4330A992" w14:textId="77777777" w:rsidR="00480EFE" w:rsidRDefault="00480EFE" w:rsidP="00480EFE">
                  <w:pPr>
                    <w:pStyle w:val="TAC"/>
                    <w:rPr>
                      <w:rFonts w:cs="Arial"/>
                      <w:lang w:eastAsia="en-GB"/>
                    </w:rPr>
                  </w:pPr>
                  <w:r>
                    <w:rPr>
                      <w:rFonts w:cs="Arial"/>
                      <w:lang w:eastAsia="en-GB"/>
                    </w:rPr>
                    <w:t>Spare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E62F8A" w14:textId="77777777" w:rsidR="00480EFE" w:rsidRDefault="00480EFE" w:rsidP="00480EFE">
                  <w:pPr>
                    <w:pStyle w:val="TAC"/>
                    <w:rPr>
                      <w:rFonts w:cs="Arial"/>
                      <w:lang w:eastAsia="en-GB"/>
                    </w:rPr>
                  </w:pPr>
                  <w:r>
                    <w:rPr>
                      <w:rFonts w:cs="Arial"/>
                      <w:lang w:eastAsia="en-GB"/>
                    </w:rPr>
                    <w:t>0</w:t>
                  </w:r>
                </w:p>
                <w:p w14:paraId="65BA9161" w14:textId="77777777" w:rsidR="00480EFE" w:rsidRDefault="00480EFE" w:rsidP="00480EFE">
                  <w:pPr>
                    <w:pStyle w:val="TAC"/>
                    <w:rPr>
                      <w:rFonts w:cs="Arial"/>
                      <w:lang w:eastAsia="en-GB"/>
                    </w:rPr>
                  </w:pPr>
                  <w:r>
                    <w:rPr>
                      <w:rFonts w:cs="Arial"/>
                      <w:lang w:eastAsia="en-GB"/>
                    </w:rPr>
                    <w:t>Spare</w:t>
                  </w:r>
                </w:p>
              </w:tc>
              <w:tc>
                <w:tcPr>
                  <w:tcW w:w="3545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6824AF" w14:textId="77777777" w:rsidR="00480EFE" w:rsidRDefault="00480EFE" w:rsidP="00480EFE">
                  <w:pPr>
                    <w:pStyle w:val="TAC"/>
                    <w:rPr>
                      <w:rFonts w:cs="Arial"/>
                      <w:lang w:eastAsia="en-GB"/>
                    </w:rPr>
                  </w:pPr>
                  <w:r>
                    <w:rPr>
                      <w:lang w:eastAsia="en-GB"/>
                    </w:rPr>
                    <w:t>Standardized access category</w:t>
                  </w:r>
                </w:p>
              </w:tc>
              <w:tc>
                <w:tcPr>
                  <w:tcW w:w="1185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53541D5F" w14:textId="77777777" w:rsidR="00480EFE" w:rsidRDefault="00480EFE" w:rsidP="00480EFE">
                  <w:pPr>
                    <w:pStyle w:val="TAL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octet a*</w:t>
                  </w:r>
                </w:p>
              </w:tc>
            </w:tr>
          </w:tbl>
          <w:p w14:paraId="253B53C1" w14:textId="77777777" w:rsidR="00480EFE" w:rsidRDefault="00480EFE" w:rsidP="00480EFE">
            <w:pPr>
              <w:pStyle w:val="TF"/>
            </w:pPr>
            <w:r>
              <w:t>Figure 9.11.3.38.2: Operator-defined access category definition</w:t>
            </w:r>
          </w:p>
          <w:p w14:paraId="560236E2" w14:textId="15764474" w:rsidR="00480EFE" w:rsidRPr="00BB0346" w:rsidRDefault="00480EFE" w:rsidP="00BD4675">
            <w:pPr>
              <w:pStyle w:val="B2"/>
              <w:ind w:left="0" w:firstLine="0"/>
              <w:rPr>
                <w:rFonts w:ascii="Arial" w:hAnsi="Arial"/>
                <w:noProof/>
              </w:rPr>
            </w:pPr>
          </w:p>
        </w:tc>
      </w:tr>
      <w:tr w:rsidR="00BB0346" w14:paraId="09B4C73A" w14:textId="77777777" w:rsidTr="009A20C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75809" w14:textId="77777777" w:rsidR="00BB0346" w:rsidRDefault="00BB0346" w:rsidP="009A20C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4DA7" w14:textId="12468A36" w:rsidR="00BD4675" w:rsidRPr="0066224B" w:rsidRDefault="00CC2278" w:rsidP="009A20C5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Make the fields </w:t>
            </w:r>
            <w:proofErr w:type="spellStart"/>
            <w:r>
              <w:rPr>
                <w:rFonts w:cs="Arial"/>
                <w:lang w:val="en-US" w:eastAsia="zh-CN"/>
              </w:rPr>
              <w:t>standardAccessCat</w:t>
            </w:r>
            <w:proofErr w:type="spellEnd"/>
            <w:r>
              <w:rPr>
                <w:rFonts w:cs="Arial"/>
                <w:lang w:val="en-US" w:eastAsia="zh-CN"/>
              </w:rPr>
              <w:t xml:space="preserve"> and spare3 optional, as the final octet can be omitted.</w:t>
            </w:r>
          </w:p>
        </w:tc>
      </w:tr>
      <w:tr w:rsidR="00BB0346" w14:paraId="0A0C99BE" w14:textId="77777777" w:rsidTr="009A20C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C173" w14:textId="77777777" w:rsidR="00BB0346" w:rsidRDefault="00BB0346" w:rsidP="009A20C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60A0" w14:textId="5F1DA786" w:rsidR="00BB0346" w:rsidRDefault="00480EFE" w:rsidP="009A20C5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NG_NAS_TypeDefs.ttcn</w:t>
            </w:r>
            <w:proofErr w:type="spellEnd"/>
          </w:p>
        </w:tc>
      </w:tr>
      <w:tr w:rsidR="00BB0346" w14:paraId="5B451074" w14:textId="77777777" w:rsidTr="009A20C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C9AB" w14:textId="77777777" w:rsidR="00BB0346" w:rsidRDefault="00BB0346" w:rsidP="009A20C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6F13" w14:textId="77777777" w:rsidR="00BB0346" w:rsidRDefault="00BB0346" w:rsidP="009A20C5">
            <w:pPr>
              <w:rPr>
                <w:rFonts w:ascii="Arial" w:hAnsi="Arial"/>
                <w:lang w:eastAsia="zh-CN"/>
              </w:rPr>
            </w:pPr>
          </w:p>
        </w:tc>
      </w:tr>
    </w:tbl>
    <w:p w14:paraId="0395295B" w14:textId="77777777" w:rsidR="00BB0346" w:rsidRDefault="00BB0346" w:rsidP="00BB0346">
      <w:pPr>
        <w:rPr>
          <w:lang w:val="en-US" w:eastAsia="zh-CN"/>
        </w:rPr>
      </w:pPr>
    </w:p>
    <w:p w14:paraId="0C603B2A" w14:textId="77777777" w:rsidR="00BB0346" w:rsidRDefault="00BB0346" w:rsidP="00BB034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B0346" w14:paraId="15AE8562" w14:textId="77777777" w:rsidTr="009A20C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BD62" w14:textId="26D81E54" w:rsidR="00CC2278" w:rsidRDefault="00BD4675" w:rsidP="00CC22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D4675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44413C2E" w14:textId="3BFA1431" w:rsidR="00BB0346" w:rsidRDefault="00CC2278" w:rsidP="00BD46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Style w:val="HTMLCode"/>
              </w:rPr>
              <w:t xml:space="preserve">type record </w:t>
            </w:r>
            <w:proofErr w:type="spellStart"/>
            <w:r>
              <w:rPr>
                <w:rStyle w:val="HTMLCode"/>
              </w:rPr>
              <w:t>AccessCatDefinition</w:t>
            </w:r>
            <w:proofErr w:type="spellEnd"/>
            <w:r>
              <w:rPr>
                <w:rStyle w:val="HTMLCode"/>
              </w:rPr>
              <w:t xml:space="preserve"> {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Type4Length_Type </w:t>
            </w:r>
            <w:proofErr w:type="spellStart"/>
            <w:r>
              <w:rPr>
                <w:rStyle w:val="HTMLCode"/>
              </w:rPr>
              <w:t>iel</w:t>
            </w:r>
            <w:proofErr w:type="spellEnd"/>
            <w:r>
              <w:rPr>
                <w:rStyle w:val="HTMLCode"/>
              </w:rPr>
              <w:t>,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O1_Type </w:t>
            </w:r>
            <w:proofErr w:type="spellStart"/>
            <w:r>
              <w:rPr>
                <w:rStyle w:val="HTMLCode"/>
              </w:rPr>
              <w:t>precendence</w:t>
            </w:r>
            <w:proofErr w:type="spellEnd"/>
            <w:r>
              <w:rPr>
                <w:rStyle w:val="HTMLCode"/>
              </w:rPr>
              <w:t>, // @sic R5w200211 sic@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B1_Type </w:t>
            </w:r>
            <w:proofErr w:type="spellStart"/>
            <w:r>
              <w:rPr>
                <w:rStyle w:val="HTMLCode"/>
              </w:rPr>
              <w:t>psac</w:t>
            </w:r>
            <w:proofErr w:type="spellEnd"/>
            <w:r>
              <w:rPr>
                <w:rStyle w:val="HTMLCode"/>
              </w:rPr>
              <w:t>,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B2_Type spare2,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B5_Type </w:t>
            </w:r>
            <w:proofErr w:type="spellStart"/>
            <w:r>
              <w:rPr>
                <w:rStyle w:val="HTMLCode"/>
              </w:rPr>
              <w:t>catNum</w:t>
            </w:r>
            <w:proofErr w:type="spellEnd"/>
            <w:r>
              <w:rPr>
                <w:rStyle w:val="HTMLCode"/>
              </w:rPr>
              <w:t>,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Type4Length_Type </w:t>
            </w:r>
            <w:proofErr w:type="spellStart"/>
            <w:r>
              <w:rPr>
                <w:rStyle w:val="HTMLCode"/>
              </w:rPr>
              <w:t>criteriaLength</w:t>
            </w:r>
            <w:proofErr w:type="spellEnd"/>
            <w:r>
              <w:rPr>
                <w:rStyle w:val="HTMLCode"/>
              </w:rPr>
              <w:t>,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octetstring</w:t>
            </w:r>
            <w:proofErr w:type="spellEnd"/>
            <w:r>
              <w:rPr>
                <w:rStyle w:val="HTMLCode"/>
              </w:rPr>
              <w:t xml:space="preserve"> criteria,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B3_Type spare3,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B5_Type </w:t>
            </w:r>
            <w:proofErr w:type="spellStart"/>
            <w:r>
              <w:rPr>
                <w:rStyle w:val="HTMLCode"/>
              </w:rPr>
              <w:t>standardAccessCat</w:t>
            </w:r>
            <w:proofErr w:type="spellEnd"/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};</w:t>
            </w:r>
          </w:p>
        </w:tc>
      </w:tr>
    </w:tbl>
    <w:p w14:paraId="633FBDD1" w14:textId="77777777" w:rsidR="00BB0346" w:rsidRDefault="00BB0346" w:rsidP="00BB0346">
      <w:pPr>
        <w:spacing w:after="0"/>
        <w:rPr>
          <w:rFonts w:ascii="Arial" w:hAnsi="Arial"/>
          <w:b/>
          <w:lang w:eastAsia="en-GB"/>
        </w:rPr>
      </w:pPr>
    </w:p>
    <w:p w14:paraId="1F61E421" w14:textId="77777777" w:rsidR="00BB0346" w:rsidRDefault="00BB0346" w:rsidP="00BB0346">
      <w:pPr>
        <w:spacing w:after="0"/>
        <w:rPr>
          <w:rFonts w:ascii="Arial" w:hAnsi="Arial"/>
          <w:b/>
          <w:lang w:eastAsia="en-GB"/>
        </w:rPr>
      </w:pPr>
    </w:p>
    <w:p w14:paraId="09797A5E" w14:textId="77777777" w:rsidR="00BB0346" w:rsidRDefault="00BB0346" w:rsidP="00BB0346">
      <w:pPr>
        <w:spacing w:after="0"/>
        <w:rPr>
          <w:rFonts w:ascii="Arial" w:hAnsi="Arial"/>
          <w:b/>
          <w:lang w:eastAsia="en-GB"/>
        </w:rPr>
      </w:pPr>
    </w:p>
    <w:p w14:paraId="14581A5A" w14:textId="77777777" w:rsidR="00BB0346" w:rsidRDefault="00BB0346" w:rsidP="00BB034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B0346" w14:paraId="16E3B5AE" w14:textId="77777777" w:rsidTr="009A20C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5D8C" w14:textId="61B01ABD" w:rsidR="00BB0346" w:rsidRPr="00571BB2" w:rsidRDefault="00CC2278" w:rsidP="00BD46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Style w:val="HTMLCode"/>
              </w:rPr>
              <w:t xml:space="preserve">type record </w:t>
            </w:r>
            <w:proofErr w:type="spellStart"/>
            <w:r>
              <w:rPr>
                <w:rStyle w:val="HTMLCode"/>
              </w:rPr>
              <w:t>AccessCatDefinition</w:t>
            </w:r>
            <w:proofErr w:type="spellEnd"/>
            <w:r>
              <w:rPr>
                <w:rStyle w:val="HTMLCode"/>
              </w:rPr>
              <w:t xml:space="preserve"> {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Type4Length_Type </w:t>
            </w:r>
            <w:proofErr w:type="spellStart"/>
            <w:r>
              <w:rPr>
                <w:rStyle w:val="HTMLCode"/>
              </w:rPr>
              <w:t>iel</w:t>
            </w:r>
            <w:proofErr w:type="spellEnd"/>
            <w:r>
              <w:rPr>
                <w:rStyle w:val="HTMLCode"/>
              </w:rPr>
              <w:t>,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O1_Type </w:t>
            </w:r>
            <w:proofErr w:type="spellStart"/>
            <w:r>
              <w:rPr>
                <w:rStyle w:val="HTMLCode"/>
              </w:rPr>
              <w:t>precendence</w:t>
            </w:r>
            <w:proofErr w:type="spellEnd"/>
            <w:r>
              <w:rPr>
                <w:rStyle w:val="HTMLCode"/>
              </w:rPr>
              <w:t>, // @sic R5w200211 sic@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B1_Type </w:t>
            </w:r>
            <w:proofErr w:type="spellStart"/>
            <w:r>
              <w:rPr>
                <w:rStyle w:val="HTMLCode"/>
              </w:rPr>
              <w:t>psac</w:t>
            </w:r>
            <w:proofErr w:type="spellEnd"/>
            <w:r>
              <w:rPr>
                <w:rStyle w:val="HTMLCode"/>
              </w:rPr>
              <w:t>,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B2_Type spare2,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B5_Type </w:t>
            </w:r>
            <w:proofErr w:type="spellStart"/>
            <w:r>
              <w:rPr>
                <w:rStyle w:val="HTMLCode"/>
              </w:rPr>
              <w:t>catNum</w:t>
            </w:r>
            <w:proofErr w:type="spellEnd"/>
            <w:r>
              <w:rPr>
                <w:rStyle w:val="HTMLCode"/>
              </w:rPr>
              <w:t>,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Type4Length_Type </w:t>
            </w:r>
            <w:proofErr w:type="spellStart"/>
            <w:r>
              <w:rPr>
                <w:rStyle w:val="HTMLCode"/>
              </w:rPr>
              <w:t>criteriaLength</w:t>
            </w:r>
            <w:proofErr w:type="spellEnd"/>
            <w:r>
              <w:rPr>
                <w:rStyle w:val="HTMLCode"/>
              </w:rPr>
              <w:t>,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octetstring</w:t>
            </w:r>
            <w:proofErr w:type="spellEnd"/>
            <w:r>
              <w:rPr>
                <w:rStyle w:val="HTMLCode"/>
              </w:rPr>
              <w:t xml:space="preserve"> criteria,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B3_Type spare3 </w:t>
            </w:r>
            <w:r w:rsidRPr="00CC2278">
              <w:rPr>
                <w:rStyle w:val="HTMLCode"/>
                <w:highlight w:val="yellow"/>
              </w:rPr>
              <w:t>optional</w:t>
            </w:r>
            <w:r>
              <w:rPr>
                <w:rStyle w:val="HTMLCode"/>
              </w:rPr>
              <w:t>,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B5_Type </w:t>
            </w:r>
            <w:proofErr w:type="spellStart"/>
            <w:r>
              <w:rPr>
                <w:rStyle w:val="HTMLCode"/>
              </w:rPr>
              <w:t>standardAccessCat</w:t>
            </w:r>
            <w:proofErr w:type="spellEnd"/>
            <w:r>
              <w:rPr>
                <w:rStyle w:val="HTMLCode"/>
              </w:rPr>
              <w:t xml:space="preserve"> </w:t>
            </w:r>
            <w:r w:rsidRPr="00CC2278">
              <w:rPr>
                <w:rStyle w:val="HTMLCode"/>
                <w:highlight w:val="yellow"/>
              </w:rPr>
              <w:t>optional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};</w:t>
            </w:r>
          </w:p>
        </w:tc>
      </w:tr>
    </w:tbl>
    <w:p w14:paraId="64F5C05F" w14:textId="5BC9B000" w:rsidR="00A30C1F" w:rsidRPr="00441AF6" w:rsidRDefault="00A30C1F" w:rsidP="00BB0346">
      <w:pPr>
        <w:keepNext/>
        <w:keepLines/>
        <w:spacing w:before="180"/>
        <w:outlineLvl w:val="1"/>
        <w:rPr>
          <w:rFonts w:ascii="Calibri" w:eastAsia="Calibri" w:hAnsi="Calibri" w:cs="Calibri"/>
          <w:sz w:val="22"/>
          <w:szCs w:val="22"/>
          <w:lang w:val="en-US" w:eastAsia="en-GB"/>
        </w:rPr>
      </w:pPr>
    </w:p>
    <w:p w14:paraId="5A088039" w14:textId="77777777" w:rsidR="00A30C1F" w:rsidRPr="00A30C1F" w:rsidRDefault="00A30C1F" w:rsidP="00A30C1F"/>
    <w:sectPr w:rsidR="00A30C1F" w:rsidRPr="00A30C1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644050" w14:textId="77777777" w:rsidR="00D624D1" w:rsidRDefault="00D624D1">
      <w:r>
        <w:separator/>
      </w:r>
    </w:p>
  </w:endnote>
  <w:endnote w:type="continuationSeparator" w:id="0">
    <w:p w14:paraId="4E0F8EB2" w14:textId="77777777" w:rsidR="00D624D1" w:rsidRDefault="00D62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4F68D5" w14:textId="77777777" w:rsidR="00D624D1" w:rsidRDefault="00D624D1">
      <w:r>
        <w:separator/>
      </w:r>
    </w:p>
  </w:footnote>
  <w:footnote w:type="continuationSeparator" w:id="0">
    <w:p w14:paraId="1D70404B" w14:textId="77777777" w:rsidR="00D624D1" w:rsidRDefault="00D624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641483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367074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68648856">
    <w:abstractNumId w:val="3"/>
  </w:num>
  <w:num w:numId="4" w16cid:durableId="1564178664">
    <w:abstractNumId w:val="5"/>
  </w:num>
  <w:num w:numId="5" w16cid:durableId="1109738048">
    <w:abstractNumId w:val="0"/>
  </w:num>
  <w:num w:numId="6" w16cid:durableId="1026171321">
    <w:abstractNumId w:val="8"/>
  </w:num>
  <w:num w:numId="7" w16cid:durableId="162087511">
    <w:abstractNumId w:val="7"/>
  </w:num>
  <w:num w:numId="8" w16cid:durableId="209657848">
    <w:abstractNumId w:val="6"/>
  </w:num>
  <w:num w:numId="9" w16cid:durableId="819926531">
    <w:abstractNumId w:val="9"/>
  </w:num>
  <w:num w:numId="10" w16cid:durableId="125319058">
    <w:abstractNumId w:val="1"/>
  </w:num>
  <w:num w:numId="11" w16cid:durableId="1479304023">
    <w:abstractNumId w:val="2"/>
  </w:num>
  <w:num w:numId="12" w16cid:durableId="12716219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12992"/>
    <w:rsid w:val="00022E4A"/>
    <w:rsid w:val="00090A0D"/>
    <w:rsid w:val="000A6394"/>
    <w:rsid w:val="000B7FED"/>
    <w:rsid w:val="000C038A"/>
    <w:rsid w:val="000C2205"/>
    <w:rsid w:val="000C6598"/>
    <w:rsid w:val="000C79AB"/>
    <w:rsid w:val="000D0AA1"/>
    <w:rsid w:val="000D44B3"/>
    <w:rsid w:val="000E5B4E"/>
    <w:rsid w:val="00145D43"/>
    <w:rsid w:val="00172233"/>
    <w:rsid w:val="00175179"/>
    <w:rsid w:val="00183F49"/>
    <w:rsid w:val="0018700F"/>
    <w:rsid w:val="00192C46"/>
    <w:rsid w:val="001A08B3"/>
    <w:rsid w:val="001A7B60"/>
    <w:rsid w:val="001B52F0"/>
    <w:rsid w:val="001B7A65"/>
    <w:rsid w:val="001E41F3"/>
    <w:rsid w:val="001E790C"/>
    <w:rsid w:val="0021430A"/>
    <w:rsid w:val="00242E5E"/>
    <w:rsid w:val="0026004D"/>
    <w:rsid w:val="002640DD"/>
    <w:rsid w:val="0026560F"/>
    <w:rsid w:val="00275D12"/>
    <w:rsid w:val="00280C49"/>
    <w:rsid w:val="00284FEB"/>
    <w:rsid w:val="002860C4"/>
    <w:rsid w:val="002A58AB"/>
    <w:rsid w:val="002B5741"/>
    <w:rsid w:val="002E472E"/>
    <w:rsid w:val="00303144"/>
    <w:rsid w:val="00305409"/>
    <w:rsid w:val="003103B5"/>
    <w:rsid w:val="003156FB"/>
    <w:rsid w:val="003609EF"/>
    <w:rsid w:val="0036231A"/>
    <w:rsid w:val="00365645"/>
    <w:rsid w:val="003667E5"/>
    <w:rsid w:val="0037269D"/>
    <w:rsid w:val="00374DD4"/>
    <w:rsid w:val="003828FB"/>
    <w:rsid w:val="003C15E3"/>
    <w:rsid w:val="003C1984"/>
    <w:rsid w:val="003C70D3"/>
    <w:rsid w:val="003C7EE9"/>
    <w:rsid w:val="003D1F89"/>
    <w:rsid w:val="003E1A36"/>
    <w:rsid w:val="003E4623"/>
    <w:rsid w:val="00401F65"/>
    <w:rsid w:val="00410371"/>
    <w:rsid w:val="004242F1"/>
    <w:rsid w:val="00480EFE"/>
    <w:rsid w:val="004904C4"/>
    <w:rsid w:val="00494371"/>
    <w:rsid w:val="004B75B7"/>
    <w:rsid w:val="00511C6D"/>
    <w:rsid w:val="005141D9"/>
    <w:rsid w:val="0051580D"/>
    <w:rsid w:val="005200AB"/>
    <w:rsid w:val="00547111"/>
    <w:rsid w:val="005913A9"/>
    <w:rsid w:val="00592D74"/>
    <w:rsid w:val="005B2F31"/>
    <w:rsid w:val="005E2C44"/>
    <w:rsid w:val="00621188"/>
    <w:rsid w:val="006257ED"/>
    <w:rsid w:val="00653DE4"/>
    <w:rsid w:val="00665C47"/>
    <w:rsid w:val="00695808"/>
    <w:rsid w:val="006B46FB"/>
    <w:rsid w:val="006D5593"/>
    <w:rsid w:val="006E21FB"/>
    <w:rsid w:val="006F0E74"/>
    <w:rsid w:val="00702E2B"/>
    <w:rsid w:val="00711669"/>
    <w:rsid w:val="00714985"/>
    <w:rsid w:val="00726E85"/>
    <w:rsid w:val="00743FD0"/>
    <w:rsid w:val="00745C21"/>
    <w:rsid w:val="007649AE"/>
    <w:rsid w:val="00783CAF"/>
    <w:rsid w:val="00785AFF"/>
    <w:rsid w:val="00792342"/>
    <w:rsid w:val="007977A8"/>
    <w:rsid w:val="007B1498"/>
    <w:rsid w:val="007B512A"/>
    <w:rsid w:val="007C2097"/>
    <w:rsid w:val="007D6A07"/>
    <w:rsid w:val="007F7259"/>
    <w:rsid w:val="008040A8"/>
    <w:rsid w:val="00807A24"/>
    <w:rsid w:val="008279FA"/>
    <w:rsid w:val="0083785A"/>
    <w:rsid w:val="008626E7"/>
    <w:rsid w:val="00870EE7"/>
    <w:rsid w:val="008863B9"/>
    <w:rsid w:val="008A45A6"/>
    <w:rsid w:val="008C044C"/>
    <w:rsid w:val="008D3CCC"/>
    <w:rsid w:val="008D4170"/>
    <w:rsid w:val="008F3789"/>
    <w:rsid w:val="008F686C"/>
    <w:rsid w:val="009148DE"/>
    <w:rsid w:val="0093083B"/>
    <w:rsid w:val="00941E30"/>
    <w:rsid w:val="009453AA"/>
    <w:rsid w:val="0095746E"/>
    <w:rsid w:val="009777D9"/>
    <w:rsid w:val="009912E7"/>
    <w:rsid w:val="00991B88"/>
    <w:rsid w:val="009A5753"/>
    <w:rsid w:val="009A579D"/>
    <w:rsid w:val="009C6508"/>
    <w:rsid w:val="009D2DF8"/>
    <w:rsid w:val="009E3297"/>
    <w:rsid w:val="009F45F0"/>
    <w:rsid w:val="009F719E"/>
    <w:rsid w:val="009F734F"/>
    <w:rsid w:val="00A00644"/>
    <w:rsid w:val="00A12EAC"/>
    <w:rsid w:val="00A22FB8"/>
    <w:rsid w:val="00A246B6"/>
    <w:rsid w:val="00A30C1F"/>
    <w:rsid w:val="00A44149"/>
    <w:rsid w:val="00A47E70"/>
    <w:rsid w:val="00A50CF0"/>
    <w:rsid w:val="00A5389F"/>
    <w:rsid w:val="00A7671C"/>
    <w:rsid w:val="00A84249"/>
    <w:rsid w:val="00AA2CBC"/>
    <w:rsid w:val="00AC4CF7"/>
    <w:rsid w:val="00AC5820"/>
    <w:rsid w:val="00AD1CD8"/>
    <w:rsid w:val="00AE518C"/>
    <w:rsid w:val="00B0233C"/>
    <w:rsid w:val="00B258BB"/>
    <w:rsid w:val="00B31734"/>
    <w:rsid w:val="00B54BAF"/>
    <w:rsid w:val="00B67B97"/>
    <w:rsid w:val="00B7489A"/>
    <w:rsid w:val="00B85CB9"/>
    <w:rsid w:val="00B968C8"/>
    <w:rsid w:val="00BA3EC5"/>
    <w:rsid w:val="00BA51D9"/>
    <w:rsid w:val="00BB0346"/>
    <w:rsid w:val="00BB5DFC"/>
    <w:rsid w:val="00BD279D"/>
    <w:rsid w:val="00BD4675"/>
    <w:rsid w:val="00BD6BB8"/>
    <w:rsid w:val="00BE43C5"/>
    <w:rsid w:val="00C66BA2"/>
    <w:rsid w:val="00C74795"/>
    <w:rsid w:val="00C870F6"/>
    <w:rsid w:val="00C95985"/>
    <w:rsid w:val="00CA4B98"/>
    <w:rsid w:val="00CB6EE4"/>
    <w:rsid w:val="00CC2278"/>
    <w:rsid w:val="00CC44C2"/>
    <w:rsid w:val="00CC5026"/>
    <w:rsid w:val="00CC68D0"/>
    <w:rsid w:val="00CF0A0B"/>
    <w:rsid w:val="00CF1EF1"/>
    <w:rsid w:val="00D00D8E"/>
    <w:rsid w:val="00D03F9A"/>
    <w:rsid w:val="00D06D51"/>
    <w:rsid w:val="00D24991"/>
    <w:rsid w:val="00D30110"/>
    <w:rsid w:val="00D42F10"/>
    <w:rsid w:val="00D50255"/>
    <w:rsid w:val="00D624D1"/>
    <w:rsid w:val="00D66520"/>
    <w:rsid w:val="00D74B7A"/>
    <w:rsid w:val="00D80F81"/>
    <w:rsid w:val="00D84AE9"/>
    <w:rsid w:val="00D90741"/>
    <w:rsid w:val="00D943C3"/>
    <w:rsid w:val="00DA11E9"/>
    <w:rsid w:val="00DC1876"/>
    <w:rsid w:val="00DC4393"/>
    <w:rsid w:val="00DC64DC"/>
    <w:rsid w:val="00DE34CF"/>
    <w:rsid w:val="00E049DE"/>
    <w:rsid w:val="00E13F3D"/>
    <w:rsid w:val="00E20D6E"/>
    <w:rsid w:val="00E34898"/>
    <w:rsid w:val="00E42691"/>
    <w:rsid w:val="00EB09B7"/>
    <w:rsid w:val="00EE7D7C"/>
    <w:rsid w:val="00F02DF8"/>
    <w:rsid w:val="00F16AA1"/>
    <w:rsid w:val="00F25D98"/>
    <w:rsid w:val="00F2700A"/>
    <w:rsid w:val="00F300FB"/>
    <w:rsid w:val="00F62183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761</TotalTime>
  <Pages>5</Pages>
  <Words>563</Words>
  <Characters>4003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14</cp:revision>
  <cp:lastPrinted>1900-01-01T00:00:00Z</cp:lastPrinted>
  <dcterms:created xsi:type="dcterms:W3CDTF">2022-04-15T19:39:00Z</dcterms:created>
  <dcterms:modified xsi:type="dcterms:W3CDTF">2022-07-14T13:39:00Z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