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0B7" w:rsidRDefault="003950B7" w:rsidP="00395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R5s220868</w:t>
      </w:r>
      <w:r>
        <w:rPr>
          <w:b/>
          <w:i/>
          <w:noProof/>
          <w:sz w:val="28"/>
        </w:rPr>
        <w:fldChar w:fldCharType="end"/>
      </w:r>
    </w:p>
    <w:p w:rsidR="003950B7" w:rsidRDefault="003950B7" w:rsidP="003950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50B7" w:rsidTr="002658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50B7" w:rsidTr="00265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50B7" w:rsidTr="00265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42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950B7" w:rsidRPr="00410371" w:rsidRDefault="003950B7" w:rsidP="002658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50B7" w:rsidRPr="00410371" w:rsidRDefault="003950B7" w:rsidP="002658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50B7" w:rsidRDefault="003950B7" w:rsidP="002658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50B7" w:rsidRPr="00410371" w:rsidRDefault="003950B7" w:rsidP="002658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50B7" w:rsidRDefault="003950B7" w:rsidP="002658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50B7" w:rsidRPr="00410371" w:rsidRDefault="003950B7" w:rsidP="00265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</w:rPr>
            </w:pPr>
          </w:p>
        </w:tc>
      </w:tr>
      <w:tr w:rsidR="003950B7" w:rsidTr="002658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</w:rPr>
            </w:pPr>
          </w:p>
        </w:tc>
      </w:tr>
      <w:tr w:rsidR="003950B7" w:rsidTr="002658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50B7" w:rsidRPr="00F25D98" w:rsidRDefault="003950B7" w:rsidP="002658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50B7" w:rsidTr="00265867">
        <w:tc>
          <w:tcPr>
            <w:tcW w:w="9641" w:type="dxa"/>
            <w:gridSpan w:val="9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50B7" w:rsidRDefault="003950B7" w:rsidP="003950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50B7" w:rsidTr="00265867">
        <w:tc>
          <w:tcPr>
            <w:tcW w:w="2835" w:type="dxa"/>
          </w:tcPr>
          <w:p w:rsidR="003950B7" w:rsidRDefault="003950B7" w:rsidP="002658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50B7" w:rsidRDefault="003950B7" w:rsidP="002658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50B7" w:rsidRDefault="003950B7" w:rsidP="003950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50B7" w:rsidTr="00265867">
        <w:tc>
          <w:tcPr>
            <w:tcW w:w="9640" w:type="dxa"/>
            <w:gridSpan w:val="11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 case 7.1.3.4.1</w:t>
            </w:r>
            <w: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2022-07-06</w:t>
            </w:r>
            <w:r>
              <w:rPr>
                <w:noProof/>
              </w:rP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0B7" w:rsidTr="002658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50B7" w:rsidRDefault="003950B7" w:rsidP="002658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50B7" w:rsidRDefault="003950B7" w:rsidP="002658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50B7" w:rsidRDefault="003950B7" w:rsidP="002658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950B7" w:rsidTr="002658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50B7" w:rsidRDefault="003950B7" w:rsidP="002658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50B7" w:rsidRDefault="003950B7" w:rsidP="002658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50B7" w:rsidRPr="007C2097" w:rsidRDefault="003950B7" w:rsidP="002658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50B7" w:rsidTr="00265867">
        <w:tc>
          <w:tcPr>
            <w:tcW w:w="1843" w:type="dxa"/>
          </w:tcPr>
          <w:p w:rsidR="003950B7" w:rsidRDefault="003950B7" w:rsidP="002658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50B7" w:rsidRDefault="003950B7" w:rsidP="002658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</w:p>
          <w:p w:rsidR="00275E77" w:rsidRPr="002E008A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NOTE: A Prose CR </w:t>
            </w:r>
            <w:r w:rsidRPr="008D7FC9">
              <w:fldChar w:fldCharType="begin"/>
            </w:r>
            <w:r>
              <w:instrText xml:space="preserve"> DOCPROPERTY  Tdoc#  \* MERGEFORMAT </w:instrText>
            </w:r>
            <w:r w:rsidRPr="008D7FC9">
              <w:fldChar w:fldCharType="separate"/>
            </w:r>
            <w:r w:rsidRPr="008D7FC9">
              <w:t>R5-223422</w:t>
            </w:r>
            <w:r w:rsidRPr="008D7FC9">
              <w:fldChar w:fldCharType="end"/>
            </w:r>
            <w:r>
              <w:t xml:space="preserve"> is already raised for this testcase for NR5GC version. The NR5GC version of this testcase has this implemented, but ENDC was missed in TTCN</w:t>
            </w: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Pr="00CF39F2" w:rsidRDefault="00275E77" w:rsidP="00275E7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E77" w:rsidRPr="006316B2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</w:t>
            </w:r>
            <w:r w:rsidRPr="00AD75F2">
              <w:t>Table 7.1.3.4.1.3.1-4: MAC-</w:t>
            </w:r>
            <w:proofErr w:type="spellStart"/>
            <w:r w:rsidRPr="00AD75F2">
              <w:t>CellGroupConfig</w:t>
            </w:r>
            <w:proofErr w:type="spellEnd"/>
            <w:r>
              <w:t xml:space="preserve"> for both step 8 and step 23 call flow.</w:t>
            </w: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Pr="00CF39F2" w:rsidRDefault="00275E77" w:rsidP="00275E7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Pr="00CF39F2" w:rsidRDefault="00275E77" w:rsidP="00275E7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275E77" w:rsidTr="00265867">
        <w:tc>
          <w:tcPr>
            <w:tcW w:w="2694" w:type="dxa"/>
            <w:gridSpan w:val="2"/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75E77" w:rsidRDefault="00275E77" w:rsidP="00275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1.ENDC</w:t>
            </w: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75E77" w:rsidRDefault="00275E77" w:rsidP="00275E77">
            <w:pPr>
              <w:pStyle w:val="CRCoverPage"/>
              <w:spacing w:after="0"/>
              <w:rPr>
                <w:noProof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E77" w:rsidRPr="008863B9" w:rsidTr="002658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5E77" w:rsidRPr="008863B9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75E77" w:rsidRPr="008863B9" w:rsidRDefault="00275E77" w:rsidP="00275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E77" w:rsidTr="002658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5E77" w:rsidRDefault="00275E77" w:rsidP="00275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5E77" w:rsidRDefault="00275E77" w:rsidP="00275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50B7" w:rsidRDefault="003950B7" w:rsidP="003950B7">
      <w:pPr>
        <w:pStyle w:val="CRCoverPage"/>
        <w:spacing w:after="0"/>
        <w:rPr>
          <w:noProof/>
          <w:sz w:val="8"/>
          <w:szCs w:val="8"/>
        </w:rPr>
      </w:pPr>
    </w:p>
    <w:p w:rsidR="003950B7" w:rsidRDefault="003950B7" w:rsidP="003950B7">
      <w:pPr>
        <w:rPr>
          <w:noProof/>
        </w:rPr>
      </w:pPr>
    </w:p>
    <w:p w:rsidR="005E3FFA" w:rsidRDefault="005E3FFA" w:rsidP="005E3FFA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800948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A09F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BA09FC" w:rsidRPr="006E184C">
        <w:rPr>
          <w:rFonts w:ascii="Arial" w:hAnsi="Arial" w:cs="Arial"/>
          <w:iCs/>
        </w:rPr>
        <w:t>Table of Contents</w:t>
      </w:r>
      <w:r w:rsidR="00BA09FC">
        <w:tab/>
      </w:r>
      <w:r w:rsidR="00BA09FC">
        <w:fldChar w:fldCharType="begin"/>
      </w:r>
      <w:r w:rsidR="00BA09FC">
        <w:instrText xml:space="preserve"> PAGEREF _Toc108009482 \h </w:instrText>
      </w:r>
      <w:r w:rsidR="00BA09FC">
        <w:fldChar w:fldCharType="separate"/>
      </w:r>
      <w:r w:rsidR="00BA09FC">
        <w:t>2</w:t>
      </w:r>
      <w:r w:rsidR="00BA09FC">
        <w:fldChar w:fldCharType="end"/>
      </w:r>
    </w:p>
    <w:p w:rsidR="00BA09FC" w:rsidRDefault="00BA0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E184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E184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_Toc108009483 \h </w:instrText>
      </w:r>
      <w:r>
        <w:fldChar w:fldCharType="separate"/>
      </w:r>
      <w:r>
        <w:t>2</w:t>
      </w:r>
      <w:r>
        <w:fldChar w:fldCharType="end"/>
      </w:r>
    </w:p>
    <w:p w:rsidR="00BA09FC" w:rsidRDefault="00BA09F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E184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E184C">
        <w:rPr>
          <w:b/>
        </w:rPr>
        <w:t>Corrections required for test case 7.1.3.4.1</w:t>
      </w:r>
      <w:r>
        <w:tab/>
      </w:r>
      <w:r>
        <w:fldChar w:fldCharType="begin"/>
      </w:r>
      <w:r>
        <w:instrText xml:space="preserve"> PAGEREF _Toc108009484 \h </w:instrText>
      </w:r>
      <w:r>
        <w:fldChar w:fldCharType="separate"/>
      </w:r>
      <w:r>
        <w:t>2</w:t>
      </w:r>
      <w:r>
        <w:fldChar w:fldCharType="end"/>
      </w:r>
    </w:p>
    <w:p w:rsidR="00BA09FC" w:rsidRDefault="00BA09F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E184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E184C">
        <w:rPr>
          <w:rFonts w:cs="Arial"/>
          <w:b/>
          <w:color w:val="000000"/>
          <w:lang w:eastAsia="en-GB"/>
        </w:rPr>
        <w:t xml:space="preserve">Correction to </w:t>
      </w:r>
      <w:r w:rsidRPr="006E184C">
        <w:rPr>
          <w:rFonts w:cs="Arial"/>
          <w:lang w:eastAsia="en-GB"/>
        </w:rPr>
        <w:t>f_NR_PDCP_PSCellChange_InterCell_Common</w:t>
      </w:r>
      <w:r>
        <w:tab/>
      </w:r>
      <w:r>
        <w:fldChar w:fldCharType="begin"/>
      </w:r>
      <w:r>
        <w:instrText xml:space="preserve"> PAGEREF _Toc108009485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BA09FC" w:rsidRDefault="00BA09FC" w:rsidP="00BA09F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2409"/>
      <w:bookmarkStart w:id="13" w:name="_Toc107472036"/>
      <w:bookmarkStart w:id="14" w:name="_Toc108009483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BA09FC" w:rsidRDefault="00BA09FC" w:rsidP="00BA09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BA09FC" w:rsidRDefault="00BA09FC" w:rsidP="00BA09F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BA09FC" w:rsidRDefault="00BA09FC" w:rsidP="00BA09FC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BA09FC" w:rsidRDefault="00BA09FC" w:rsidP="007A73E5">
      <w:pPr>
        <w:rPr>
          <w:b/>
          <w:sz w:val="24"/>
          <w:lang w:eastAsia="ja-JP"/>
        </w:rPr>
      </w:pPr>
    </w:p>
    <w:p w:rsidR="007A73E5" w:rsidRPr="00AD75F2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5" w:name="_Toc122434488"/>
      <w:bookmarkStart w:id="16" w:name="_Toc295288959"/>
      <w:bookmarkStart w:id="17" w:name="_Toc108009484"/>
      <w:r w:rsidRPr="00AD75F2">
        <w:rPr>
          <w:b/>
        </w:rPr>
        <w:t>Corrections required</w:t>
      </w:r>
      <w:bookmarkEnd w:id="15"/>
      <w:bookmarkEnd w:id="16"/>
      <w:r w:rsidR="00460215" w:rsidRPr="00AD75F2">
        <w:rPr>
          <w:b/>
        </w:rPr>
        <w:t xml:space="preserve"> </w:t>
      </w:r>
      <w:r w:rsidR="0074149F" w:rsidRPr="00AD75F2">
        <w:rPr>
          <w:b/>
          <w:noProof/>
        </w:rPr>
        <w:t>for test case 7.1.</w:t>
      </w:r>
      <w:r w:rsidR="004D70C0" w:rsidRPr="00AD75F2">
        <w:rPr>
          <w:b/>
          <w:noProof/>
        </w:rPr>
        <w:t>3</w:t>
      </w:r>
      <w:r w:rsidR="0074149F" w:rsidRPr="00AD75F2">
        <w:rPr>
          <w:b/>
          <w:noProof/>
        </w:rPr>
        <w:t>.</w:t>
      </w:r>
      <w:r w:rsidR="004D70C0" w:rsidRPr="00AD75F2">
        <w:rPr>
          <w:b/>
          <w:noProof/>
        </w:rPr>
        <w:t>4</w:t>
      </w:r>
      <w:r w:rsidR="0074149F" w:rsidRPr="00AD75F2">
        <w:rPr>
          <w:b/>
          <w:noProof/>
        </w:rPr>
        <w:t>.</w:t>
      </w:r>
      <w:r w:rsidR="004D70C0" w:rsidRPr="00AD75F2">
        <w:rPr>
          <w:b/>
          <w:noProof/>
        </w:rPr>
        <w:t>1</w:t>
      </w:r>
      <w:bookmarkEnd w:id="17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8" w:name="_Toc108009485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8D7FC9" w:rsidRPr="008D7FC9">
        <w:rPr>
          <w:rFonts w:cs="Arial"/>
          <w:lang w:eastAsia="en-GB"/>
        </w:rPr>
        <w:t>f_NR_PDCP_PSCellChange_InterCell_Common</w:t>
      </w:r>
      <w:bookmarkEnd w:id="1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8D7FC9" w:rsidP="005148E9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8D7FC9">
              <w:rPr>
                <w:rFonts w:ascii="Arial" w:hAnsi="Arial" w:cs="Arial"/>
                <w:lang w:eastAsia="en-GB"/>
              </w:rPr>
              <w:t>f_NR_PDCP_PSCellChange_InterCell_Common</w:t>
            </w:r>
            <w:proofErr w:type="spellEnd"/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Default="004D70C0" w:rsidP="00192312">
            <w:pPr>
              <w:pStyle w:val="CRCoverPage"/>
              <w:spacing w:after="0"/>
            </w:pPr>
            <w:r>
              <w:rPr>
                <w:noProof/>
              </w:rPr>
              <w:t xml:space="preserve">There is no specific requirement for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 xml:space="preserve"> to be configured as </w:t>
            </w:r>
            <w:r w:rsidRPr="00807C3E">
              <w:t>sf10240</w:t>
            </w:r>
            <w:r>
              <w:t xml:space="preserve"> for this test case as configuring such a large value would lead to un-necessary delay for a UE to trigger an SR based on expiry of the </w:t>
            </w:r>
            <w:proofErr w:type="spellStart"/>
            <w:r w:rsidRPr="00807C3E">
              <w:t>retxBSR</w:t>
            </w:r>
            <w:proofErr w:type="spellEnd"/>
            <w:r w:rsidRPr="00807C3E">
              <w:t>-Timer</w:t>
            </w:r>
            <w:r>
              <w:t>.</w:t>
            </w:r>
          </w:p>
          <w:p w:rsidR="004D70C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D70C0" w:rsidRPr="009B0B50" w:rsidRDefault="004D70C0" w:rsidP="001923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NOTE: A Prose CR </w:t>
            </w:r>
            <w:r w:rsidR="008D7FC9" w:rsidRPr="008D7FC9">
              <w:fldChar w:fldCharType="begin"/>
            </w:r>
            <w:r w:rsidR="008D7FC9">
              <w:instrText xml:space="preserve"> DOCPROPERTY  Tdoc#  \* MERGEFORMAT </w:instrText>
            </w:r>
            <w:r w:rsidR="008D7FC9" w:rsidRPr="008D7FC9">
              <w:fldChar w:fldCharType="separate"/>
            </w:r>
            <w:r w:rsidR="008D7FC9" w:rsidRPr="008D7FC9">
              <w:t>R5-223422</w:t>
            </w:r>
            <w:r w:rsidR="008D7FC9" w:rsidRPr="008D7FC9">
              <w:fldChar w:fldCharType="end"/>
            </w:r>
            <w:r w:rsidR="008D7FC9">
              <w:t xml:space="preserve"> is already raised for this.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1F" w:rsidRPr="00C06B83" w:rsidRDefault="004D70C0" w:rsidP="004D70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Set the </w:t>
            </w:r>
            <w:proofErr w:type="spellStart"/>
            <w:r w:rsidRPr="001B0CC1">
              <w:t>retxBSR</w:t>
            </w:r>
            <w:proofErr w:type="spellEnd"/>
            <w:r w:rsidRPr="001B0CC1">
              <w:t>-Timer</w:t>
            </w:r>
            <w:r>
              <w:t xml:space="preserve"> as per </w:t>
            </w:r>
            <w:r w:rsidR="00AD75F2" w:rsidRPr="00AD75F2">
              <w:t>Table 7.1.3.4.1.3.1-4: MAC-</w:t>
            </w:r>
            <w:proofErr w:type="spellStart"/>
            <w:r w:rsidR="00AD75F2" w:rsidRPr="00AD75F2">
              <w:t>CellGroupConfig</w:t>
            </w:r>
            <w:proofErr w:type="spellEnd"/>
            <w:r w:rsidR="00AD75F2">
              <w:t xml:space="preserve"> </w:t>
            </w:r>
            <w:r w:rsidR="0012271C">
              <w:t>for both step 8 and step 23 call flow.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8D7FC9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 w:rsidRPr="008D7FC9">
              <w:rPr>
                <w:rFonts w:ascii="Arial" w:hAnsi="Arial" w:cs="Arial"/>
                <w:lang w:eastAsia="en-GB"/>
              </w:rPr>
              <w:t>7_1_3\</w:t>
            </w:r>
            <w:proofErr w:type="spellStart"/>
            <w:r w:rsidRPr="008D7FC9">
              <w:rPr>
                <w:rFonts w:ascii="Arial" w:hAnsi="Arial" w:cs="Arial"/>
                <w:lang w:eastAsia="en-GB"/>
              </w:rPr>
              <w:t>PDCP_ENDC_NR.ttcn</w:t>
            </w:r>
            <w:proofErr w:type="spellEnd"/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f_NR_PDCP_PSCellChange_InterCell_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tsc_C_RNTI_Value3,  //@sic R5s190844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template(omit)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omit //@sic R5-201219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 runs on NR_BASE_PTC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 nr_Cell2, -);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f_NR_UL_AM_T_PollRetransmit(f_NR_CellInfo_GetIsFR1(p_SourceCellId));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f_NR_ReconfigureRLC_AM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f_NR_DL_AM_T_Reassembly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)), -, true_);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R5-195338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8 or 23 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requests UE to make a handover to target cell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0].Config.AddOrReconfigure.RlcBearer.Config.Rlc.Rb.AM.Tx.R15.t_PollRetransmit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 //@sic  R5-201219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0].rlc_Config.am.ul_AM_RLC.t_PollRetransmit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v_RLC_BearerConfigList,p_RNTI_Value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R5-200063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CellGroupConfig.spCellConfig.servCellIndex</w:t>
            </w:r>
            <w:proofErr w:type="spellEnd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( true, false,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R5-200063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R5s190844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 -, v_CellGroupConfig.spCellConfig.reconfigurationWithSync.rach_ConfigDedicated);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9 or 24"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transmitsNR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message 2.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SendRRCReconfigurationContentsToEUTRA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omit,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R5s190541,R5-200063  sic@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</w:t>
            </w:r>
          </w:p>
          <w:p w:rsidR="008D7FC9" w:rsidRPr="008D7FC9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Pr="0012699E" w:rsidRDefault="008D7FC9" w:rsidP="008D7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pPr w:leftFromText="180" w:rightFromText="180" w:vertAnchor="text" w:tblpY="1"/>
        <w:tblOverlap w:val="never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AD75F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f_NR_PDCP_PSCellChange_InterCell_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tsc_C_RNTI_Value3,  //@sic R5s190844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template(omit)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omit //@sic R5-201219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) runs on NR_BASE_PTC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cs_NR_SS_DRB_Release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f_NR_GetRACHProcedureConfigPSCell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 nr_Cell2, -);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RLC_Config.am.ul_AM_RLC.t_PollRetransmit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f_NR_UL_AM_T_PollRetransmit(f_NR_CellInfo_GetIsFR1(p_SourceCellId));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)){</w:t>
            </w:r>
            <w:proofErr w:type="gramEnd"/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f_NR_ReconfigureRLC_AM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f_NR_DL_AM_T_Reassembly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(f_NR_CellInfo_GetIsFR1(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)), -, true_);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//@sic R5-195338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8 or 23 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requests UE to make a handover to target cell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0].Config.AddOrReconfigure.RlcBearer.Config.Rlc.Rb.AM.Tx.R15.t_PollRetransmit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 //@sic  R5-201219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v_RLC_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BearerConfigList[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0].rlc_Config.am.ul_AM_RLC.t_PollRetransmit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v_T_PollRetransmit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v_MAC_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CellGroupConfig.schedulingRequestConfig.schedulingRequestToAddModList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[0].sr_TransMax := n64;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v_MAC_CellGroupConfig.bsr_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cs_NR_BSR_ConfigDef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(infinity_, sf80)); //WA#WI=</w:t>
            </w:r>
            <w:r w:rsidR="00AD75F2" w:rsidRPr="00593C6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982424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v_RLC_BearerConfigList,p_RNTI_Value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R5-200063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CellGroupConfig.spCellConfig.servCellIndex</w:t>
            </w:r>
            <w:proofErr w:type="spellEnd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p_TargetServCellIndex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f_NR_RetrieveRadioBearerConfig_PSCellChange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( true, false,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R5-200063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 Save new C-RNTI in cell configuration for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f_NR_CellInfo_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SetRNTI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);//@sic R5s190844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f_NR_SS_C_RNTI_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RachProcedureConfigHO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v_RachProcedureConfig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, -, v_CellGroupConfig.spCellConfig.reconfigurationWithSync.rach_ConfigDedicated);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"Step 9 or 24"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transmitsNR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message 2.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SendRRCReconfigurationContentsToEUTRA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omit, -, -,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 //@sic R5s190541,R5-200063  sic@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//Release DRB</w:t>
            </w:r>
          </w:p>
          <w:p w:rsidR="008D7FC9" w:rsidRPr="008D7FC9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p_SourceCellId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v_RadioBearerToReleaseList</w:t>
            </w:r>
            <w:proofErr w:type="spellEnd"/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D70C0" w:rsidRPr="002946C7" w:rsidRDefault="008D7FC9" w:rsidP="00AD75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D7FC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AD75F2" w:rsidRDefault="00AD75F2" w:rsidP="00AD75F2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p w:rsidR="00AD75F2" w:rsidRPr="00AD75F2" w:rsidRDefault="00AD75F2" w:rsidP="00AD75F2">
      <w:pPr>
        <w:rPr>
          <w:lang w:eastAsia="en-GB"/>
        </w:rPr>
      </w:pPr>
    </w:p>
    <w:sectPr w:rsidR="00AD75F2" w:rsidRPr="00AD75F2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64A" w:rsidRDefault="0060264A">
      <w:r>
        <w:separator/>
      </w:r>
    </w:p>
  </w:endnote>
  <w:endnote w:type="continuationSeparator" w:id="0">
    <w:p w:rsidR="0060264A" w:rsidRDefault="00602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64A" w:rsidRDefault="0060264A">
      <w:r>
        <w:separator/>
      </w:r>
    </w:p>
  </w:footnote>
  <w:footnote w:type="continuationSeparator" w:id="0">
    <w:p w:rsidR="0060264A" w:rsidRDefault="00602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8D7FC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555381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555381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FC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38691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38691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8984461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8984461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  <w:r w:rsidR="008D7FC9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3384242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3384242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8D7FC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43459274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D7FC9" w:rsidRPr="00A11327" w:rsidRDefault="008D7FC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43459274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D7FC9" w:rsidRPr="00A11327" w:rsidRDefault="008D7FC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6F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0AC3"/>
    <w:rsid w:val="000E3FBF"/>
    <w:rsid w:val="000F119F"/>
    <w:rsid w:val="000F34D6"/>
    <w:rsid w:val="001109AC"/>
    <w:rsid w:val="00112785"/>
    <w:rsid w:val="0011415B"/>
    <w:rsid w:val="0011506D"/>
    <w:rsid w:val="001209DE"/>
    <w:rsid w:val="0012136E"/>
    <w:rsid w:val="0012271C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31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E57F9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75E77"/>
    <w:rsid w:val="00284FEB"/>
    <w:rsid w:val="002860C4"/>
    <w:rsid w:val="002901A3"/>
    <w:rsid w:val="002946C7"/>
    <w:rsid w:val="00296DD2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1336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950B7"/>
    <w:rsid w:val="00396F79"/>
    <w:rsid w:val="003B5E96"/>
    <w:rsid w:val="003C2766"/>
    <w:rsid w:val="003C6D81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D70C0"/>
    <w:rsid w:val="004E3185"/>
    <w:rsid w:val="004E5B6E"/>
    <w:rsid w:val="004E5D9D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3C63"/>
    <w:rsid w:val="00596753"/>
    <w:rsid w:val="005B1ACC"/>
    <w:rsid w:val="005B4127"/>
    <w:rsid w:val="005D0339"/>
    <w:rsid w:val="005D27CA"/>
    <w:rsid w:val="005E18C6"/>
    <w:rsid w:val="005E2C44"/>
    <w:rsid w:val="005E3FFA"/>
    <w:rsid w:val="005E42FB"/>
    <w:rsid w:val="005F12D6"/>
    <w:rsid w:val="005F391D"/>
    <w:rsid w:val="005F740E"/>
    <w:rsid w:val="006006C1"/>
    <w:rsid w:val="0060264A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2FA1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2747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1E17"/>
    <w:rsid w:val="0087510D"/>
    <w:rsid w:val="00880F55"/>
    <w:rsid w:val="00883A39"/>
    <w:rsid w:val="008863B9"/>
    <w:rsid w:val="0089088C"/>
    <w:rsid w:val="008A45A6"/>
    <w:rsid w:val="008B2743"/>
    <w:rsid w:val="008D4141"/>
    <w:rsid w:val="008D7FC9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AD75F2"/>
    <w:rsid w:val="00B00C8B"/>
    <w:rsid w:val="00B05D84"/>
    <w:rsid w:val="00B10E9C"/>
    <w:rsid w:val="00B12EDB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09FC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E6908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1399"/>
    <w:rsid w:val="00CE3B53"/>
    <w:rsid w:val="00CE4004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551B6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684F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0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D7FC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8D7FC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8D7FC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D7FC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D7FC9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A09F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880FF-88D0-4F61-9618-30ED02692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1817</Words>
  <Characters>10360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2022-07-06T13:16:00Z</dcterms:created>
  <dcterms:modified xsi:type="dcterms:W3CDTF">2022-07-06T13:17:00Z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2022-07-06T11:39:26Z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2824e3a4-6361-48c1-907a-18667d662d7e</vt:lpwstr>
  </property>
  <property fmtid="{D5CDD505-2E9C-101B-9397-08002B2CF9AE}" pid="27" name="MSIP_Label_9764cdcd-3664-4d05-9615-7cbf65a4f0a8_ContentBits">
    <vt:lpwstr>0</vt:lpwstr>
  </property>
</Properties>
</file>