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805A40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A1766">
        <w:fldChar w:fldCharType="begin"/>
      </w:r>
      <w:r w:rsidR="007A1766">
        <w:instrText xml:space="preserve"> DOCPROPERTY  Tdoc#  \* MERGEFORMAT </w:instrText>
      </w:r>
      <w:r w:rsidR="007A1766">
        <w:fldChar w:fldCharType="separate"/>
      </w:r>
      <w:r w:rsidR="00DC4393">
        <w:rPr>
          <w:b/>
          <w:i/>
          <w:noProof/>
          <w:sz w:val="28"/>
        </w:rPr>
        <w:t>R5s220</w:t>
      </w:r>
      <w:r w:rsidR="00F34F6A">
        <w:rPr>
          <w:b/>
          <w:i/>
          <w:noProof/>
          <w:sz w:val="28"/>
        </w:rPr>
        <w:t>8</w:t>
      </w:r>
      <w:r w:rsidR="00DD1E56">
        <w:rPr>
          <w:b/>
          <w:i/>
          <w:noProof/>
          <w:sz w:val="28"/>
        </w:rPr>
        <w:t>29</w:t>
      </w:r>
      <w:r w:rsidR="007A1766">
        <w:rPr>
          <w:b/>
          <w:i/>
          <w:noProof/>
          <w:sz w:val="28"/>
        </w:rPr>
        <w:fldChar w:fldCharType="end"/>
      </w:r>
    </w:p>
    <w:p w14:paraId="210A5493" w14:textId="77777777" w:rsidR="00745C21" w:rsidRDefault="007A176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7A1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4AE8E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326E89">
              <w:rPr>
                <w:b/>
                <w:noProof/>
                <w:sz w:val="28"/>
              </w:rPr>
              <w:t>3</w:t>
            </w:r>
            <w:r w:rsidR="002E0E1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30950" w:rsidR="001E41F3" w:rsidRDefault="002E0E19" w:rsidP="00B7489A">
            <w:pPr>
              <w:pStyle w:val="CRCoverPage"/>
              <w:spacing w:after="0"/>
              <w:rPr>
                <w:noProof/>
              </w:rPr>
            </w:pPr>
            <w:r w:rsidRPr="002E0E19">
              <w:t>Correction for NR5GC emergency call test case 11.4.4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6590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2E0E1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A17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C6DEB" w14:textId="77777777" w:rsidR="008A719E" w:rsidRDefault="008A719E" w:rsidP="008A719E">
            <w:pPr>
              <w:pStyle w:val="B2"/>
              <w:numPr>
                <w:ilvl w:val="0"/>
                <w:numId w:val="23"/>
              </w:num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Coordination triggers are missing after </w:t>
            </w:r>
            <w:r w:rsidRPr="008D6B64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8D6B64">
              <w:rPr>
                <w:rFonts w:ascii="Arial" w:hAnsi="Arial" w:cs="Arial"/>
                <w:lang w:val="en-US" w:eastAsia="en-GB"/>
              </w:rPr>
              <w:t>EmergencyCallPDUSession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 to indicate to IMS PTC that PDU session modification to add voice has been done.</w:t>
            </w:r>
          </w:p>
          <w:p w14:paraId="01B1D24D" w14:textId="77777777" w:rsidR="008A719E" w:rsidRDefault="008A719E" w:rsidP="008A719E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lang w:val="en-US" w:eastAsia="en-GB"/>
              </w:rPr>
              <w:t>Note :</w:t>
            </w:r>
            <w:proofErr w:type="gramEnd"/>
            <w:r>
              <w:rPr>
                <w:rFonts w:ascii="Arial" w:hAnsi="Arial" w:cs="Arial"/>
                <w:b/>
                <w:bCs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lang w:val="en-US" w:eastAsia="en-GB"/>
              </w:rPr>
              <w:t xml:space="preserve">IMS PTC is waiting for this trigger inside </w:t>
            </w:r>
            <w:r w:rsidRPr="00527F57">
              <w:rPr>
                <w:rFonts w:ascii="Arial" w:hAnsi="Arial" w:cs="Arial"/>
                <w:lang w:val="en-US" w:eastAsia="en-GB"/>
              </w:rPr>
              <w:t>f_IMS_EmergencyCallSetup_NR5GC_A_6_Step2ToEnd()</w:t>
            </w:r>
            <w:r>
              <w:rPr>
                <w:rFonts w:ascii="Arial" w:hAnsi="Arial" w:cs="Arial"/>
                <w:lang w:val="en-US" w:eastAsia="en-GB"/>
              </w:rPr>
              <w:t xml:space="preserve">. The purpose is similar to the change made by R5s220821 in </w:t>
            </w:r>
            <w:r w:rsidRPr="00E74F48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E74F48">
              <w:rPr>
                <w:rFonts w:ascii="Arial" w:hAnsi="Arial" w:cs="Arial"/>
                <w:lang w:val="en-US" w:eastAsia="en-GB"/>
              </w:rPr>
              <w:t>EmergencyCallWithRegistration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), which is not used in this test case.</w:t>
            </w:r>
          </w:p>
          <w:p w14:paraId="1DDD8641" w14:textId="77777777" w:rsidR="008A719E" w:rsidRDefault="008A719E" w:rsidP="008A719E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</w:p>
          <w:p w14:paraId="5AAE0F2B" w14:textId="77777777" w:rsidR="0046272D" w:rsidRPr="008A719E" w:rsidRDefault="008A719E" w:rsidP="008A719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en-GB"/>
              </w:rPr>
              <w:t xml:space="preserve">At step 12, there are no DRBs configured at the </w:t>
            </w:r>
            <w:proofErr w:type="gramStart"/>
            <w:r>
              <w:rPr>
                <w:rFonts w:cs="Arial"/>
                <w:lang w:val="en-US" w:eastAsia="en-GB"/>
              </w:rPr>
              <w:t>UE</w:t>
            </w:r>
            <w:proofErr w:type="gramEnd"/>
            <w:r>
              <w:rPr>
                <w:rFonts w:cs="Arial"/>
                <w:lang w:val="en-US" w:eastAsia="en-GB"/>
              </w:rPr>
              <w:t xml:space="preserve"> so the PDU session release procedure is done without any associated </w:t>
            </w:r>
            <w:proofErr w:type="spellStart"/>
            <w:r>
              <w:rPr>
                <w:rFonts w:cs="Arial"/>
                <w:lang w:val="en-US" w:eastAsia="en-GB"/>
              </w:rPr>
              <w:t>RRCReconfiguration</w:t>
            </w:r>
            <w:proofErr w:type="spellEnd"/>
            <w:r>
              <w:rPr>
                <w:rFonts w:cs="Arial"/>
                <w:lang w:val="en-US" w:eastAsia="en-GB"/>
              </w:rPr>
              <w:t xml:space="preserve">. </w:t>
            </w:r>
            <w:proofErr w:type="gramStart"/>
            <w:r>
              <w:rPr>
                <w:rFonts w:cs="Arial"/>
                <w:lang w:val="en-US" w:eastAsia="en-GB"/>
              </w:rPr>
              <w:t>But,</w:t>
            </w:r>
            <w:proofErr w:type="gramEnd"/>
            <w:r>
              <w:rPr>
                <w:rFonts w:cs="Arial"/>
                <w:lang w:val="en-US" w:eastAsia="en-GB"/>
              </w:rPr>
              <w:t xml:space="preserve"> it is still required to delete the stored information about DRBs associated with this PDU session. Currently it is observed that if the UE re-uses the PDU session ID of a session released at step 12 for the next emergency PDU session, at the end of the emergency call the TTCN may </w:t>
            </w:r>
            <w:r w:rsidRPr="00F128A5">
              <w:rPr>
                <w:rFonts w:cs="Arial"/>
                <w:lang w:val="en-US" w:eastAsia="en-GB"/>
              </w:rPr>
              <w:t>find an additional associated DRB to release which is not configured at the SS</w:t>
            </w:r>
            <w:r>
              <w:rPr>
                <w:rFonts w:cs="Arial"/>
                <w:lang w:val="en-US" w:eastAsia="en-GB"/>
              </w:rPr>
              <w:t>, which can cause an error in SS operation.</w:t>
            </w:r>
          </w:p>
          <w:p w14:paraId="33FC7B29" w14:textId="77777777" w:rsidR="008A719E" w:rsidRDefault="008A719E" w:rsidP="008A719E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</w:p>
          <w:p w14:paraId="2CA0237C" w14:textId="77777777" w:rsidR="008A719E" w:rsidRDefault="008A719E" w:rsidP="008A719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sends a PDU SESSION RELEASE REQUEST following emergency call release, the function f_Check_NG_PDUSessionReleaseReq() is setting p_GSM_MobilityInfo.PdnIndex to omit. Since p_GSM_MobilityInfo is an out type parameter, v_PDUSession.PdnIndex is then omit when passed into f_IP_RtpRtcpLoopback(), which eventually gives a fatal error inside f_PDN_PdnIndex2Integer.</w:t>
            </w:r>
          </w:p>
          <w:p w14:paraId="708AA7DE" w14:textId="1935577B" w:rsidR="008A719E" w:rsidRDefault="008A719E" w:rsidP="008A719E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1C595" w14:textId="77777777" w:rsidR="008A719E" w:rsidRDefault="008A719E" w:rsidP="008A719E">
            <w:pPr>
              <w:pStyle w:val="CRCoverPage"/>
              <w:numPr>
                <w:ilvl w:val="0"/>
                <w:numId w:val="24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a </w:t>
            </w:r>
            <w:proofErr w:type="gramStart"/>
            <w:r>
              <w:rPr>
                <w:rFonts w:cs="Arial"/>
                <w:lang w:val="en-US" w:eastAsia="zh-CN"/>
              </w:rPr>
              <w:t>coordination messages</w:t>
            </w:r>
            <w:proofErr w:type="gramEnd"/>
            <w:r>
              <w:rPr>
                <w:rFonts w:cs="Arial"/>
                <w:lang w:val="en-US" w:eastAsia="zh-CN"/>
              </w:rPr>
              <w:t xml:space="preserve"> at steps 8A-9D and 16G-16L, to be sent to the IMS PTC indicate call setup complete from NR5GC side</w:t>
            </w:r>
          </w:p>
          <w:p w14:paraId="7855B4A0" w14:textId="77777777" w:rsidR="008A719E" w:rsidRDefault="008A719E" w:rsidP="008A719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1DD32CFA" w14:textId="77777777" w:rsidR="0046272D" w:rsidRPr="008A719E" w:rsidRDefault="008A719E" w:rsidP="008A719E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Following PDU session release at step 12, find and delete stored info for DRBs associated with that PDU session, </w:t>
            </w:r>
            <w:proofErr w:type="gramStart"/>
            <w:r>
              <w:rPr>
                <w:rFonts w:cs="Arial"/>
                <w:lang w:val="en-US" w:eastAsia="zh-CN"/>
              </w:rPr>
              <w:t>and also</w:t>
            </w:r>
            <w:proofErr w:type="gramEnd"/>
            <w:r>
              <w:rPr>
                <w:rFonts w:cs="Arial"/>
                <w:lang w:val="en-US" w:eastAsia="zh-CN"/>
              </w:rPr>
              <w:t xml:space="preserve"> delete stored info for the PDU session itself.</w:t>
            </w:r>
          </w:p>
          <w:p w14:paraId="49712339" w14:textId="77777777" w:rsidR="008A719E" w:rsidRDefault="008A719E" w:rsidP="008A719E">
            <w:pPr>
              <w:pStyle w:val="ListParagraph"/>
              <w:rPr>
                <w:noProof/>
              </w:rPr>
            </w:pPr>
          </w:p>
          <w:p w14:paraId="31C656EC" w14:textId="14612896" w:rsidR="008A719E" w:rsidRPr="0035396C" w:rsidRDefault="008A719E" w:rsidP="008A719E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Store the PDN index to a local variable to use in f_IP_RtpRtcpLoopback(), in case it gets cleared in f_Check_NG_PDUSessionReleaseReq()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B358E3">
              <w:rPr>
                <w:noProof/>
              </w:rPr>
              <w:t>these test cases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1EA57" w:rsidR="0046272D" w:rsidRDefault="002E0E19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11.4.4.NR5GC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75261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B3BA58B" w14:textId="136D7ED6" w:rsidR="00DA2E8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2E86" w:rsidRPr="00AF0D91">
        <w:rPr>
          <w:rFonts w:cs="Arial"/>
          <w:iCs/>
        </w:rPr>
        <w:t>Table of Contents</w:t>
      </w:r>
      <w:r w:rsidR="00DA2E86">
        <w:tab/>
      </w:r>
      <w:r w:rsidR="00DA2E86">
        <w:fldChar w:fldCharType="begin"/>
      </w:r>
      <w:r w:rsidR="00DA2E86">
        <w:instrText xml:space="preserve"> PAGEREF _Toc107526169 \h </w:instrText>
      </w:r>
      <w:r w:rsidR="00DA2E86">
        <w:fldChar w:fldCharType="separate"/>
      </w:r>
      <w:r w:rsidR="00DA2E86">
        <w:t>3</w:t>
      </w:r>
      <w:r w:rsidR="00DA2E86">
        <w:fldChar w:fldCharType="end"/>
      </w:r>
    </w:p>
    <w:p w14:paraId="1A4AA22F" w14:textId="1FBC4090" w:rsidR="00DA2E86" w:rsidRDefault="00DA2E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_Toc107526170 \h </w:instrText>
      </w:r>
      <w:r>
        <w:fldChar w:fldCharType="separate"/>
      </w:r>
      <w:r>
        <w:t>4</w:t>
      </w:r>
      <w:r>
        <w:fldChar w:fldCharType="end"/>
      </w:r>
    </w:p>
    <w:p w14:paraId="3C3CB300" w14:textId="6CFC16F1" w:rsidR="00DA2E86" w:rsidRDefault="00DA2E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_Toc107526171 \h </w:instrText>
      </w:r>
      <w:r>
        <w:fldChar w:fldCharType="separate"/>
      </w:r>
      <w:r>
        <w:t>4</w:t>
      </w:r>
      <w:r>
        <w:fldChar w:fldCharType="end"/>
      </w:r>
    </w:p>
    <w:p w14:paraId="7FABDD3D" w14:textId="011C6B73" w:rsidR="00DA2E86" w:rsidRDefault="00DA2E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_Toc107526172 \h </w:instrText>
      </w:r>
      <w:r>
        <w:fldChar w:fldCharType="separate"/>
      </w:r>
      <w:r>
        <w:t>4</w:t>
      </w:r>
      <w:r>
        <w:fldChar w:fldCharType="end"/>
      </w:r>
    </w:p>
    <w:p w14:paraId="7F536FFB" w14:textId="3DA7E5D6" w:rsidR="00DA2E86" w:rsidRDefault="00DA2E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_Toc107526173 \h </w:instrText>
      </w:r>
      <w:r>
        <w:fldChar w:fldCharType="separate"/>
      </w:r>
      <w:r>
        <w:t>10</w:t>
      </w:r>
      <w:r>
        <w:fldChar w:fldCharType="end"/>
      </w:r>
    </w:p>
    <w:p w14:paraId="325A0C2F" w14:textId="3EFBF6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5261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2C7B0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526171"/>
      <w:r w:rsidRPr="00854C55">
        <w:rPr>
          <w:b/>
        </w:rPr>
        <w:t>Corrections required</w:t>
      </w:r>
      <w:bookmarkEnd w:id="4"/>
      <w:bookmarkEnd w:id="5"/>
      <w:bookmarkEnd w:id="6"/>
    </w:p>
    <w:p w14:paraId="0FA849F3" w14:textId="77777777" w:rsidR="006142A7" w:rsidRDefault="006142A7" w:rsidP="006142A7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3"/>
      <w:bookmarkStart w:id="8" w:name="_Toc107526172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142A7" w14:paraId="4CDA215D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586" w14:textId="77777777" w:rsidR="006142A7" w:rsidRDefault="006142A7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F300" w14:textId="77777777" w:rsidR="006142A7" w:rsidRPr="00B65B1E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>fl_TC_11_4_4_NR5GC_TestBody</w:t>
            </w:r>
          </w:p>
        </w:tc>
      </w:tr>
      <w:tr w:rsidR="006142A7" w14:paraId="7C630937" w14:textId="77777777" w:rsidTr="000764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8DF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9C6" w14:textId="2BDDB0B1" w:rsidR="006142A7" w:rsidRDefault="000A4482" w:rsidP="008A719E">
            <w:pPr>
              <w:pStyle w:val="B2"/>
              <w:numPr>
                <w:ilvl w:val="0"/>
                <w:numId w:val="25"/>
              </w:num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Coordination triggers </w:t>
            </w:r>
            <w:r w:rsidR="001213B3">
              <w:rPr>
                <w:rFonts w:ascii="Arial" w:hAnsi="Arial" w:cs="Arial"/>
                <w:lang w:eastAsia="zh-CN"/>
              </w:rPr>
              <w:t xml:space="preserve">are missing after </w:t>
            </w:r>
            <w:r w:rsidR="001213B3" w:rsidRPr="008D6B64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="001213B3" w:rsidRPr="008D6B64">
              <w:rPr>
                <w:rFonts w:ascii="Arial" w:hAnsi="Arial" w:cs="Arial"/>
                <w:lang w:val="en-US" w:eastAsia="en-GB"/>
              </w:rPr>
              <w:t>EmergencyCallPDUSession</w:t>
            </w:r>
            <w:r w:rsidR="001213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1213B3">
              <w:rPr>
                <w:rFonts w:ascii="Arial" w:hAnsi="Arial" w:cs="Arial"/>
                <w:lang w:val="en-US" w:eastAsia="en-GB"/>
              </w:rPr>
              <w:t xml:space="preserve">) to indicate to IMS PTC that </w:t>
            </w:r>
            <w:r w:rsidR="004320A5">
              <w:rPr>
                <w:rFonts w:ascii="Arial" w:hAnsi="Arial" w:cs="Arial"/>
                <w:lang w:val="en-US" w:eastAsia="en-GB"/>
              </w:rPr>
              <w:t>PDU session modification to add voice has been done.</w:t>
            </w:r>
          </w:p>
          <w:p w14:paraId="54BDB634" w14:textId="77777777" w:rsidR="004320A5" w:rsidRDefault="004320A5" w:rsidP="00076479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lang w:val="en-US" w:eastAsia="en-GB"/>
              </w:rPr>
              <w:t>Note :</w:t>
            </w:r>
            <w:proofErr w:type="gramEnd"/>
            <w:r>
              <w:rPr>
                <w:rFonts w:ascii="Arial" w:hAnsi="Arial" w:cs="Arial"/>
                <w:b/>
                <w:bCs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lang w:val="en-US" w:eastAsia="en-GB"/>
              </w:rPr>
              <w:t xml:space="preserve">IMS PTC is waiting for this trigger inside </w:t>
            </w:r>
            <w:r w:rsidR="00527F57" w:rsidRPr="00527F57">
              <w:rPr>
                <w:rFonts w:ascii="Arial" w:hAnsi="Arial" w:cs="Arial"/>
                <w:lang w:val="en-US" w:eastAsia="en-GB"/>
              </w:rPr>
              <w:t>f_IMS_EmergencyCallSetup_NR5GC_A_6_Step2ToEnd()</w:t>
            </w:r>
            <w:r w:rsidR="00527F57">
              <w:rPr>
                <w:rFonts w:ascii="Arial" w:hAnsi="Arial" w:cs="Arial"/>
                <w:lang w:val="en-US" w:eastAsia="en-GB"/>
              </w:rPr>
              <w:t xml:space="preserve">. The purpose is similar to the change made by R5s220821 in </w:t>
            </w:r>
            <w:r w:rsidR="00E74F48" w:rsidRPr="00E74F48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="00E74F48" w:rsidRPr="00E74F48">
              <w:rPr>
                <w:rFonts w:ascii="Arial" w:hAnsi="Arial" w:cs="Arial"/>
                <w:lang w:val="en-US" w:eastAsia="en-GB"/>
              </w:rPr>
              <w:t>EmergencyCallWithRegistration</w:t>
            </w:r>
            <w:r w:rsidR="00E74F48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E74F48">
              <w:rPr>
                <w:rFonts w:ascii="Arial" w:hAnsi="Arial" w:cs="Arial"/>
                <w:lang w:val="en-US" w:eastAsia="en-GB"/>
              </w:rPr>
              <w:t>), which is not used in this test case.</w:t>
            </w:r>
          </w:p>
          <w:p w14:paraId="63555CFC" w14:textId="77777777" w:rsidR="00AE4EE3" w:rsidRDefault="00AE4EE3" w:rsidP="00076479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</w:p>
          <w:p w14:paraId="6EACF5EA" w14:textId="071ED427" w:rsidR="00AE4EE3" w:rsidRPr="004320A5" w:rsidRDefault="00AE4EE3" w:rsidP="008A719E">
            <w:pPr>
              <w:pStyle w:val="B2"/>
              <w:numPr>
                <w:ilvl w:val="0"/>
                <w:numId w:val="2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At step 12, there are no DRBs configured at the </w:t>
            </w:r>
            <w:proofErr w:type="gramStart"/>
            <w:r>
              <w:rPr>
                <w:rFonts w:ascii="Arial" w:hAnsi="Arial" w:cs="Arial"/>
                <w:lang w:val="en-US" w:eastAsia="en-GB"/>
              </w:rPr>
              <w:t>UE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 so the PDU session release procedure is done without any associated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. </w:t>
            </w:r>
            <w:proofErr w:type="gramStart"/>
            <w:r>
              <w:rPr>
                <w:rFonts w:ascii="Arial" w:hAnsi="Arial" w:cs="Arial"/>
                <w:lang w:val="en-US" w:eastAsia="en-GB"/>
              </w:rPr>
              <w:t>But,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 it is still required to </w:t>
            </w:r>
            <w:r w:rsidR="002D0CA1">
              <w:rPr>
                <w:rFonts w:ascii="Arial" w:hAnsi="Arial" w:cs="Arial"/>
                <w:lang w:val="en-US" w:eastAsia="en-GB"/>
              </w:rPr>
              <w:t xml:space="preserve">delete the stored information about DRBs associated with this PDU session. Currently it is observed that if the UE re-uses the PDU session ID of </w:t>
            </w:r>
            <w:r w:rsidR="002622D2">
              <w:rPr>
                <w:rFonts w:ascii="Arial" w:hAnsi="Arial" w:cs="Arial"/>
                <w:lang w:val="en-US" w:eastAsia="en-GB"/>
              </w:rPr>
              <w:t xml:space="preserve">a session released at step 12 for the next emergency PDU session, at the end of the emergency call the TTCN may </w:t>
            </w:r>
            <w:r w:rsidR="00F128A5" w:rsidRPr="00F128A5">
              <w:rPr>
                <w:rFonts w:ascii="Arial" w:hAnsi="Arial" w:cs="Arial"/>
                <w:lang w:val="en-US" w:eastAsia="en-GB"/>
              </w:rPr>
              <w:t>find an additional associated DRB to release which is not configured at the SS</w:t>
            </w:r>
            <w:r w:rsidR="00F128A5">
              <w:rPr>
                <w:rFonts w:ascii="Arial" w:hAnsi="Arial" w:cs="Arial"/>
                <w:lang w:val="en-US" w:eastAsia="en-GB"/>
              </w:rPr>
              <w:t>, which can cause an error in SS operation.</w:t>
            </w:r>
          </w:p>
        </w:tc>
      </w:tr>
      <w:tr w:rsidR="006142A7" w14:paraId="175C7829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2E1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17F6" w14:textId="77777777" w:rsidR="006142A7" w:rsidRDefault="006142A7" w:rsidP="008A719E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a </w:t>
            </w:r>
            <w:proofErr w:type="gramStart"/>
            <w:r>
              <w:rPr>
                <w:rFonts w:cs="Arial"/>
                <w:lang w:val="en-US" w:eastAsia="zh-CN"/>
              </w:rPr>
              <w:t>coordination message</w:t>
            </w:r>
            <w:r w:rsidR="00E74F48">
              <w:rPr>
                <w:rFonts w:cs="Arial"/>
                <w:lang w:val="en-US" w:eastAsia="zh-CN"/>
              </w:rPr>
              <w:t>s</w:t>
            </w:r>
            <w:proofErr w:type="gramEnd"/>
            <w:r w:rsidR="00E74F48">
              <w:rPr>
                <w:rFonts w:cs="Arial"/>
                <w:lang w:val="en-US" w:eastAsia="zh-CN"/>
              </w:rPr>
              <w:t xml:space="preserve"> at steps </w:t>
            </w:r>
            <w:r w:rsidR="00AE4A05">
              <w:rPr>
                <w:rFonts w:cs="Arial"/>
                <w:lang w:val="en-US" w:eastAsia="zh-CN"/>
              </w:rPr>
              <w:t>8A-9D and 16G-16L,</w:t>
            </w:r>
            <w:r>
              <w:rPr>
                <w:rFonts w:cs="Arial"/>
                <w:lang w:val="en-US" w:eastAsia="zh-CN"/>
              </w:rPr>
              <w:t xml:space="preserve"> to be sent to the IMS PTC </w:t>
            </w:r>
            <w:r w:rsidR="00E74F48">
              <w:rPr>
                <w:rFonts w:cs="Arial"/>
                <w:lang w:val="en-US" w:eastAsia="zh-CN"/>
              </w:rPr>
              <w:t>indicate call setup complete from NR5GC side</w:t>
            </w:r>
          </w:p>
          <w:p w14:paraId="60AB8A14" w14:textId="77777777" w:rsidR="00F128A5" w:rsidRDefault="00F128A5" w:rsidP="00F128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175AF457" w14:textId="27C29CC6" w:rsidR="00F128A5" w:rsidRPr="0066224B" w:rsidRDefault="00F128A5" w:rsidP="008A719E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Following PDU session release at step 12, find and delete stored info for DRBs associated with that PDU session, </w:t>
            </w:r>
            <w:proofErr w:type="gramStart"/>
            <w:r>
              <w:rPr>
                <w:rFonts w:cs="Arial"/>
                <w:lang w:val="en-US" w:eastAsia="zh-CN"/>
              </w:rPr>
              <w:t>and also</w:t>
            </w:r>
            <w:proofErr w:type="gramEnd"/>
            <w:r>
              <w:rPr>
                <w:rFonts w:cs="Arial"/>
                <w:lang w:val="en-US" w:eastAsia="zh-CN"/>
              </w:rPr>
              <w:t xml:space="preserve"> delete stored info for the PDU session itself.</w:t>
            </w:r>
          </w:p>
        </w:tc>
      </w:tr>
      <w:tr w:rsidR="006142A7" w14:paraId="6EF30776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8C78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ADAF" w14:textId="77777777" w:rsidR="006142A7" w:rsidRDefault="006142A7" w:rsidP="00076479">
            <w:pPr>
              <w:spacing w:after="0"/>
              <w:rPr>
                <w:rFonts w:ascii="Arial" w:hAnsi="Arial" w:cs="Arial"/>
                <w:lang w:eastAsia="en-GB"/>
              </w:rPr>
            </w:pPr>
            <w:r w:rsidRPr="008D6B64">
              <w:rPr>
                <w:rFonts w:ascii="Arial" w:hAnsi="Arial" w:cs="Arial"/>
                <w:lang w:eastAsia="en-GB"/>
              </w:rPr>
              <w:t>Emergency_NR5GC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142A7" w14:paraId="439CA2D1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17D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0B4" w14:textId="77777777" w:rsidR="006142A7" w:rsidRDefault="006142A7" w:rsidP="00076479">
            <w:pPr>
              <w:rPr>
                <w:rFonts w:ascii="Arial" w:hAnsi="Arial"/>
                <w:lang w:eastAsia="zh-CN"/>
              </w:rPr>
            </w:pPr>
          </w:p>
        </w:tc>
      </w:tr>
    </w:tbl>
    <w:p w14:paraId="6B1EF534" w14:textId="77777777" w:rsidR="006142A7" w:rsidRDefault="006142A7" w:rsidP="006142A7">
      <w:pPr>
        <w:rPr>
          <w:lang w:val="en-US" w:eastAsia="zh-CN"/>
        </w:rPr>
      </w:pPr>
    </w:p>
    <w:p w14:paraId="1DB1BE75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5FAF2F28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BF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>function fl_TC_11_4_4_NR5GC_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C45FFE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47744B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E940DB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0DF6C1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64382A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6F9277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F6D2E9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AA24A6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F0E082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NG_NAS_DL_Pdu_Type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85B576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omit; //@sic R5-220042 sic@</w:t>
            </w:r>
          </w:p>
          <w:p w14:paraId="2334A35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6C39A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13EC496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configures:</w:t>
            </w:r>
          </w:p>
          <w:p w14:paraId="6AC7F14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11 as "Serving cell"</w:t>
            </w:r>
          </w:p>
          <w:p w14:paraId="1380A90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 as "Non-Suitable "Off" cell".</w:t>
            </w:r>
          </w:p>
          <w:p w14:paraId="49E1693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8DCCC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5F6B74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4E2F53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1E61C9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"Steps 2 - 4"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3E2BB7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0C3FC24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transmit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050D71D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 to confirm the successful completion of the connection establishment and</w:t>
            </w:r>
          </w:p>
          <w:p w14:paraId="6FD5209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5E5038B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?,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469D9C7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Mobility)) {</w:t>
            </w:r>
          </w:p>
          <w:p w14:paraId="2788CAC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5D8726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BA912F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04A314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sends a REGISTRATION REJECT message containing 5GMM cause value = #22 (Congestion).</w:t>
            </w:r>
          </w:p>
          <w:p w14:paraId="79514190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3D4D2A2C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SRB1</w:t>
            </w:r>
          </w:p>
          <w:p w14:paraId="5457B35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4389381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(omit, tsc_NR5GCCause_Congestion), cs_GPRS_Timer2_3_IEI('5F'O, '001'B, '00011'B)))));</w:t>
            </w:r>
          </w:p>
          <w:p w14:paraId="023A093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77FB58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6"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962F6B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RRCConnectionRelease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74A0E8E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C13A33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869189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7"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72E07D9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293F011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7118C2B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DF2C2A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521F79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4324A99C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1-3 from the Registration procedure for mobility registration update as specified in TS 38.508-1 [4] subclause 4.9.5</w:t>
            </w:r>
          </w:p>
          <w:p w14:paraId="708B974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?);</w:t>
            </w:r>
          </w:p>
          <w:p w14:paraId="3637047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Mobility))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/@sic R5-213508 sic@</w:t>
            </w:r>
          </w:p>
          <w:p w14:paraId="77B401C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FB43AD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042B33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29E1D55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8AA - 8AB"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7C14ED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2DFA030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UE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6B528EC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));</w:t>
            </w:r>
          </w:p>
          <w:p w14:paraId="593CA92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f_NR5GC_MobilityRegistration_Steps4_6(nr_Cell11,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732525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08E12F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8A - 9D"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57AB0D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transmit an UL NAS TRANSPORT message with 'Request type' set to 'initial emergency request',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and,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a PDU SESSION ESTABLISHMENT REQUEST for establishing an emergency PDU?</w:t>
            </w:r>
          </w:p>
          <w:p w14:paraId="5EDF5F3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// Steps 9-13 from Generic Test Procedure for IMS Emergency call establishment with IMS Emergency registration as specified in TS 38.508-1 [4], subclause 4.9.11, including the parallel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specified in table 4.9.11.2.2-2 are performed.</w:t>
            </w:r>
          </w:p>
          <w:p w14:paraId="3A55319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//f_NR5GC_EmergencyCallWithRegistration(nr_Cell11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15BB7C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 //@sic R5s210515 sic@</w:t>
            </w:r>
          </w:p>
          <w:p w14:paraId="66A561C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71A4A9B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Emergency call now active</w:t>
            </w:r>
          </w:p>
          <w:p w14:paraId="5510BC6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 8A");</w:t>
            </w:r>
          </w:p>
          <w:p w14:paraId="7E19C31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D5D4DB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10 - 11"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F7B976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Make the UE release the emergency call. (NOTE 1)</w:t>
            </w:r>
          </w:p>
          <w:p w14:paraId="036D666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6FD3DA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33F6A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R5s211524 sic@</w:t>
            </w:r>
          </w:p>
          <w:p w14:paraId="408A589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67525E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273B8CE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f_NR5GC_MobileInfo_GetNoOfSessions();</w:t>
            </w:r>
          </w:p>
          <w:p w14:paraId="32990AB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12"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43C693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&lt;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i:=i+1)</w:t>
            </w:r>
          </w:p>
          <w:p w14:paraId="0C9E3EC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2DDBF8B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// @sic R5s210515 R5-216200 sic@</w:t>
            </w:r>
          </w:p>
          <w:p w14:paraId="6AE07D4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// @sic R5s220614 sic@</w:t>
            </w:r>
          </w:p>
          <w:p w14:paraId="413425D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f_Get_NG_PDUSessionReleaseCommand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089BFFA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(omit, '00011010'B), //5GSM cause Insufficient resources</w:t>
            </w:r>
          </w:p>
          <w:p w14:paraId="63AC322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cs_GPRS_Timer2_3_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IEI(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p_NGSM_CongestionReattemptInd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600D5670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tsc_NR_RbId_SRB2, -, cs_NG_NAS_RequestWithPiggybacking(tsc_SHT_IntegrityProtected_Ciphered,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)));//@sic R5s210808sic@</w:t>
            </w:r>
          </w:p>
          <w:p w14:paraId="7AB9F71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4B48A5C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tsc_NR_RbId_SRB2, //@sic R5s210808sic@</w:t>
            </w:r>
          </w:p>
          <w:p w14:paraId="3D0D030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cr_NG_NAS_IndWithPiggybacking((tsc_SHT_IntegrityProtected_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Ciphered,tsc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_SHT_IntegrityProtected)))) -&gt; value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373A432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f_Get_PDN_IndexForPDUSessionId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 //@sic R5-220042 sic@</w:t>
            </w:r>
          </w:p>
          <w:p w14:paraId="512E91D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029EF10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f_IP_Handling_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cs_IP_StopPDN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</w:t>
            </w:r>
          </w:p>
          <w:p w14:paraId="26916B4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 else {</w:t>
            </w:r>
          </w:p>
          <w:p w14:paraId="33CDD63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"Cannot find PDN Index of PDU Session being released");</w:t>
            </w:r>
          </w:p>
          <w:p w14:paraId="7AA0E9A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A2FAEE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f_Check_NG_PDUSessionReleaseComplete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6256105C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"PDU Session Release Complete failed");</w:t>
            </w:r>
          </w:p>
          <w:p w14:paraId="1ABE92F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C188C4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4CB7B3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4359A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13"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BD43A8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Void</w:t>
            </w:r>
          </w:p>
          <w:p w14:paraId="77D74B5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971A50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7D459A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releases the RRC connection.</w:t>
            </w:r>
          </w:p>
          <w:p w14:paraId="6880354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988EE4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52A4C4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2BCE68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13E4C5B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A822DA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F1DA17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R5-223350 sic@</w:t>
            </w:r>
          </w:p>
          <w:p w14:paraId="2EC8A84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//@siclog "Steps 16A - 16E"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2ED69D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performs steps 1-5 of Generic Test Procedure for IMS Emergency call establishment with IMS Emergency registration as specified in TS 38.508-1 [4], subclause 4.9.11?</w:t>
            </w:r>
          </w:p>
          <w:p w14:paraId="49031F9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emergency);</w:t>
            </w:r>
          </w:p>
          <w:p w14:paraId="17E0020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cs_NAS_KeySetIdentifier_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lv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(),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), f_NG_S_TMSI2MobileIdentity(omit, f_NR5GC_CellInfo_GetGutiParameters (nr_Cell11)), '0011'B)) {</w:t>
            </w:r>
          </w:p>
          <w:p w14:paraId="07BAB16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"Service Request Message Failed");</w:t>
            </w:r>
          </w:p>
          <w:p w14:paraId="203423E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B52B90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7F900B8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RRC Security Mode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pocedure</w:t>
            </w:r>
            <w:proofErr w:type="spellEnd"/>
          </w:p>
          <w:p w14:paraId="5417A57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2A33BBA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DB2749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16F"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230BCC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SERVICE ACCEPT message.</w:t>
            </w:r>
          </w:p>
          <w:p w14:paraId="02C6B69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tsc_NR_RbId_SRB1,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f_Get_NG_ServiceAcceptMsg(v_ReceivedMsg.Pdu.Msg.service_Request.pduSessionStatus))));</w:t>
            </w:r>
          </w:p>
          <w:p w14:paraId="1C56D330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49F08B3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C1A99D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16G-16L"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138CE8E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8-13 of Generic Test Procedure for IMS Emergency call establishment with IMS Emergency registration as specified in TS 38.508-1 [4], subclause 4.9.11?</w:t>
            </w:r>
          </w:p>
          <w:p w14:paraId="1FCEF1C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8-13</w:t>
            </w:r>
          </w:p>
          <w:p w14:paraId="611E4AA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</w:t>
            </w:r>
          </w:p>
          <w:p w14:paraId="622340C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7D784CF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"IMS Emergency Call Established");</w:t>
            </w:r>
          </w:p>
          <w:p w14:paraId="0B2E38B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"Steps 16G-16L ");</w:t>
            </w:r>
          </w:p>
          <w:p w14:paraId="07427DF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CE6B95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17 - 18"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A60B47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release the emergency call. (NOTE 1)</w:t>
            </w:r>
          </w:p>
          <w:p w14:paraId="4AF90B9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Generic test procedure for IMS MO Emergency call release as specified in TS 38.508-1 [4], subclause 4.9.12A takes place</w:t>
            </w:r>
          </w:p>
          <w:p w14:paraId="4F3F1E3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377D75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8CDB8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3A58369" w14:textId="1043BD56" w:rsidR="006142A7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}</w:t>
            </w:r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</w:p>
        </w:tc>
      </w:tr>
    </w:tbl>
    <w:p w14:paraId="5EB0ED77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4492E990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53171267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6B71834E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B8C6" w14:textId="77777777" w:rsidR="00661B0A" w:rsidRPr="00EA4595" w:rsidRDefault="006142A7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</w:t>
            </w:r>
            <w:r w:rsidR="00661B0A" w:rsidRPr="00EA4595">
              <w:rPr>
                <w:rFonts w:ascii="Arial" w:hAnsi="Arial" w:cs="Arial"/>
                <w:lang w:val="en-US" w:eastAsia="en-GB"/>
              </w:rPr>
              <w:t>function fl_TC_11_4_4_NR5GC_</w:t>
            </w:r>
            <w:proofErr w:type="gramStart"/>
            <w:r w:rsidR="00661B0A" w:rsidRPr="00EA459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="00661B0A" w:rsidRPr="00EA459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53C310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1320D7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83AACD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E04EF6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E60E03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587693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6DD244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CC5667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BF9101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NG_NAS_DL_Pdu_Type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CEB1DE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omit; //@sic R5-220042 sic@</w:t>
            </w:r>
          </w:p>
          <w:p w14:paraId="62E798DC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E01DB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5DFED1C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configures:</w:t>
            </w:r>
          </w:p>
          <w:p w14:paraId="0A9834E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11 as "Serving cell"</w:t>
            </w:r>
          </w:p>
          <w:p w14:paraId="0C321A5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 as "Non-Suitable "Off" cell".</w:t>
            </w:r>
          </w:p>
          <w:p w14:paraId="7929840C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BBB7A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481155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71DD4F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</w:p>
          <w:p w14:paraId="5E7F364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"Steps 2 - 4"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152575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5EEDE07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transmit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66C883E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 to confirm the successful completion of the connection establishment and</w:t>
            </w:r>
          </w:p>
          <w:p w14:paraId="357A075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25798D0C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?,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4324CE6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Mobility)) {</w:t>
            </w:r>
          </w:p>
          <w:p w14:paraId="760F96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F00CB6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C88424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262798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sends a REGISTRATION REJECT message containing 5GMM cause value = #22 (Congestion).</w:t>
            </w:r>
          </w:p>
          <w:p w14:paraId="56DDEA1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1A6971D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SRB1</w:t>
            </w:r>
          </w:p>
          <w:p w14:paraId="5A40C22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01665BB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(omit, tsc_NR5GCCause_Congestion), cs_GPRS_Timer2_3_IEI('5F'O, '001'B, '00011'B)))));</w:t>
            </w:r>
          </w:p>
          <w:p w14:paraId="4ED86E3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00A0B4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6"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7C6078E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RRCConnectionRelease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1C0B911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2C9B80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FA4F55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7"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665424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35ABB02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16926BC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A3DFC2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06FE260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5F04A7B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1-3 from the Registration procedure for mobility registration update as specified in TS 38.508-1 [4] subclause 4.9.5</w:t>
            </w:r>
          </w:p>
          <w:p w14:paraId="50A1F50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?);</w:t>
            </w:r>
          </w:p>
          <w:p w14:paraId="70423BE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Mobility))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/@sic R5-213508 sic@</w:t>
            </w:r>
          </w:p>
          <w:p w14:paraId="3800DA6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13C727A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A4874F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28BC6FB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8AA - 8AB"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016919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5CDC9DC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UE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169DDD8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));</w:t>
            </w:r>
          </w:p>
          <w:p w14:paraId="4148055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f_NR5GC_MobilityRegistration_Steps4_6(nr_Cell11,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300D1A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177328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8A - 9D"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4DB515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transmit an UL NAS TRANSPORT message with 'Request type' set to 'initial emergency request',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and,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a PDU SESSION ESTABLISHMENT REQUEST for establishing an emergency PDU?</w:t>
            </w:r>
          </w:p>
          <w:p w14:paraId="4CCC930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9-13 from Generic Test Procedure for IMS Emergency call establishment with IMS Emergency registration as specified in TS 38.508-1 [4], subclause 4.9.11, including the parallel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specified in table 4.9.11.2.2-2 are performed.</w:t>
            </w:r>
          </w:p>
          <w:p w14:paraId="5F32641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//f_NR5GC_EmergencyCallWithRegistration(nr_Cell11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B37992F" w14:textId="7E68B04A" w:rsidR="00661B0A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 //@sic R5s210515 sic@</w:t>
            </w:r>
          </w:p>
          <w:p w14:paraId="11400F2E" w14:textId="4C6AECFB" w:rsidR="001012CF" w:rsidRPr="00EA4595" w:rsidRDefault="001012CF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f_IMS_IPCAN_</w:t>
            </w:r>
            <w:proofErr w:type="gram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SendCoOrdMsg</w:t>
            </w:r>
            <w:proofErr w:type="spell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IMS[tsc_Index_IMS2]);</w:t>
            </w:r>
          </w:p>
          <w:p w14:paraId="0EFC621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034BC0C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Emergency call now active</w:t>
            </w:r>
          </w:p>
          <w:p w14:paraId="0C307E5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 8A");</w:t>
            </w:r>
          </w:p>
          <w:p w14:paraId="3B6CCCB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7F58C6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10 - 11"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0217AAA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Make the UE release the emergency call. (NOTE 1)</w:t>
            </w:r>
          </w:p>
          <w:p w14:paraId="60FB7A3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A8CD29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77711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R5s211524 sic@</w:t>
            </w:r>
          </w:p>
          <w:p w14:paraId="2DDA683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DC54C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55AC3CF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f_NR5GC_MobileInfo_GetNoOfSessions();</w:t>
            </w:r>
          </w:p>
          <w:p w14:paraId="4BAC9DA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12"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82A325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&lt;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i:=i+1)</w:t>
            </w:r>
          </w:p>
          <w:p w14:paraId="45DB1A4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18C501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// @sic R5s210515 R5-216200 sic@</w:t>
            </w:r>
          </w:p>
          <w:p w14:paraId="7EE8651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// @sic R5s220614 sic@</w:t>
            </w:r>
          </w:p>
          <w:p w14:paraId="347AA65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f_Get_NG_PDUSessionReleaseCommand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604CBA4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(omit, '00011010'B), //5GSM cause Insufficient resources</w:t>
            </w:r>
          </w:p>
          <w:p w14:paraId="7A9287E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cs_GPRS_Timer2_3_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IEI(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p_NGSM_CongestionReattemptInd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6275D5B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tsc_NR_RbId_SRB2, -, cs_NG_NAS_RequestWithPiggybacking(tsc_SHT_IntegrityProtected_Ciphered,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)));//@sic R5s210808sic@</w:t>
            </w:r>
          </w:p>
          <w:p w14:paraId="5D95552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44F09A6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tsc_NR_RbId_SRB2, //@sic R5s210808sic@</w:t>
            </w:r>
          </w:p>
          <w:p w14:paraId="5D61189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cr_NG_NAS_IndWithPiggybacking((tsc_SHT_IntegrityProtected_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Ciphered,tsc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_SHT_IntegrityProtected)))) -&gt; value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70F9669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f_Get_PDN_IndexForPDUSessionId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 //@sic R5-220042 sic@</w:t>
            </w:r>
          </w:p>
          <w:p w14:paraId="2AE2AEB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55556AE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f_IP_Handling_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cs_IP_StopPDN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</w:t>
            </w:r>
          </w:p>
          <w:p w14:paraId="48F4457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 else {</w:t>
            </w:r>
          </w:p>
          <w:p w14:paraId="5E19BC9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"Cannot find PDN Index of PDU Session being released");</w:t>
            </w:r>
          </w:p>
          <w:p w14:paraId="1C660A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1A09E0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f_Check_NG_PDUSessionReleaseComplete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59DBA2A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"PDU Session Release Complete failed");</w:t>
            </w:r>
          </w:p>
          <w:p w14:paraId="59FAA86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01BF7FA" w14:textId="55A2B095" w:rsidR="00661B0A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D5D2409" w14:textId="593C5A4A" w:rsidR="00815BE6" w:rsidRDefault="00815BE6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F94E170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//Clear stored DRB info for this session</w:t>
            </w:r>
          </w:p>
          <w:p w14:paraId="1D996C44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DRBIdList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= f_NR_GetDRBList_ForGivenPDUSession(oct2int(v_PDUSessionIdToRelease));</w:t>
            </w:r>
          </w:p>
          <w:p w14:paraId="21DB39BB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= f_NR5GC_MobileInfo_GetDRBInfoList();</w:t>
            </w:r>
          </w:p>
          <w:p w14:paraId="72428A48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for (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j:=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0; j &lt;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lengthof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v_DRBIdList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); j := j+1 ) {</w:t>
            </w:r>
          </w:p>
          <w:p w14:paraId="7DBFD3B4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f_NR_DRBInfo_RemoveEntry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v_DRBIdList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[j]);</w:t>
            </w:r>
          </w:p>
          <w:p w14:paraId="4329A1CB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2F30B6E6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</w:t>
            </w:r>
          </w:p>
          <w:p w14:paraId="7AE55A56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// Store updated DRB information</w:t>
            </w:r>
          </w:p>
          <w:p w14:paraId="4BC78BB4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f_NR5GC_MobileInfo_SetDRBInfoList(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v_ExistingDRBs</w:t>
            </w:r>
            <w:proofErr w:type="spellEnd"/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414758F9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692D2777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//Store updated PDU session information</w:t>
            </w:r>
          </w:p>
          <w:p w14:paraId="7B60ADBC" w14:textId="044FE65D" w:rsidR="00815BE6" w:rsidRPr="00EA4595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f_NR5GC_MobileInfo_SetSessionInfoList 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v_PDUSessionInfo</w:t>
            </w:r>
            <w:proofErr w:type="spellEnd"/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4C04E2E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2816A6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13"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9DC836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Void</w:t>
            </w:r>
          </w:p>
          <w:p w14:paraId="4BAAF6D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8CC74D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6AA402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releases the RRC connection.</w:t>
            </w:r>
          </w:p>
          <w:p w14:paraId="5C6CFED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C79B86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4A32A2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2949D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5A5E384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BA235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8DE74A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R5-223350 sic@</w:t>
            </w:r>
          </w:p>
          <w:p w14:paraId="192D45B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16A - 16E"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78D94A2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performs steps 1-5 of Generic Test Procedure for IMS Emergency call establishment with IMS Emergency registration as specified in TS 38.508-1 [4], subclause 4.9.11?</w:t>
            </w:r>
          </w:p>
          <w:p w14:paraId="42FEF35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emergency);</w:t>
            </w:r>
          </w:p>
          <w:p w14:paraId="49C93DF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cs_NAS_KeySetIdentifier_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lv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(),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), f_NG_S_TMSI2MobileIdentity(omit, f_NR5GC_CellInfo_GetGutiParameters (nr_Cell11)), '0011'B)) {</w:t>
            </w:r>
          </w:p>
          <w:p w14:paraId="485B413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"Service Request Message Failed");</w:t>
            </w:r>
          </w:p>
          <w:p w14:paraId="6FE29B7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3725FE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35D5BB3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RRC Security Mode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pocedure</w:t>
            </w:r>
            <w:proofErr w:type="spellEnd"/>
          </w:p>
          <w:p w14:paraId="637C23D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2C76E5E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85F057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16F"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2060AC2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SERVICE ACCEPT message.</w:t>
            </w:r>
          </w:p>
          <w:p w14:paraId="37B9F1F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tsc_NR_RbId_SRB1,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f_Get_NG_ServiceAcceptMsg(v_ReceivedMsg.Pdu.Msg.service_Request.pduSessionStatus))));</w:t>
            </w:r>
          </w:p>
          <w:p w14:paraId="7383A23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1BF2CE8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CE9F3D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16G-16L"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63DA24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8-13 of Generic Test Procedure for IMS Emergency call establishment with IMS Emergency registration as specified in TS 38.508-1 [4], subclause 4.9.11?</w:t>
            </w:r>
          </w:p>
          <w:p w14:paraId="4586753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8-13</w:t>
            </w:r>
          </w:p>
          <w:p w14:paraId="524AFA58" w14:textId="3D124010" w:rsidR="00661B0A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</w:t>
            </w:r>
          </w:p>
          <w:p w14:paraId="0030685A" w14:textId="3065A2DE" w:rsidR="001012CF" w:rsidRPr="00EA4595" w:rsidRDefault="001012CF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f_IMS_IPCAN_</w:t>
            </w:r>
            <w:proofErr w:type="gram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SendCoOrdMsg</w:t>
            </w:r>
            <w:proofErr w:type="spell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IMS[tsc_Index_IMS2]);</w:t>
            </w:r>
          </w:p>
          <w:p w14:paraId="2172F37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51F3BD0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"IMS Emergency Call Established");</w:t>
            </w:r>
          </w:p>
          <w:p w14:paraId="0EA6AAD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"Steps 16G-16L ");</w:t>
            </w:r>
          </w:p>
          <w:p w14:paraId="2AF53EB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D73E44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17 - 18"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020A0E1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release the emergency call. (NOTE 1)</w:t>
            </w:r>
          </w:p>
          <w:p w14:paraId="56CAE04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Generic test procedure for IMS MO Emergency call release as specified in TS 38.508-1 [4], subclause 4.9.12A takes place</w:t>
            </w:r>
          </w:p>
          <w:p w14:paraId="400A8A1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F6068B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9E6F4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E0831F7" w14:textId="391FCA30" w:rsidR="006142A7" w:rsidRPr="00571BB2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} </w:t>
            </w:r>
          </w:p>
        </w:tc>
      </w:tr>
    </w:tbl>
    <w:p w14:paraId="7CC73879" w14:textId="77777777" w:rsidR="006142A7" w:rsidRDefault="006142A7" w:rsidP="006142A7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9" w:name="_Toc107494144"/>
      <w:bookmarkStart w:id="10" w:name="_Toc107526173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142A7" w14:paraId="2A582C32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84F4" w14:textId="77777777" w:rsidR="006142A7" w:rsidRDefault="006142A7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604" w14:textId="77777777" w:rsidR="006142A7" w:rsidRPr="00B65B1E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C0F52">
              <w:rPr>
                <w:rFonts w:ascii="Arial" w:hAnsi="Arial" w:cs="Arial"/>
                <w:lang w:val="en-US" w:eastAsia="en-GB"/>
              </w:rPr>
              <w:t>f_NR5GC_EmergencyCallRelease</w:t>
            </w:r>
          </w:p>
        </w:tc>
      </w:tr>
      <w:tr w:rsidR="006142A7" w14:paraId="08F50930" w14:textId="77777777" w:rsidTr="000764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4492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6AE" w14:textId="639BE47A" w:rsidR="006142A7" w:rsidRPr="008D31B6" w:rsidRDefault="00044F4C" w:rsidP="001C0E7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UE sends a PDU SESSION RELEASE REQUEST following emergency call release</w:t>
            </w:r>
            <w:r w:rsidR="006142A7">
              <w:rPr>
                <w:rFonts w:ascii="Arial" w:hAnsi="Arial" w:cs="Arial"/>
                <w:lang w:eastAsia="zh-CN"/>
              </w:rPr>
              <w:t xml:space="preserve">, </w:t>
            </w:r>
            <w:r w:rsidR="00F67A23">
              <w:rPr>
                <w:rFonts w:ascii="Arial" w:hAnsi="Arial" w:cs="Arial"/>
                <w:lang w:eastAsia="zh-CN"/>
              </w:rPr>
              <w:t xml:space="preserve">the function </w:t>
            </w:r>
            <w:proofErr w:type="spellStart"/>
            <w:r w:rsidR="00F67A23" w:rsidRPr="00F67A23">
              <w:rPr>
                <w:rFonts w:ascii="Arial" w:hAnsi="Arial" w:cs="Arial"/>
                <w:lang w:eastAsia="zh-CN"/>
              </w:rPr>
              <w:t>f_Check_NG_</w:t>
            </w:r>
            <w:proofErr w:type="gramStart"/>
            <w:r w:rsidR="00F67A23" w:rsidRPr="00F67A23">
              <w:rPr>
                <w:rFonts w:ascii="Arial" w:hAnsi="Arial" w:cs="Arial"/>
                <w:lang w:eastAsia="zh-CN"/>
              </w:rPr>
              <w:t>PDUSessionReleaseReq</w:t>
            </w:r>
            <w:proofErr w:type="spellEnd"/>
            <w:r w:rsidR="00F67A23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F67A23">
              <w:rPr>
                <w:rFonts w:ascii="Arial" w:hAnsi="Arial" w:cs="Arial"/>
                <w:lang w:eastAsia="zh-CN"/>
              </w:rPr>
              <w:t xml:space="preserve">) is setting </w:t>
            </w:r>
            <w:proofErr w:type="spellStart"/>
            <w:r w:rsidR="00AB3EB6" w:rsidRPr="00AB3EB6">
              <w:rPr>
                <w:rFonts w:ascii="Arial" w:hAnsi="Arial" w:cs="Arial"/>
                <w:lang w:eastAsia="zh-CN"/>
              </w:rPr>
              <w:t>p_GSM_MobilityInfo.PdnInde</w:t>
            </w:r>
            <w:r w:rsidR="00AB3EB6">
              <w:rPr>
                <w:rFonts w:ascii="Arial" w:hAnsi="Arial" w:cs="Arial"/>
                <w:lang w:eastAsia="zh-CN"/>
              </w:rPr>
              <w:t>x</w:t>
            </w:r>
            <w:proofErr w:type="spellEnd"/>
            <w:r w:rsidR="00AB3EB6">
              <w:rPr>
                <w:rFonts w:ascii="Arial" w:hAnsi="Arial" w:cs="Arial"/>
                <w:lang w:eastAsia="zh-CN"/>
              </w:rPr>
              <w:t xml:space="preserve"> to </w:t>
            </w:r>
            <w:r w:rsidR="00AB3EB6">
              <w:rPr>
                <w:rFonts w:ascii="Arial" w:hAnsi="Arial" w:cs="Arial"/>
                <w:b/>
                <w:bCs/>
                <w:lang w:eastAsia="zh-CN"/>
              </w:rPr>
              <w:t>omit</w:t>
            </w:r>
            <w:r w:rsidR="00AB3EB6">
              <w:rPr>
                <w:rFonts w:ascii="Arial" w:hAnsi="Arial" w:cs="Arial"/>
                <w:lang w:eastAsia="zh-CN"/>
              </w:rPr>
              <w:t xml:space="preserve">. Since </w:t>
            </w:r>
            <w:proofErr w:type="spellStart"/>
            <w:r w:rsidR="00AB3EB6" w:rsidRPr="00AB3EB6">
              <w:rPr>
                <w:rFonts w:ascii="Arial" w:hAnsi="Arial" w:cs="Arial"/>
                <w:lang w:eastAsia="zh-CN"/>
              </w:rPr>
              <w:t>p_GSM_MobilityInfo</w:t>
            </w:r>
            <w:proofErr w:type="spellEnd"/>
            <w:r w:rsidR="00AB3EB6">
              <w:rPr>
                <w:rFonts w:ascii="Arial" w:hAnsi="Arial" w:cs="Arial"/>
                <w:lang w:eastAsia="zh-CN"/>
              </w:rPr>
              <w:t xml:space="preserve"> is an </w:t>
            </w:r>
            <w:r w:rsidR="00AB3EB6">
              <w:rPr>
                <w:rFonts w:ascii="Arial" w:hAnsi="Arial" w:cs="Arial"/>
                <w:b/>
                <w:bCs/>
                <w:lang w:eastAsia="zh-CN"/>
              </w:rPr>
              <w:t>out</w:t>
            </w:r>
            <w:r w:rsidR="00AB3EB6">
              <w:rPr>
                <w:rFonts w:ascii="Arial" w:hAnsi="Arial" w:cs="Arial"/>
                <w:lang w:eastAsia="zh-CN"/>
              </w:rPr>
              <w:t xml:space="preserve"> </w:t>
            </w:r>
            <w:r w:rsidR="00B10C49">
              <w:rPr>
                <w:rFonts w:ascii="Arial" w:hAnsi="Arial" w:cs="Arial"/>
                <w:lang w:eastAsia="zh-CN"/>
              </w:rPr>
              <w:t xml:space="preserve">type parameter, </w:t>
            </w:r>
            <w:proofErr w:type="spellStart"/>
            <w:r w:rsidR="00B10C49" w:rsidRPr="00B10C49">
              <w:rPr>
                <w:rFonts w:ascii="Arial" w:hAnsi="Arial" w:cs="Arial"/>
                <w:lang w:eastAsia="zh-CN"/>
              </w:rPr>
              <w:t>v_PDUSession.PdnIndex</w:t>
            </w:r>
            <w:proofErr w:type="spellEnd"/>
            <w:r w:rsidR="00B10C49">
              <w:rPr>
                <w:rFonts w:ascii="Arial" w:hAnsi="Arial" w:cs="Arial"/>
                <w:lang w:eastAsia="zh-CN"/>
              </w:rPr>
              <w:t xml:space="preserve"> is then </w:t>
            </w:r>
            <w:r w:rsidR="00B10C49">
              <w:rPr>
                <w:rFonts w:ascii="Arial" w:hAnsi="Arial" w:cs="Arial"/>
                <w:b/>
                <w:bCs/>
                <w:lang w:eastAsia="zh-CN"/>
              </w:rPr>
              <w:t xml:space="preserve">omit </w:t>
            </w:r>
            <w:r w:rsidR="00C65729">
              <w:rPr>
                <w:rFonts w:ascii="Arial" w:hAnsi="Arial" w:cs="Arial"/>
                <w:lang w:eastAsia="zh-CN"/>
              </w:rPr>
              <w:t xml:space="preserve">when passed into </w:t>
            </w:r>
            <w:proofErr w:type="spellStart"/>
            <w:r w:rsidR="00152F0C" w:rsidRPr="00152F0C">
              <w:rPr>
                <w:rFonts w:ascii="Arial" w:hAnsi="Arial" w:cs="Arial"/>
                <w:lang w:eastAsia="zh-CN"/>
              </w:rPr>
              <w:t>f_IP_</w:t>
            </w:r>
            <w:proofErr w:type="gramStart"/>
            <w:r w:rsidR="00152F0C" w:rsidRPr="00152F0C">
              <w:rPr>
                <w:rFonts w:ascii="Arial" w:hAnsi="Arial" w:cs="Arial"/>
                <w:lang w:eastAsia="zh-CN"/>
              </w:rPr>
              <w:t>RtpRtcpLoopback</w:t>
            </w:r>
            <w:proofErr w:type="spellEnd"/>
            <w:r w:rsidR="00152F0C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152F0C">
              <w:rPr>
                <w:rFonts w:ascii="Arial" w:hAnsi="Arial" w:cs="Arial"/>
                <w:lang w:eastAsia="zh-CN"/>
              </w:rPr>
              <w:t xml:space="preserve">), which eventually gives a fatal error inside </w:t>
            </w:r>
            <w:r w:rsidR="001C0E7B" w:rsidRPr="001C0E7B">
              <w:rPr>
                <w:rFonts w:ascii="Arial" w:hAnsi="Arial" w:cs="Arial"/>
                <w:lang w:eastAsia="zh-CN"/>
              </w:rPr>
              <w:t>f_PDN_PdnIndex2Integer</w:t>
            </w:r>
            <w:r w:rsidR="001C0E7B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6142A7" w14:paraId="51929F34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1DDA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FC81" w14:textId="6B2E5D02" w:rsidR="006142A7" w:rsidRPr="0066224B" w:rsidRDefault="001C0E7B" w:rsidP="00076479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Store the PDN index to a local variable to use in </w:t>
            </w:r>
            <w:proofErr w:type="spellStart"/>
            <w:r w:rsidRPr="00152F0C">
              <w:rPr>
                <w:rFonts w:cs="Arial"/>
                <w:lang w:eastAsia="zh-CN"/>
              </w:rPr>
              <w:t>f_IP_</w:t>
            </w:r>
            <w:proofErr w:type="gramStart"/>
            <w:r w:rsidRPr="00152F0C">
              <w:rPr>
                <w:rFonts w:cs="Arial"/>
                <w:lang w:eastAsia="zh-CN"/>
              </w:rPr>
              <w:t>RtpRtcpLoopback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 xml:space="preserve">), in case it gets cleared in </w:t>
            </w:r>
            <w:proofErr w:type="spellStart"/>
            <w:r>
              <w:rPr>
                <w:rFonts w:cs="Arial"/>
                <w:lang w:eastAsia="zh-CN"/>
              </w:rPr>
              <w:t>f</w:t>
            </w:r>
            <w:r w:rsidRPr="001C0E7B">
              <w:rPr>
                <w:rFonts w:cs="Arial"/>
                <w:lang w:eastAsia="zh-CN"/>
              </w:rPr>
              <w:t>_Check_NG_PDUSessionReleaseReq</w:t>
            </w:r>
            <w:proofErr w:type="spellEnd"/>
            <w:r>
              <w:rPr>
                <w:rFonts w:cs="Arial"/>
                <w:lang w:eastAsia="zh-CN"/>
              </w:rPr>
              <w:t>()</w:t>
            </w:r>
          </w:p>
        </w:tc>
      </w:tr>
      <w:tr w:rsidR="006142A7" w14:paraId="27DC86B4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6C87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3A53" w14:textId="77777777" w:rsidR="006142A7" w:rsidRDefault="006142A7" w:rsidP="00076479">
            <w:pPr>
              <w:spacing w:after="0"/>
              <w:rPr>
                <w:rFonts w:ascii="Arial" w:hAnsi="Arial" w:cs="Arial"/>
                <w:lang w:eastAsia="en-GB"/>
              </w:rPr>
            </w:pPr>
            <w:r w:rsidRPr="006C0F52">
              <w:rPr>
                <w:rFonts w:ascii="Arial" w:hAnsi="Arial" w:cs="Arial"/>
                <w:lang w:eastAsia="en-GB"/>
              </w:rPr>
              <w:t>NR5GC_IMSProcedures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142A7" w14:paraId="1C402831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2D8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EEF" w14:textId="77777777" w:rsidR="006142A7" w:rsidRDefault="006142A7" w:rsidP="00076479">
            <w:pPr>
              <w:rPr>
                <w:rFonts w:ascii="Arial" w:hAnsi="Arial"/>
                <w:lang w:eastAsia="zh-CN"/>
              </w:rPr>
            </w:pPr>
          </w:p>
        </w:tc>
      </w:tr>
    </w:tbl>
    <w:p w14:paraId="6452B2E5" w14:textId="77777777" w:rsidR="006142A7" w:rsidRDefault="006142A7" w:rsidP="006142A7">
      <w:pPr>
        <w:rPr>
          <w:lang w:val="en-US" w:eastAsia="zh-CN"/>
        </w:rPr>
      </w:pPr>
    </w:p>
    <w:p w14:paraId="53A5E5E3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56656BC5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87B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C0F52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B57CB4">
              <w:rPr>
                <w:rFonts w:ascii="Arial" w:hAnsi="Arial" w:cs="Arial"/>
                <w:lang w:val="en-US" w:eastAsia="en-GB"/>
              </w:rPr>
              <w:t>function f_NR5GC_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EmergencyCallRelease(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:= true) runs on NR5GC_PTC</w:t>
            </w:r>
          </w:p>
          <w:p w14:paraId="762AC98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2832261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BCABC5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f_Get_PDUSessionForDNNType(f_NR5GC_MobileInfo_GetSessionInfoList(),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@sic R5s210363 sic@</w:t>
            </w:r>
          </w:p>
          <w:p w14:paraId="0BA7BB3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Must be there as previously established it</w:t>
            </w:r>
          </w:p>
          <w:p w14:paraId="3CC6A2A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v_PDUSession.SessionId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2B5B6AF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true; // @sic R5s220524 sic@</w:t>
            </w:r>
          </w:p>
          <w:p w14:paraId="6D234E5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5.0;</w:t>
            </w:r>
          </w:p>
          <w:p w14:paraId="7E81137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D43DA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/ @sic R5s220531 sic@</w:t>
            </w:r>
          </w:p>
          <w:p w14:paraId="414E1AE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IMS[tsc_Index_IMS2]); // @sic R5s220039 sic@</w:t>
            </w:r>
          </w:p>
          <w:p w14:paraId="6C6A73E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AECF49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start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F6FAA41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alt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 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      // @sic R5-216829 sic@</w:t>
            </w:r>
          </w:p>
          <w:p w14:paraId="79E36D4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tsc_NR_RbId_SRB2, cr_NG_NAS_IndWithPiggybacking(tsc_SHT_IntegrityProtected_Ciphered))) -&gt; value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// @sic R5s211524 sic@</w:t>
            </w:r>
          </w:p>
          <w:p w14:paraId="24E5468B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0AD00A0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if (not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f_Check_NG_PDUSessionReleaseReq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f_NR5GC_MobileInfo_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GetSessionInfoList(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v_ReceivedAsp.Signalling.Nas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)) {</w:t>
            </w:r>
          </w:p>
          <w:p w14:paraId="6A1E807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"PDU Session Release Request failed");</w:t>
            </w:r>
          </w:p>
          <w:p w14:paraId="2F335D1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608687C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414C4E0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false;</w:t>
            </w:r>
          </w:p>
          <w:p w14:paraId="4BD1937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repeat;</w:t>
            </w:r>
            <w:proofErr w:type="gramEnd"/>
          </w:p>
          <w:p w14:paraId="421286F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BD03939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IMS[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tsc_Index_IMS2].receive(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cmr_IMS_IPCAN_Trigger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  // @sic R5s220039 sic@</w:t>
            </w:r>
          </w:p>
          <w:p w14:paraId="5E301FD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_Wait.stop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774256AA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t_Wait.timeout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 // @sic R5s220039 sic@</w:t>
            </w:r>
          </w:p>
          <w:p w14:paraId="4703B69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repeat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74816C70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42A08D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A2C9A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f_NR5GC_PDUSessionRelease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2F1EA419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458A0EF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(omit, '00100100'B)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C6C5F2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f_IP_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RtpRtcpLoopback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v_PDUSession.PdnIndex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tsc_IMS_MediaPort_M1, omit);  // @sic R5s210363 sic@</w:t>
            </w:r>
          </w:p>
          <w:p w14:paraId="448A99E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"Emergency Call Release");</w:t>
            </w:r>
          </w:p>
          <w:p w14:paraId="143F2B1B" w14:textId="77777777" w:rsidR="006142A7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0BE450EB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5100ED82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2BA47F87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243FCD0A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5B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C0F52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B57CB4">
              <w:rPr>
                <w:rFonts w:ascii="Arial" w:hAnsi="Arial" w:cs="Arial"/>
                <w:lang w:val="en-US" w:eastAsia="en-GB"/>
              </w:rPr>
              <w:t>function f_NR5GC_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EmergencyCallRelease(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:= true) runs on NR5GC_PTC</w:t>
            </w:r>
          </w:p>
          <w:p w14:paraId="50F6E5B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AD8A92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4DF068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f_Get_PDUSessionForDNNType(f_NR5GC_MobileInfo_GetSessionInfoList(),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@sic R5s210363 sic@</w:t>
            </w:r>
          </w:p>
          <w:p w14:paraId="0B0B3BF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Must be there as previously established it</w:t>
            </w:r>
          </w:p>
          <w:p w14:paraId="49077BE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v_PDUSession.SessionId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3F28D6E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true; // @sic R5s220524 sic@</w:t>
            </w:r>
          </w:p>
          <w:p w14:paraId="1CC87C0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5.0;</w:t>
            </w:r>
          </w:p>
          <w:p w14:paraId="524A45B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PDN_Index_Type</w:t>
            </w:r>
            <w:proofErr w:type="spell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PdnIndex</w:t>
            </w:r>
            <w:proofErr w:type="spell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v_PDUSession.PdnIndex</w:t>
            </w:r>
            <w:proofErr w:type="spell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0662953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</w:p>
          <w:p w14:paraId="0F0431B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/ @sic R5s220531 sic@</w:t>
            </w:r>
          </w:p>
          <w:p w14:paraId="2EF4B45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IMS[tsc_Index_IMS2]); // @sic R5s220039 sic@</w:t>
            </w:r>
          </w:p>
          <w:p w14:paraId="7CB74C89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F00294B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start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43CF01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alt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 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      // @sic R5-216829 sic@</w:t>
            </w:r>
          </w:p>
          <w:p w14:paraId="10D3BE5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tsc_NR_RbId_SRB2, cr_NG_NAS_IndWithPiggybacking(tsc_SHT_IntegrityProtected_Ciphered))) -&gt; value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// @sic R5s211524 sic@</w:t>
            </w:r>
          </w:p>
          <w:p w14:paraId="263A89A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2EBF379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if (not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f_Check_NG_PDUSessionReleaseReq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f_NR5GC_MobileInfo_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GetSessionInfoList(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v_ReceivedAsp.Signalling.Nas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)) {</w:t>
            </w:r>
          </w:p>
          <w:p w14:paraId="78C45B9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"PDU Session Release Request failed");</w:t>
            </w:r>
          </w:p>
          <w:p w14:paraId="1FFBAC5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150F6DD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BF5514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false;</w:t>
            </w:r>
          </w:p>
          <w:p w14:paraId="5D3B126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repeat;</w:t>
            </w:r>
            <w:proofErr w:type="gramEnd"/>
          </w:p>
          <w:p w14:paraId="3E3D4FC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1299F9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IMS[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tsc_Index_IMS2].receive(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cmr_IMS_IPCAN_Trigger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  // @sic R5s220039 sic@</w:t>
            </w:r>
          </w:p>
          <w:p w14:paraId="44DD379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_Wait.stop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75AA180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t_Wait.timeout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 // @sic R5s220039 sic@</w:t>
            </w:r>
          </w:p>
          <w:p w14:paraId="1968E0F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repeat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678C544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D8AFA9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BD67C6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f_NR5GC_PDUSessionRelease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2842F1B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2B40E58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(omit, '00100100'B)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3B36920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f_IP_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RtpRtcpLoopback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v_PdnIndex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tsc_IMS_MediaPort_M1, omit);  // @sic R5s210363 sic@</w:t>
            </w:r>
          </w:p>
          <w:p w14:paraId="44D4EA1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"Emergency Call Release");</w:t>
            </w:r>
          </w:p>
          <w:p w14:paraId="37251267" w14:textId="77777777" w:rsidR="006142A7" w:rsidRPr="00571BB2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EA9C762" w14:textId="77777777" w:rsidR="006142A7" w:rsidRDefault="006142A7" w:rsidP="006142A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11D2D2E5" w14:textId="77777777" w:rsidR="00077B53" w:rsidRPr="00077B53" w:rsidRDefault="00077B53" w:rsidP="00077B53"/>
    <w:sectPr w:rsidR="00077B53" w:rsidRPr="00077B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4E105" w14:textId="77777777" w:rsidR="007A1766" w:rsidRDefault="007A1766">
      <w:r>
        <w:separator/>
      </w:r>
    </w:p>
  </w:endnote>
  <w:endnote w:type="continuationSeparator" w:id="0">
    <w:p w14:paraId="044547FA" w14:textId="77777777" w:rsidR="007A1766" w:rsidRDefault="007A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4E13D" w14:textId="77777777" w:rsidR="007A1766" w:rsidRDefault="007A1766">
      <w:r>
        <w:separator/>
      </w:r>
    </w:p>
  </w:footnote>
  <w:footnote w:type="continuationSeparator" w:id="0">
    <w:p w14:paraId="2C2EED46" w14:textId="77777777" w:rsidR="007A1766" w:rsidRDefault="007A1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22"/>
  </w:num>
  <w:num w:numId="7">
    <w:abstractNumId w:val="17"/>
  </w:num>
  <w:num w:numId="8">
    <w:abstractNumId w:val="15"/>
  </w:num>
  <w:num w:numId="9">
    <w:abstractNumId w:val="23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9"/>
  </w:num>
  <w:num w:numId="15">
    <w:abstractNumId w:val="3"/>
  </w:num>
  <w:num w:numId="16">
    <w:abstractNumId w:val="7"/>
  </w:num>
  <w:num w:numId="17">
    <w:abstractNumId w:val="18"/>
  </w:num>
  <w:num w:numId="18">
    <w:abstractNumId w:val="6"/>
  </w:num>
  <w:num w:numId="19">
    <w:abstractNumId w:val="10"/>
  </w:num>
  <w:num w:numId="20">
    <w:abstractNumId w:val="20"/>
  </w:num>
  <w:num w:numId="21">
    <w:abstractNumId w:val="16"/>
  </w:num>
  <w:num w:numId="22">
    <w:abstractNumId w:val="8"/>
  </w:num>
  <w:num w:numId="23">
    <w:abstractNumId w:val="21"/>
  </w:num>
  <w:num w:numId="24">
    <w:abstractNumId w:val="1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6749"/>
    <w:rsid w:val="00242E5E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53DE4"/>
    <w:rsid w:val="00661B0A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58E3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854</TotalTime>
  <Pages>12</Pages>
  <Words>4101</Words>
  <Characters>23378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116</cp:revision>
  <cp:lastPrinted>1900-01-01T08:00:00Z</cp:lastPrinted>
  <dcterms:created xsi:type="dcterms:W3CDTF">2022-04-15T19:39:00Z</dcterms:created>
  <dcterms:modified xsi:type="dcterms:W3CDTF">2022-06-30T23:03:00Z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