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29CF" w:rsidRDefault="008E29CF" w:rsidP="008E2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R5s220821</w:t>
        </w:r>
      </w:fldSimple>
    </w:p>
    <w:p w:rsidR="008E29CF" w:rsidRDefault="008E29CF" w:rsidP="008E29C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29CF" w:rsidTr="00F93D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29CF" w:rsidRDefault="008E29CF" w:rsidP="00F93D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E29CF" w:rsidTr="00F93D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29CF" w:rsidRDefault="008E29CF" w:rsidP="00F93D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29CF" w:rsidTr="00F93D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29CF" w:rsidRDefault="008E29CF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9CF" w:rsidTr="00F93D85">
        <w:tc>
          <w:tcPr>
            <w:tcW w:w="142" w:type="dxa"/>
            <w:tcBorders>
              <w:left w:val="single" w:sz="4" w:space="0" w:color="auto"/>
            </w:tcBorders>
          </w:tcPr>
          <w:p w:rsidR="008E29CF" w:rsidRDefault="008E29CF" w:rsidP="00F93D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E29CF" w:rsidRPr="00410371" w:rsidRDefault="008E29CF" w:rsidP="00F93D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8E29CF" w:rsidRDefault="008E29CF" w:rsidP="00F93D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29CF" w:rsidRPr="00410371" w:rsidRDefault="008E29CF" w:rsidP="00F93D8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2629</w:t>
              </w:r>
            </w:fldSimple>
          </w:p>
        </w:tc>
        <w:tc>
          <w:tcPr>
            <w:tcW w:w="709" w:type="dxa"/>
          </w:tcPr>
          <w:p w:rsidR="008E29CF" w:rsidRDefault="008E29CF" w:rsidP="00F93D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E29CF" w:rsidRPr="00410371" w:rsidRDefault="008E29CF" w:rsidP="00F93D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8E29CF" w:rsidRDefault="008E29CF" w:rsidP="00F93D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E29CF" w:rsidRPr="00410371" w:rsidRDefault="008E29CF" w:rsidP="00F93D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29CF" w:rsidRDefault="008E29CF" w:rsidP="00F93D85">
            <w:pPr>
              <w:pStyle w:val="CRCoverPage"/>
              <w:spacing w:after="0"/>
              <w:rPr>
                <w:noProof/>
              </w:rPr>
            </w:pPr>
          </w:p>
        </w:tc>
      </w:tr>
      <w:tr w:rsidR="008E29CF" w:rsidTr="00F93D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29CF" w:rsidRDefault="008E29CF" w:rsidP="00F93D85">
            <w:pPr>
              <w:pStyle w:val="CRCoverPage"/>
              <w:spacing w:after="0"/>
              <w:rPr>
                <w:noProof/>
              </w:rPr>
            </w:pPr>
          </w:p>
        </w:tc>
      </w:tr>
      <w:tr w:rsidR="008E29CF" w:rsidTr="00F93D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29CF" w:rsidRPr="00F25D98" w:rsidRDefault="008E29CF" w:rsidP="00F93D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29CF" w:rsidTr="00F93D85">
        <w:tc>
          <w:tcPr>
            <w:tcW w:w="9641" w:type="dxa"/>
            <w:gridSpan w:val="9"/>
          </w:tcPr>
          <w:p w:rsidR="008E29CF" w:rsidRDefault="008E29CF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E29CF" w:rsidRDefault="008E29CF" w:rsidP="008E29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29CF" w:rsidTr="00F93D85">
        <w:tc>
          <w:tcPr>
            <w:tcW w:w="2835" w:type="dxa"/>
          </w:tcPr>
          <w:p w:rsidR="008E29CF" w:rsidRDefault="008E29CF" w:rsidP="00F93D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29CF" w:rsidRDefault="008E29CF" w:rsidP="00F93D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29CF" w:rsidRDefault="008E29CF" w:rsidP="00F93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29CF" w:rsidRDefault="008E29CF" w:rsidP="00F93D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29CF" w:rsidRDefault="008E29CF" w:rsidP="00F93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E29CF" w:rsidRDefault="008E29CF" w:rsidP="00F93D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29CF" w:rsidRDefault="008E29CF" w:rsidP="00F93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E29CF" w:rsidRDefault="008E29CF" w:rsidP="00F93D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29CF" w:rsidRDefault="008E29CF" w:rsidP="00F93D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E29CF" w:rsidRDefault="008E29CF" w:rsidP="008E29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29CF" w:rsidTr="00F93D85">
        <w:tc>
          <w:tcPr>
            <w:tcW w:w="9640" w:type="dxa"/>
            <w:gridSpan w:val="11"/>
          </w:tcPr>
          <w:p w:rsidR="008E29CF" w:rsidRDefault="008E29CF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9CF" w:rsidTr="00F93D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29CF" w:rsidRDefault="008E29CF" w:rsidP="00F93D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29CF" w:rsidRDefault="008E29CF" w:rsidP="00F93D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f_NR5GC_EmergencyCallWithRegistration</w:t>
              </w:r>
            </w:fldSimple>
          </w:p>
        </w:tc>
      </w:tr>
      <w:tr w:rsidR="008E29CF" w:rsidTr="00F93D85">
        <w:tc>
          <w:tcPr>
            <w:tcW w:w="1843" w:type="dxa"/>
            <w:tcBorders>
              <w:left w:val="single" w:sz="4" w:space="0" w:color="auto"/>
            </w:tcBorders>
          </w:tcPr>
          <w:p w:rsidR="008E29CF" w:rsidRDefault="008E29CF" w:rsidP="00F93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29CF" w:rsidRDefault="008E29CF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9CF" w:rsidTr="00F93D85">
        <w:tc>
          <w:tcPr>
            <w:tcW w:w="1843" w:type="dxa"/>
            <w:tcBorders>
              <w:left w:val="single" w:sz="4" w:space="0" w:color="auto"/>
            </w:tcBorders>
          </w:tcPr>
          <w:p w:rsidR="008E29CF" w:rsidRDefault="008E29CF" w:rsidP="00F93D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29CF" w:rsidRDefault="008E29CF" w:rsidP="00F93D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E29CF" w:rsidTr="00F93D85">
        <w:tc>
          <w:tcPr>
            <w:tcW w:w="1843" w:type="dxa"/>
            <w:tcBorders>
              <w:left w:val="single" w:sz="4" w:space="0" w:color="auto"/>
            </w:tcBorders>
          </w:tcPr>
          <w:p w:rsidR="008E29CF" w:rsidRDefault="008E29CF" w:rsidP="00F93D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29CF" w:rsidRDefault="008E29CF" w:rsidP="00F93D8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E29CF" w:rsidTr="00F93D85">
        <w:tc>
          <w:tcPr>
            <w:tcW w:w="1843" w:type="dxa"/>
            <w:tcBorders>
              <w:left w:val="single" w:sz="4" w:space="0" w:color="auto"/>
            </w:tcBorders>
          </w:tcPr>
          <w:p w:rsidR="008E29CF" w:rsidRDefault="008E29CF" w:rsidP="00F93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29CF" w:rsidRDefault="008E29CF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9CF" w:rsidTr="00F93D85">
        <w:tc>
          <w:tcPr>
            <w:tcW w:w="1843" w:type="dxa"/>
            <w:tcBorders>
              <w:left w:val="single" w:sz="4" w:space="0" w:color="auto"/>
            </w:tcBorders>
          </w:tcPr>
          <w:p w:rsidR="008E29CF" w:rsidRDefault="008E29CF" w:rsidP="00F93D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E29CF" w:rsidRDefault="008E29CF" w:rsidP="00F93D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8E29CF" w:rsidRDefault="008E29CF" w:rsidP="00F93D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29CF" w:rsidRDefault="008E29CF" w:rsidP="00F93D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29CF" w:rsidRDefault="008E29CF" w:rsidP="00F93D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2022-06-27</w:t>
              </w:r>
            </w:fldSimple>
          </w:p>
        </w:tc>
      </w:tr>
      <w:tr w:rsidR="008E29CF" w:rsidTr="00F93D85">
        <w:tc>
          <w:tcPr>
            <w:tcW w:w="1843" w:type="dxa"/>
            <w:tcBorders>
              <w:left w:val="single" w:sz="4" w:space="0" w:color="auto"/>
            </w:tcBorders>
          </w:tcPr>
          <w:p w:rsidR="008E29CF" w:rsidRDefault="008E29CF" w:rsidP="00F93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E29CF" w:rsidRDefault="008E29CF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E29CF" w:rsidRDefault="008E29CF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E29CF" w:rsidRDefault="008E29CF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29CF" w:rsidRDefault="008E29CF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9CF" w:rsidTr="00F93D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29CF" w:rsidRDefault="008E29CF" w:rsidP="00F93D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E29CF" w:rsidRDefault="008E29CF" w:rsidP="00F93D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E29CF" w:rsidRDefault="008E29CF" w:rsidP="00F93D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29CF" w:rsidRDefault="008E29CF" w:rsidP="00F93D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29CF" w:rsidRDefault="008E29CF" w:rsidP="00F93D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8E29CF" w:rsidTr="00F93D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29CF" w:rsidRDefault="008E29CF" w:rsidP="00F93D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E29CF" w:rsidRDefault="008E29CF" w:rsidP="00F93D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E29CF" w:rsidRDefault="008E29CF" w:rsidP="00F93D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29CF" w:rsidRPr="007C2097" w:rsidRDefault="008E29CF" w:rsidP="00F93D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E29CF" w:rsidTr="00F93D85">
        <w:tc>
          <w:tcPr>
            <w:tcW w:w="1843" w:type="dxa"/>
          </w:tcPr>
          <w:p w:rsidR="008E29CF" w:rsidRDefault="008E29CF" w:rsidP="00F93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E29CF" w:rsidRDefault="008E29CF" w:rsidP="00F93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9CF" w:rsidTr="00F93D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29CF" w:rsidRDefault="008E29CF" w:rsidP="008E2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29CF" w:rsidRDefault="008E29CF" w:rsidP="008E29CF">
            <w:pPr>
              <w:pStyle w:val="CRCoverPage"/>
              <w:spacing w:after="0"/>
            </w:pPr>
            <w:r>
              <w:rPr>
                <w:rFonts w:cs="Arial"/>
                <w:lang w:eastAsia="en-GB"/>
              </w:rPr>
              <w:t xml:space="preserve">In the current TTCN implementation of testcase 11.4.6, the function </w:t>
            </w:r>
            <w:proofErr w:type="spellStart"/>
            <w:r w:rsidRPr="002D59FD">
              <w:rPr>
                <w:rFonts w:cs="Arial"/>
                <w:lang w:eastAsia="en-GB"/>
              </w:rPr>
              <w:t>fl_EmergencyCallAndRelease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r w:rsidRPr="005E040A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</w:p>
          <w:p w:rsidR="008E29CF" w:rsidRDefault="008E29CF" w:rsidP="008E29CF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D59FD">
              <w:t>f_NR5GC_EmergencyCallWithRegistration</w:t>
            </w:r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r w:rsidRPr="00B113A3">
              <w:t>f_NR5GC_EmergencyCallPDUSession</w:t>
            </w:r>
            <w:r>
              <w:t xml:space="preserve"> </w:t>
            </w:r>
            <w:r>
              <w:rPr>
                <w:rFonts w:cs="Arial"/>
                <w:lang w:eastAsia="en-GB"/>
              </w:rPr>
              <w:t xml:space="preserve"> is called which establishes a PDU Session for Emergency. After this the NR PTC sends a coordination message to IMS PTC so that procedure for IMS Emergency Voice call (A.6) is performed. Once this is done, the IMS PTC sends a coordination message to the NR PTC to add voice. After this, the IMS PTC waits for a coordination message from the NR PTC to release the call :</w:t>
            </w:r>
          </w:p>
          <w:p w:rsidR="008E29CF" w:rsidRDefault="008E29CF" w:rsidP="008E29CF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 w:rsidRPr="004B1656">
              <w:rPr>
                <w:rFonts w:cs="Arial"/>
                <w:lang w:eastAsia="en-GB"/>
              </w:rPr>
              <w:t>f_IMS_EmergencyCallAndReleaseWithoutRegistration</w:t>
            </w:r>
            <w:proofErr w:type="spellEnd"/>
            <w:r w:rsidRPr="004B1656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Pr="004B1656">
              <w:rPr>
                <w:rFonts w:cs="Arial"/>
                <w:lang w:eastAsia="en-GB"/>
              </w:rPr>
              <w:t>f_IMS_IPCAN_WaitForTrigger</w:t>
            </w:r>
            <w:proofErr w:type="spellEnd"/>
            <w:r w:rsidRPr="004B1656">
              <w:rPr>
                <w:rFonts w:cs="Arial"/>
                <w:lang w:eastAsia="en-GB"/>
              </w:rPr>
              <w:t xml:space="preserve">(IPCAN); </w:t>
            </w:r>
          </w:p>
          <w:p w:rsidR="008E29CF" w:rsidRDefault="008E29CF" w:rsidP="008E29CF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8E29CF" w:rsidRDefault="008E29CF" w:rsidP="008E29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Once the NR PTC receives the coordination message from IMS PTC, the function </w:t>
            </w:r>
            <w:r w:rsidRPr="004B1656">
              <w:rPr>
                <w:rFonts w:cs="Arial"/>
                <w:lang w:eastAsia="en-GB"/>
              </w:rPr>
              <w:t>f_NR5GC_ModifyPDUSession_AddVoice</w:t>
            </w:r>
            <w:r>
              <w:rPr>
                <w:rFonts w:cs="Arial"/>
                <w:lang w:eastAsia="en-GB"/>
              </w:rPr>
              <w:t xml:space="preserve"> is called to add voice (</w:t>
            </w:r>
            <w:proofErr w:type="spellStart"/>
            <w:r w:rsidRPr="002D59FD">
              <w:rPr>
                <w:rFonts w:cs="Arial"/>
                <w:lang w:eastAsia="en-GB"/>
              </w:rPr>
              <w:t>fl_EmergencyCallAndRelease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r w:rsidRPr="005E040A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2D59FD">
              <w:t>f_NR5GC_EmergencyCallWithRegistration</w:t>
            </w:r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r w:rsidRPr="00B113A3">
              <w:t>f_NR5GC_EmergencyCallPDUSession</w:t>
            </w:r>
            <w:r>
              <w:t xml:space="preserve"> </w:t>
            </w:r>
            <w:r>
              <w:sym w:font="Wingdings" w:char="F0E0"/>
            </w:r>
            <w:r w:rsidRPr="004B1656">
              <w:rPr>
                <w:rFonts w:cs="Arial"/>
                <w:lang w:eastAsia="en-GB"/>
              </w:rPr>
              <w:t>f_NR5GC_ModifyPDUSession_AddVoice</w:t>
            </w:r>
            <w:r>
              <w:rPr>
                <w:rFonts w:cs="Arial"/>
                <w:lang w:eastAsia="en-GB"/>
              </w:rPr>
              <w:t>), and then then a coordination message is expected from IMS PTC :</w:t>
            </w:r>
          </w:p>
          <w:p w:rsidR="008E29CF" w:rsidRDefault="008E29CF" w:rsidP="008E29CF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 w:rsidRPr="00B113A3">
              <w:rPr>
                <w:rFonts w:cs="Arial"/>
                <w:lang w:eastAsia="en-GB"/>
              </w:rPr>
              <w:t>fl_EmergencyCallAndRelease</w:t>
            </w:r>
            <w:proofErr w:type="spellEnd"/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B113A3">
              <w:rPr>
                <w:rFonts w:cs="Arial"/>
                <w:lang w:eastAsia="en-GB"/>
              </w:rPr>
              <w:t>f_NR5GC_EmergencyCallWithRegistration</w:t>
            </w:r>
            <w:r>
              <w:rPr>
                <w:rFonts w:cs="Arial"/>
                <w:lang w:eastAsia="en-GB"/>
              </w:rPr>
              <w:t xml:space="preserve"> </w:t>
            </w:r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B113A3">
              <w:rPr>
                <w:rFonts w:cs="Arial"/>
                <w:lang w:eastAsia="en-GB"/>
              </w:rPr>
              <w:t>f_NR5GC_EmergencyCallPDUSession</w:t>
            </w:r>
            <w:r>
              <w:rPr>
                <w:rFonts w:cs="Arial"/>
                <w:lang w:eastAsia="en-GB"/>
              </w:rPr>
              <w:t xml:space="preserve"> </w:t>
            </w:r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Pr="00B113A3">
              <w:rPr>
                <w:rFonts w:cs="Arial"/>
                <w:lang w:eastAsia="en-GB"/>
              </w:rPr>
              <w:t>f_IMS_IPCAN_WaitForTrigger</w:t>
            </w:r>
            <w:proofErr w:type="spellEnd"/>
            <w:r w:rsidRPr="00B113A3">
              <w:rPr>
                <w:rFonts w:cs="Arial"/>
                <w:lang w:eastAsia="en-GB"/>
              </w:rPr>
              <w:t>(IMS[tsc_Index_IMS2]);</w:t>
            </w:r>
          </w:p>
          <w:p w:rsidR="008E29CF" w:rsidRDefault="008E29CF" w:rsidP="008E29CF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8E29CF" w:rsidRDefault="008E29CF" w:rsidP="008E29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At this stage, both, the NR PTC and IMS PTC are waiting for a coordination message and the testcase gets stuck.</w:t>
            </w:r>
          </w:p>
          <w:p w:rsidR="008E29CF" w:rsidRDefault="008E29CF" w:rsidP="008E29CF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8E29CF" w:rsidRPr="00E5624B" w:rsidRDefault="008E29CF" w:rsidP="008E29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needs to be addressed.</w:t>
            </w:r>
          </w:p>
        </w:tc>
      </w:tr>
      <w:tr w:rsidR="008E29CF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29CF" w:rsidRDefault="008E29CF" w:rsidP="008E29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29CF" w:rsidRPr="00CF39F2" w:rsidRDefault="008E29CF" w:rsidP="008E29C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E29CF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29CF" w:rsidRDefault="008E29CF" w:rsidP="008E2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29CF" w:rsidRPr="002E56F0" w:rsidRDefault="008E29CF" w:rsidP="008E29CF">
            <w:pPr>
              <w:pStyle w:val="CRCoverPage"/>
              <w:spacing w:after="0"/>
              <w:rPr>
                <w:rFonts w:cs="Arial"/>
              </w:rPr>
            </w:pPr>
            <w:r w:rsidRPr="002E56F0">
              <w:rPr>
                <w:rFonts w:cs="Arial"/>
                <w:lang w:eastAsia="en-GB"/>
              </w:rPr>
              <w:t xml:space="preserve">After the NR PTC has added voice by calling function f_NR5GC_ModifyPDUSession_AddVoice, it should send a coordination message to IMS PTC, rather than wait for a coordination message. </w:t>
            </w:r>
          </w:p>
        </w:tc>
      </w:tr>
      <w:tr w:rsidR="008E29CF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29CF" w:rsidRDefault="008E29CF" w:rsidP="008E29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29CF" w:rsidRPr="002E56F0" w:rsidRDefault="008E29CF" w:rsidP="008E29CF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E29CF" w:rsidTr="00F93D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29CF" w:rsidRDefault="008E29CF" w:rsidP="008E2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29CF" w:rsidRDefault="008E29CF" w:rsidP="008E29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</w:t>
            </w:r>
            <w:r w:rsidRPr="002E56F0">
              <w:rPr>
                <w:rFonts w:cs="Arial"/>
                <w:lang w:eastAsia="en-GB"/>
              </w:rPr>
              <w:t xml:space="preserve">nstead of calling </w:t>
            </w:r>
            <w:proofErr w:type="spellStart"/>
            <w:r w:rsidRPr="00B113A3">
              <w:rPr>
                <w:rFonts w:cs="Arial"/>
                <w:lang w:eastAsia="en-GB"/>
              </w:rPr>
              <w:t>fl_EmergencyCallAndRelease</w:t>
            </w:r>
            <w:proofErr w:type="spellEnd"/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B113A3">
              <w:rPr>
                <w:rFonts w:cs="Arial"/>
                <w:lang w:eastAsia="en-GB"/>
              </w:rPr>
              <w:t>f_NR5GC_EmergencyCallWithRegistration</w:t>
            </w:r>
            <w:r>
              <w:rPr>
                <w:rFonts w:cs="Arial"/>
                <w:lang w:eastAsia="en-GB"/>
              </w:rPr>
              <w:t xml:space="preserve"> </w:t>
            </w:r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B113A3">
              <w:rPr>
                <w:rFonts w:cs="Arial"/>
                <w:lang w:eastAsia="en-GB"/>
              </w:rPr>
              <w:t>f_NR5GC_EmergencyCallPDUSession</w:t>
            </w:r>
            <w:r>
              <w:rPr>
                <w:rFonts w:cs="Arial"/>
                <w:lang w:eastAsia="en-GB"/>
              </w:rPr>
              <w:t xml:space="preserve"> </w:t>
            </w:r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Pr="00B113A3">
              <w:rPr>
                <w:rFonts w:cs="Arial"/>
                <w:lang w:eastAsia="en-GB"/>
              </w:rPr>
              <w:t>f_IMS_IPCAN_WaitForTrigger</w:t>
            </w:r>
            <w:proofErr w:type="spellEnd"/>
            <w:r w:rsidRPr="00B113A3">
              <w:rPr>
                <w:rFonts w:cs="Arial"/>
                <w:lang w:eastAsia="en-GB"/>
              </w:rPr>
              <w:t>(IMS[tsc_Index_IMS2]);</w:t>
            </w:r>
          </w:p>
          <w:p w:rsidR="008E29CF" w:rsidRDefault="008E29CF" w:rsidP="008E29C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Called :</w:t>
            </w:r>
          </w:p>
          <w:p w:rsidR="008E29CF" w:rsidRDefault="008E29CF" w:rsidP="008E29CF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 w:rsidRPr="00B113A3">
              <w:rPr>
                <w:rFonts w:cs="Arial"/>
                <w:lang w:eastAsia="en-GB"/>
              </w:rPr>
              <w:t>fl_EmergencyCallAndRelease</w:t>
            </w:r>
            <w:proofErr w:type="spellEnd"/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B113A3">
              <w:rPr>
                <w:rFonts w:cs="Arial"/>
                <w:lang w:eastAsia="en-GB"/>
              </w:rPr>
              <w:t>f_NR5GC_EmergencyCallWithRegistration</w:t>
            </w:r>
            <w:r>
              <w:rPr>
                <w:rFonts w:cs="Arial"/>
                <w:lang w:eastAsia="en-GB"/>
              </w:rPr>
              <w:t xml:space="preserve"> </w:t>
            </w:r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B113A3">
              <w:rPr>
                <w:rFonts w:cs="Arial"/>
                <w:lang w:eastAsia="en-GB"/>
              </w:rPr>
              <w:t>f_NR5GC_EmergencyCallPDUSession</w:t>
            </w:r>
            <w:r>
              <w:rPr>
                <w:rFonts w:cs="Arial"/>
                <w:lang w:eastAsia="en-GB"/>
              </w:rPr>
              <w:t xml:space="preserve"> </w:t>
            </w:r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Pr="00B113A3">
              <w:t>f_IMS_IPCAN_SendCoOrdMsg</w:t>
            </w:r>
            <w:proofErr w:type="spellEnd"/>
            <w:r w:rsidRPr="00B113A3">
              <w:t>(IMS[tsc_Index_IMS2]);</w:t>
            </w:r>
          </w:p>
          <w:p w:rsidR="008E29CF" w:rsidRPr="002E56F0" w:rsidRDefault="008E29CF" w:rsidP="008E29CF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E29CF" w:rsidTr="00F93D85">
        <w:tc>
          <w:tcPr>
            <w:tcW w:w="2694" w:type="dxa"/>
            <w:gridSpan w:val="2"/>
          </w:tcPr>
          <w:p w:rsidR="008E29CF" w:rsidRDefault="008E29CF" w:rsidP="008E29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29CF" w:rsidRDefault="008E29CF" w:rsidP="008E29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9CF" w:rsidTr="00F93D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29CF" w:rsidRDefault="008E29CF" w:rsidP="008E2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29CF" w:rsidRDefault="008E29CF" w:rsidP="008E29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11.4.6.NR5GC and other NR5GC emergency call testcases.</w:t>
            </w:r>
          </w:p>
        </w:tc>
      </w:tr>
      <w:tr w:rsidR="008E29CF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29CF" w:rsidRDefault="008E29CF" w:rsidP="008E29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29CF" w:rsidRDefault="008E29CF" w:rsidP="008E29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9CF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29CF" w:rsidRDefault="008E29CF" w:rsidP="008E2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CF" w:rsidRDefault="008E29CF" w:rsidP="008E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29CF" w:rsidRDefault="008E29CF" w:rsidP="008E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E29CF" w:rsidRDefault="008E29CF" w:rsidP="008E29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E29CF" w:rsidRDefault="008E29CF" w:rsidP="008E29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9CF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29CF" w:rsidRDefault="008E29CF" w:rsidP="008E2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29CF" w:rsidRDefault="008E29CF" w:rsidP="008E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29CF" w:rsidRDefault="008E29CF" w:rsidP="008E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E29CF" w:rsidRDefault="008E29CF" w:rsidP="008E29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29CF" w:rsidRDefault="008E29CF" w:rsidP="008E29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9CF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29CF" w:rsidRDefault="008E29CF" w:rsidP="008E29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29CF" w:rsidRDefault="008E29CF" w:rsidP="008E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29CF" w:rsidRDefault="008E29CF" w:rsidP="008E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E29CF" w:rsidRDefault="008E29CF" w:rsidP="008E29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29CF" w:rsidRDefault="008E29CF" w:rsidP="008E29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9CF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29CF" w:rsidRDefault="008E29CF" w:rsidP="008E29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29CF" w:rsidRDefault="008E29CF" w:rsidP="008E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29CF" w:rsidRDefault="008E29CF" w:rsidP="008E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E29CF" w:rsidRDefault="008E29CF" w:rsidP="008E29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29CF" w:rsidRDefault="008E29CF" w:rsidP="008E29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9CF" w:rsidTr="00F93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29CF" w:rsidRDefault="008E29CF" w:rsidP="008E29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29CF" w:rsidRDefault="008E29CF" w:rsidP="008E29CF">
            <w:pPr>
              <w:pStyle w:val="CRCoverPage"/>
              <w:spacing w:after="0"/>
              <w:rPr>
                <w:noProof/>
              </w:rPr>
            </w:pPr>
          </w:p>
        </w:tc>
      </w:tr>
      <w:tr w:rsidR="008E29CF" w:rsidTr="00F93D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29CF" w:rsidRDefault="008E29CF" w:rsidP="008E2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29CF" w:rsidRDefault="008E29CF" w:rsidP="008E2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9CF" w:rsidRPr="008863B9" w:rsidTr="00F93D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29CF" w:rsidRPr="008863B9" w:rsidRDefault="008E29CF" w:rsidP="008E2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E29CF" w:rsidRPr="008863B9" w:rsidRDefault="008E29CF" w:rsidP="008E29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9CF" w:rsidTr="00F93D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29CF" w:rsidRDefault="008E29CF" w:rsidP="008E2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29CF" w:rsidRDefault="008E29CF" w:rsidP="008E2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E29CF" w:rsidRDefault="008E29CF" w:rsidP="008E29CF">
      <w:pPr>
        <w:rPr>
          <w:noProof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723297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8E29CF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E29CF" w:rsidRPr="00336B96">
        <w:rPr>
          <w:rFonts w:ascii="Arial" w:hAnsi="Arial" w:cs="Arial"/>
          <w:iCs/>
        </w:rPr>
        <w:t>Table of Contents</w:t>
      </w:r>
      <w:r w:rsidR="008E29CF">
        <w:tab/>
      </w:r>
      <w:r w:rsidR="008E29CF">
        <w:fldChar w:fldCharType="begin"/>
      </w:r>
      <w:r w:rsidR="008E29CF">
        <w:instrText xml:space="preserve"> PAGEREF _Toc107232972 \h </w:instrText>
      </w:r>
      <w:r w:rsidR="008E29CF">
        <w:fldChar w:fldCharType="separate"/>
      </w:r>
      <w:r w:rsidR="008E29CF">
        <w:t>3</w:t>
      </w:r>
      <w:r w:rsidR="008E29CF">
        <w:fldChar w:fldCharType="end"/>
      </w:r>
    </w:p>
    <w:p w:rsidR="008E29CF" w:rsidRDefault="008E29C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36B9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36B9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_Toc107232973 \h </w:instrText>
      </w:r>
      <w:r>
        <w:fldChar w:fldCharType="separate"/>
      </w:r>
      <w:r>
        <w:t>3</w:t>
      </w:r>
      <w:r>
        <w:fldChar w:fldCharType="end"/>
      </w:r>
    </w:p>
    <w:p w:rsidR="008E29CF" w:rsidRDefault="008E29C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36B9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36B96">
        <w:rPr>
          <w:b/>
        </w:rPr>
        <w:t>Corrections required for function f_NR5GC_EmergencyCallWithRegistration</w:t>
      </w:r>
      <w:r>
        <w:tab/>
      </w:r>
      <w:r>
        <w:fldChar w:fldCharType="begin"/>
      </w:r>
      <w:r>
        <w:instrText xml:space="preserve"> PAGEREF _Toc107232974 \h </w:instrText>
      </w:r>
      <w:r>
        <w:fldChar w:fldCharType="separate"/>
      </w:r>
      <w:r>
        <w:t>3</w:t>
      </w:r>
      <w:r>
        <w:fldChar w:fldCharType="end"/>
      </w:r>
      <w:bookmarkStart w:id="1" w:name="_GoBack"/>
      <w:bookmarkEnd w:id="1"/>
    </w:p>
    <w:p w:rsidR="008E29CF" w:rsidRDefault="008E29C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36B96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36B96">
        <w:rPr>
          <w:rFonts w:cs="Arial"/>
          <w:b/>
          <w:color w:val="000000"/>
          <w:lang w:eastAsia="en-GB"/>
        </w:rPr>
        <w:t>Correction to f_NR5GC_EmergencyCallWithRegistration</w:t>
      </w:r>
      <w:r>
        <w:tab/>
      </w:r>
      <w:r>
        <w:fldChar w:fldCharType="begin"/>
      </w:r>
      <w:r>
        <w:instrText xml:space="preserve"> PAGEREF _Toc107232975 \h </w:instrText>
      </w:r>
      <w:r>
        <w:fldChar w:fldCharType="separate"/>
      </w:r>
      <w:r>
        <w:t>3</w:t>
      </w:r>
      <w:r>
        <w:fldChar w:fldCharType="end"/>
      </w:r>
    </w:p>
    <w:p w:rsidR="00A00EC6" w:rsidRDefault="007A73E5" w:rsidP="00A00EC6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Hlk107233696"/>
      <w:r w:rsidR="00A00EC6" w:rsidRPr="00A00EC6">
        <w:rPr>
          <w:b/>
          <w:lang w:eastAsia="ja-JP"/>
        </w:rPr>
        <w:t xml:space="preserve"> </w:t>
      </w:r>
      <w:bookmarkStart w:id="8" w:name="_Toc107232973"/>
      <w:r w:rsidR="00A00EC6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8"/>
    </w:p>
    <w:p w:rsidR="00A00EC6" w:rsidRDefault="00A00EC6" w:rsidP="00A00E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:rsidR="00A00EC6" w:rsidRDefault="00A00EC6" w:rsidP="00A00E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A00EC6" w:rsidRDefault="00A00EC6" w:rsidP="00A00E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7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122434488"/>
      <w:bookmarkStart w:id="10" w:name="_Toc295288959"/>
      <w:bookmarkStart w:id="11" w:name="_Toc107232974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9"/>
      <w:bookmarkEnd w:id="10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6D4B48">
        <w:rPr>
          <w:b/>
        </w:rPr>
        <w:t xml:space="preserve">function </w:t>
      </w:r>
      <w:r w:rsidR="00A34DEE" w:rsidRPr="00A34DEE">
        <w:rPr>
          <w:b/>
        </w:rPr>
        <w:t>f_NR5GC_EmergencyCallWithRegistration</w:t>
      </w:r>
      <w:bookmarkEnd w:id="11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2" w:name="_Toc107232975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A34DEE" w:rsidRPr="00A34DEE">
        <w:rPr>
          <w:rFonts w:cs="Arial"/>
          <w:b/>
          <w:color w:val="000000"/>
          <w:lang w:eastAsia="en-GB"/>
        </w:rPr>
        <w:t>f_NR5GC_EmergencyCallWithRegistration</w:t>
      </w:r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3C2F42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A34DEE" w:rsidP="004545A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A34DEE">
              <w:rPr>
                <w:rFonts w:cs="Arial"/>
                <w:lang w:eastAsia="en-GB"/>
              </w:rPr>
              <w:t>f_NR5GC_EmergencyCallWithRegistration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EC" w:rsidRDefault="00D46EEC" w:rsidP="00D46EEC">
            <w:pPr>
              <w:pStyle w:val="CRCoverPage"/>
              <w:spacing w:after="0"/>
            </w:pPr>
            <w:r>
              <w:rPr>
                <w:rFonts w:cs="Arial"/>
                <w:lang w:eastAsia="en-GB"/>
              </w:rPr>
              <w:t xml:space="preserve">In the current TTCN implementation of testcase 11.4.6, the function </w:t>
            </w:r>
            <w:proofErr w:type="spellStart"/>
            <w:r w:rsidRPr="002D59FD">
              <w:rPr>
                <w:rFonts w:cs="Arial"/>
                <w:lang w:eastAsia="en-GB"/>
              </w:rPr>
              <w:t>fl_EmergencyCallAndRelease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r w:rsidRPr="005E040A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</w:p>
          <w:p w:rsidR="00D46EEC" w:rsidRDefault="00D46EEC" w:rsidP="00D46EEC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D59FD">
              <w:t>f_NR5GC_EmergencyCallWithRegistration</w:t>
            </w:r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r w:rsidRPr="00B113A3">
              <w:t>f_NR5GC_EmergencyCallPDUSession</w:t>
            </w:r>
            <w:r>
              <w:t xml:space="preserve"> </w:t>
            </w:r>
            <w:r>
              <w:rPr>
                <w:rFonts w:cs="Arial"/>
                <w:lang w:eastAsia="en-GB"/>
              </w:rPr>
              <w:t xml:space="preserve"> is called which establishes a PDU Session for Emergency. After this the NR PTC sends a coordination message to IMS PTC so that procedure for IMS Emergency Voice call (A.6) is performed. Once this is done, the IMS PTC sends a coordination message to the NR PTC to add voice. After this, the IMS PTC waits for a coordination message from the NR PTC to release the call :</w:t>
            </w:r>
          </w:p>
          <w:p w:rsidR="00D46EEC" w:rsidRDefault="00D46EEC" w:rsidP="00D46EEC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 w:rsidRPr="004B1656">
              <w:rPr>
                <w:rFonts w:cs="Arial"/>
                <w:lang w:eastAsia="en-GB"/>
              </w:rPr>
              <w:lastRenderedPageBreak/>
              <w:t>f_IMS_EmergencyCallAndReleaseWithoutRegistration</w:t>
            </w:r>
            <w:proofErr w:type="spellEnd"/>
            <w:r w:rsidRPr="004B1656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Pr="004B1656">
              <w:rPr>
                <w:rFonts w:cs="Arial"/>
                <w:lang w:eastAsia="en-GB"/>
              </w:rPr>
              <w:t>f_IMS_IPCAN_WaitForTrigger</w:t>
            </w:r>
            <w:proofErr w:type="spellEnd"/>
            <w:r w:rsidRPr="004B1656">
              <w:rPr>
                <w:rFonts w:cs="Arial"/>
                <w:lang w:eastAsia="en-GB"/>
              </w:rPr>
              <w:t xml:space="preserve">(IPCAN); </w:t>
            </w:r>
          </w:p>
          <w:p w:rsidR="00D46EEC" w:rsidRDefault="00D46EEC" w:rsidP="00D46EEC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D46EEC" w:rsidRDefault="00D46EEC" w:rsidP="00D46EE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Once the NR PTC receives the coordination message from IMS PTC, the function </w:t>
            </w:r>
            <w:r w:rsidRPr="004B1656">
              <w:rPr>
                <w:rFonts w:cs="Arial"/>
                <w:lang w:eastAsia="en-GB"/>
              </w:rPr>
              <w:t>f_NR5GC_ModifyPDUSession_AddVoice</w:t>
            </w:r>
            <w:r>
              <w:rPr>
                <w:rFonts w:cs="Arial"/>
                <w:lang w:eastAsia="en-GB"/>
              </w:rPr>
              <w:t xml:space="preserve"> is called to add voice (</w:t>
            </w:r>
            <w:proofErr w:type="spellStart"/>
            <w:r w:rsidRPr="002D59FD">
              <w:rPr>
                <w:rFonts w:cs="Arial"/>
                <w:lang w:eastAsia="en-GB"/>
              </w:rPr>
              <w:t>fl_EmergencyCallAndRelease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r w:rsidRPr="005E040A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2D59FD">
              <w:t>f_NR5GC_EmergencyCallWithRegistration</w:t>
            </w:r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r w:rsidRPr="00B113A3">
              <w:t>f_NR5GC_EmergencyCallPDUSession</w:t>
            </w:r>
            <w:r>
              <w:t xml:space="preserve"> </w:t>
            </w:r>
            <w:r>
              <w:sym w:font="Wingdings" w:char="F0E0"/>
            </w:r>
            <w:r w:rsidRPr="004B1656">
              <w:rPr>
                <w:rFonts w:cs="Arial"/>
                <w:lang w:eastAsia="en-GB"/>
              </w:rPr>
              <w:t>f_NR5GC_ModifyPDUSession_AddVoice</w:t>
            </w:r>
            <w:r>
              <w:rPr>
                <w:rFonts w:cs="Arial"/>
                <w:lang w:eastAsia="en-GB"/>
              </w:rPr>
              <w:t>), and then then a coordination message is expected from IMS PTC :</w:t>
            </w:r>
          </w:p>
          <w:p w:rsidR="00D46EEC" w:rsidRDefault="00D46EEC" w:rsidP="00D46EEC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 w:rsidRPr="00B113A3">
              <w:rPr>
                <w:rFonts w:cs="Arial"/>
                <w:lang w:eastAsia="en-GB"/>
              </w:rPr>
              <w:t>fl_EmergencyCallAndRelease</w:t>
            </w:r>
            <w:proofErr w:type="spellEnd"/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B113A3">
              <w:rPr>
                <w:rFonts w:cs="Arial"/>
                <w:lang w:eastAsia="en-GB"/>
              </w:rPr>
              <w:t>f_NR5GC_EmergencyCallWithRegistration</w:t>
            </w:r>
            <w:r>
              <w:rPr>
                <w:rFonts w:cs="Arial"/>
                <w:lang w:eastAsia="en-GB"/>
              </w:rPr>
              <w:t xml:space="preserve"> </w:t>
            </w:r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B113A3">
              <w:rPr>
                <w:rFonts w:cs="Arial"/>
                <w:lang w:eastAsia="en-GB"/>
              </w:rPr>
              <w:t>f_NR5GC_EmergencyCallPDUSession</w:t>
            </w:r>
            <w:r>
              <w:rPr>
                <w:rFonts w:cs="Arial"/>
                <w:lang w:eastAsia="en-GB"/>
              </w:rPr>
              <w:t xml:space="preserve"> </w:t>
            </w:r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Pr="00B113A3">
              <w:rPr>
                <w:rFonts w:cs="Arial"/>
                <w:lang w:eastAsia="en-GB"/>
              </w:rPr>
              <w:t>f_IMS_IPCAN_WaitForTrigger</w:t>
            </w:r>
            <w:proofErr w:type="spellEnd"/>
            <w:r w:rsidRPr="00B113A3">
              <w:rPr>
                <w:rFonts w:cs="Arial"/>
                <w:lang w:eastAsia="en-GB"/>
              </w:rPr>
              <w:t>(IMS[tsc_Index_IMS2]);</w:t>
            </w:r>
          </w:p>
          <w:p w:rsidR="00D46EEC" w:rsidRDefault="00D46EEC" w:rsidP="00D46EEC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D46EEC" w:rsidRDefault="00D46EEC" w:rsidP="00D46EE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At this stage, both, the NR PTC and IMS PTC are waiting for a coordination message and the testcase gets stuck.</w:t>
            </w:r>
          </w:p>
          <w:p w:rsidR="00D46EEC" w:rsidRDefault="00D46EEC" w:rsidP="00D46EEC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457E6A" w:rsidRPr="00826B27" w:rsidRDefault="00D46EEC" w:rsidP="00D46EEC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lang w:eastAsia="en-GB"/>
              </w:rPr>
              <w:t>This needs to be addressed.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EEC" w:rsidRDefault="00D46EEC" w:rsidP="00D46EE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</w:t>
            </w:r>
            <w:r w:rsidRPr="002E56F0">
              <w:rPr>
                <w:rFonts w:cs="Arial"/>
                <w:lang w:eastAsia="en-GB"/>
              </w:rPr>
              <w:t xml:space="preserve">nstead of calling </w:t>
            </w:r>
            <w:proofErr w:type="spellStart"/>
            <w:r w:rsidRPr="00B113A3">
              <w:rPr>
                <w:rFonts w:cs="Arial"/>
                <w:lang w:eastAsia="en-GB"/>
              </w:rPr>
              <w:t>fl_EmergencyCallAndRelease</w:t>
            </w:r>
            <w:proofErr w:type="spellEnd"/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B113A3">
              <w:rPr>
                <w:rFonts w:cs="Arial"/>
                <w:lang w:eastAsia="en-GB"/>
              </w:rPr>
              <w:t>f_NR5GC_EmergencyCallWithRegistration</w:t>
            </w:r>
            <w:r>
              <w:rPr>
                <w:rFonts w:cs="Arial"/>
                <w:lang w:eastAsia="en-GB"/>
              </w:rPr>
              <w:t xml:space="preserve"> </w:t>
            </w:r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B113A3">
              <w:rPr>
                <w:rFonts w:cs="Arial"/>
                <w:lang w:eastAsia="en-GB"/>
              </w:rPr>
              <w:t>f_NR5GC_EmergencyCallPDUSession</w:t>
            </w:r>
            <w:r>
              <w:rPr>
                <w:rFonts w:cs="Arial"/>
                <w:lang w:eastAsia="en-GB"/>
              </w:rPr>
              <w:t xml:space="preserve"> </w:t>
            </w:r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Pr="00B113A3">
              <w:rPr>
                <w:rFonts w:cs="Arial"/>
                <w:lang w:eastAsia="en-GB"/>
              </w:rPr>
              <w:t>f_IMS_IPCAN_WaitForTrigger</w:t>
            </w:r>
            <w:proofErr w:type="spellEnd"/>
            <w:r w:rsidRPr="00B113A3">
              <w:rPr>
                <w:rFonts w:cs="Arial"/>
                <w:lang w:eastAsia="en-GB"/>
              </w:rPr>
              <w:t>(IMS[tsc_Index_IMS2]);</w:t>
            </w:r>
          </w:p>
          <w:p w:rsidR="00D46EEC" w:rsidRDefault="00D46EEC" w:rsidP="00D46EEC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Called :</w:t>
            </w:r>
          </w:p>
          <w:p w:rsidR="00D46EEC" w:rsidRDefault="00D46EEC" w:rsidP="00D46EEC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 w:rsidRPr="00B113A3">
              <w:rPr>
                <w:rFonts w:cs="Arial"/>
                <w:lang w:eastAsia="en-GB"/>
              </w:rPr>
              <w:t>fl_EmergencyCallAndRelease</w:t>
            </w:r>
            <w:proofErr w:type="spellEnd"/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B113A3">
              <w:rPr>
                <w:rFonts w:cs="Arial"/>
                <w:lang w:eastAsia="en-GB"/>
              </w:rPr>
              <w:t>f_NR5GC_EmergencyCallWithRegistration</w:t>
            </w:r>
            <w:r>
              <w:rPr>
                <w:rFonts w:cs="Arial"/>
                <w:lang w:eastAsia="en-GB"/>
              </w:rPr>
              <w:t xml:space="preserve"> </w:t>
            </w:r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r w:rsidRPr="00B113A3">
              <w:rPr>
                <w:rFonts w:cs="Arial"/>
                <w:lang w:eastAsia="en-GB"/>
              </w:rPr>
              <w:t>f_NR5GC_EmergencyCallPDUSession</w:t>
            </w:r>
            <w:r>
              <w:rPr>
                <w:rFonts w:cs="Arial"/>
                <w:lang w:eastAsia="en-GB"/>
              </w:rPr>
              <w:t xml:space="preserve"> </w:t>
            </w:r>
            <w:r w:rsidRPr="00B113A3">
              <w:rPr>
                <w:rFonts w:cs="Arial"/>
                <w:lang w:eastAsia="en-GB"/>
              </w:rPr>
              <w:sym w:font="Wingdings" w:char="F0E0"/>
            </w:r>
            <w:r>
              <w:t xml:space="preserve"> </w:t>
            </w:r>
            <w:proofErr w:type="spellStart"/>
            <w:r w:rsidRPr="00B113A3">
              <w:t>f_IMS_IPCAN_SendCoOrdMsg</w:t>
            </w:r>
            <w:proofErr w:type="spellEnd"/>
            <w:r w:rsidRPr="00B113A3">
              <w:t>(IMS[tsc_Index_IMS2]);</w:t>
            </w:r>
          </w:p>
          <w:p w:rsidR="00826B27" w:rsidRPr="00A72665" w:rsidRDefault="00826B27" w:rsidP="000E4CEB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4B1656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NR5GC_IMSProcedures.ttcn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AB" w:rsidRDefault="007A2F52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2F5E92" w:rsidRPr="002F5E92" w:rsidRDefault="002F5E92" w:rsidP="002F5E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function f_NR5GC_EmergencyCallWithRegistration(</w:t>
            </w:r>
            <w:proofErr w:type="spellStart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2F5E92" w:rsidRPr="002F5E92" w:rsidRDefault="002F5E92" w:rsidP="002F5E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 { // Split into 2 functions to </w:t>
            </w:r>
            <w:proofErr w:type="spellStart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accomodate</w:t>
            </w:r>
            <w:proofErr w:type="spellEnd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IMS emergency TCs</w:t>
            </w:r>
          </w:p>
          <w:p w:rsidR="002F5E92" w:rsidRPr="002F5E92" w:rsidRDefault="002F5E92" w:rsidP="002F5E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v_PDUEstAlreadyRxd</w:t>
            </w:r>
            <w:proofErr w:type="spellEnd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:= f_NR5GC_EmergencyCallWithRegistration_Steps1_8 (</w:t>
            </w:r>
            <w:proofErr w:type="spellStart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); // @sic R5-217857 sic@</w:t>
            </w:r>
          </w:p>
          <w:p w:rsidR="002F5E92" w:rsidRPr="002F5E92" w:rsidRDefault="002F5E92" w:rsidP="002F5E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F5E92" w:rsidRPr="002F5E92" w:rsidRDefault="002F5E92" w:rsidP="002F5E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   // Steps 8-13</w:t>
            </w:r>
          </w:p>
          <w:p w:rsidR="002F5E92" w:rsidRPr="002F5E92" w:rsidRDefault="002F5E92" w:rsidP="002F5E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   f_NR5GC_EmergencyCallPDUSession(</w:t>
            </w:r>
            <w:proofErr w:type="spellStart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v_PDUEstAlreadyRxd</w:t>
            </w:r>
            <w:proofErr w:type="spellEnd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);  // @sic R5-217286 sic@    </w:t>
            </w:r>
          </w:p>
          <w:p w:rsidR="002F5E92" w:rsidRPr="002F5E92" w:rsidRDefault="002F5E92" w:rsidP="002F5E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f_IMS_IPCAN_WaitForTrigger</w:t>
            </w:r>
            <w:proofErr w:type="spellEnd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(IMS[tsc_Index_IMS2]);</w:t>
            </w:r>
          </w:p>
          <w:p w:rsidR="002F5E92" w:rsidRPr="002F5E92" w:rsidRDefault="002F5E92" w:rsidP="002F5E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(__FILE__, __LINE__, "IMS Emergency Call Established");</w:t>
            </w:r>
          </w:p>
          <w:p w:rsidR="002F5E92" w:rsidRPr="002F5E92" w:rsidRDefault="002F5E92" w:rsidP="002F5E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Emergency call now active</w:t>
            </w:r>
          </w:p>
          <w:p w:rsidR="002F5E92" w:rsidRPr="002F5E92" w:rsidRDefault="002F5E92" w:rsidP="002F5E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7A2F52" w:rsidRPr="00411FB9" w:rsidRDefault="007A2F52" w:rsidP="00DC51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AB" w:rsidRDefault="007A2F52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2F5E92" w:rsidRPr="002F5E92" w:rsidRDefault="002F5E92" w:rsidP="002F5E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function f_NR5GC_EmergencyCallWithRegistration(</w:t>
            </w:r>
            <w:proofErr w:type="spellStart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2F5E92" w:rsidRPr="002F5E92" w:rsidRDefault="002F5E92" w:rsidP="002F5E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 { // Split into 2 functions to </w:t>
            </w:r>
            <w:proofErr w:type="spellStart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accomodate</w:t>
            </w:r>
            <w:proofErr w:type="spellEnd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IMS emergency TCs</w:t>
            </w:r>
          </w:p>
          <w:p w:rsidR="002F5E92" w:rsidRPr="002F5E92" w:rsidRDefault="002F5E92" w:rsidP="002F5E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v_PDUEstAlreadyRxd</w:t>
            </w:r>
            <w:proofErr w:type="spellEnd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:= f_NR5GC_EmergencyCallWithRegistration_Steps1_8 (</w:t>
            </w:r>
            <w:proofErr w:type="spellStart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); // @sic R5-217857 sic@</w:t>
            </w:r>
          </w:p>
          <w:p w:rsidR="002F5E92" w:rsidRPr="002F5E92" w:rsidRDefault="002F5E92" w:rsidP="002F5E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F5E92" w:rsidRPr="002F5E92" w:rsidRDefault="002F5E92" w:rsidP="002F5E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   // Steps 8-13</w:t>
            </w:r>
          </w:p>
          <w:p w:rsidR="002F5E92" w:rsidRPr="002F5E92" w:rsidRDefault="002F5E92" w:rsidP="002F5E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   f_NR5GC_EmergencyCallPDUSession(</w:t>
            </w:r>
            <w:proofErr w:type="spellStart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v_PDUEstAlreadyRxd</w:t>
            </w:r>
            <w:proofErr w:type="spellEnd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);  // @sic R5-217286 sic@</w:t>
            </w:r>
          </w:p>
          <w:p w:rsidR="002F5E92" w:rsidRPr="002F5E92" w:rsidRDefault="002F5E92" w:rsidP="002F5E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F5E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f_IMS_IPCAN_SendCoOrdMsg</w:t>
            </w:r>
            <w:proofErr w:type="spellEnd"/>
            <w:r w:rsidRPr="002F5E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(IMS[tsc_Index_IMS2]); //WA#11_4_6 Coordination message to tell the IMS PTC that Voice is added to the Emergency PDU session</w:t>
            </w: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2F5E92" w:rsidRPr="002F5E92" w:rsidRDefault="002F5E92" w:rsidP="002F5E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f_IMS_IPCAN_WaitForTrigger</w:t>
            </w:r>
            <w:proofErr w:type="spellEnd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(IMS[tsc_Index_IMS2]);</w:t>
            </w:r>
          </w:p>
          <w:p w:rsidR="002F5E92" w:rsidRPr="002F5E92" w:rsidRDefault="002F5E92" w:rsidP="002F5E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>(__FILE__, __LINE__, "IMS Emergency Call Established");</w:t>
            </w:r>
          </w:p>
          <w:p w:rsidR="002F5E92" w:rsidRPr="002F5E92" w:rsidRDefault="002F5E92" w:rsidP="002F5E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   // Emergency call now active</w:t>
            </w:r>
          </w:p>
          <w:p w:rsidR="002F5E92" w:rsidRPr="002F5E92" w:rsidRDefault="002F5E92" w:rsidP="002F5E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F5E9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7A2F52" w:rsidRPr="00DA356D" w:rsidRDefault="007A2F52" w:rsidP="00DD73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295CE5" w:rsidRDefault="00295CE5" w:rsidP="006E7773">
      <w:pPr>
        <w:rPr>
          <w:lang w:eastAsia="en-GB"/>
        </w:rPr>
      </w:pPr>
    </w:p>
    <w:p w:rsidR="009C53C6" w:rsidRPr="006325AB" w:rsidRDefault="009C53C6" w:rsidP="009C53C6">
      <w:pPr>
        <w:spacing w:after="0"/>
        <w:rPr>
          <w:rFonts w:ascii="Arial" w:hAnsi="Arial"/>
          <w:b/>
          <w:color w:val="000000"/>
          <w:lang w:eastAsia="en-GB"/>
        </w:rPr>
      </w:pPr>
    </w:p>
    <w:p w:rsidR="00602F42" w:rsidRPr="006325AB" w:rsidRDefault="00602F42" w:rsidP="00602F42">
      <w:pPr>
        <w:spacing w:after="0"/>
        <w:rPr>
          <w:rFonts w:ascii="Arial" w:hAnsi="Arial"/>
          <w:b/>
          <w:color w:val="000000"/>
          <w:lang w:eastAsia="en-GB"/>
        </w:rPr>
      </w:pPr>
    </w:p>
    <w:p w:rsidR="00E909C3" w:rsidRPr="006325AB" w:rsidRDefault="00E909C3" w:rsidP="00E909C3">
      <w:pPr>
        <w:spacing w:after="0"/>
        <w:rPr>
          <w:rFonts w:ascii="Arial" w:hAnsi="Arial"/>
          <w:b/>
          <w:color w:val="000000"/>
          <w:lang w:eastAsia="en-GB"/>
        </w:rPr>
      </w:pPr>
    </w:p>
    <w:p w:rsidR="00CF3AF4" w:rsidRPr="006325AB" w:rsidRDefault="00CF3AF4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CF3AF4" w:rsidRPr="006325AB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1CE6" w:rsidRDefault="00F71CE6">
      <w:r>
        <w:separator/>
      </w:r>
    </w:p>
  </w:endnote>
  <w:endnote w:type="continuationSeparator" w:id="0">
    <w:p w:rsidR="00F71CE6" w:rsidRDefault="00F71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3269" w:rsidRDefault="005D32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3269" w:rsidRDefault="005D32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3269" w:rsidRDefault="005D32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1CE6" w:rsidRDefault="00F71CE6">
      <w:r>
        <w:separator/>
      </w:r>
    </w:p>
  </w:footnote>
  <w:footnote w:type="continuationSeparator" w:id="0">
    <w:p w:rsidR="00F71CE6" w:rsidRDefault="00F71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D10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AD129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0524220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B113A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0524220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B113A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3269" w:rsidRDefault="005D32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25AB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3579357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B113A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3579357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B113A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1121875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B113A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mdzNQIAAGkEAAAOAAAAZHJzL2Uyb0RvYy54bWysVMFuGjEQvVfqP1i+lwWikAqxRJSIqhJK&#10;IkGVY2W8XljJ67Fswy79+j57WZKmPVW9mFnP+M3MezP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Bmmdz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1121875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B113A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D10CA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59051867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B113A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BXRxWj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59051867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B113A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7373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EDA741C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6DB67B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06A4F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57069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E7838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8B821E8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452B3ED1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3327E5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F5CFB"/>
    <w:multiLevelType w:val="hybridMultilevel"/>
    <w:tmpl w:val="BDB413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A14340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5" w15:restartNumberingAfterBreak="0">
    <w:nsid w:val="6C485438"/>
    <w:multiLevelType w:val="hybridMultilevel"/>
    <w:tmpl w:val="4D8441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39494B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1603"/>
    <w:multiLevelType w:val="hybridMultilevel"/>
    <w:tmpl w:val="5B5E9B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B123DC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E367CE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F88569C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1"/>
  </w:num>
  <w:num w:numId="5">
    <w:abstractNumId w:val="13"/>
  </w:num>
  <w:num w:numId="6">
    <w:abstractNumId w:val="22"/>
  </w:num>
  <w:num w:numId="7">
    <w:abstractNumId w:val="34"/>
  </w:num>
  <w:num w:numId="8">
    <w:abstractNumId w:val="8"/>
  </w:num>
  <w:num w:numId="9">
    <w:abstractNumId w:val="20"/>
  </w:num>
  <w:num w:numId="10">
    <w:abstractNumId w:val="41"/>
  </w:num>
  <w:num w:numId="11">
    <w:abstractNumId w:val="16"/>
  </w:num>
  <w:num w:numId="12">
    <w:abstractNumId w:val="24"/>
  </w:num>
  <w:num w:numId="13">
    <w:abstractNumId w:val="3"/>
  </w:num>
  <w:num w:numId="14">
    <w:abstractNumId w:val="18"/>
  </w:num>
  <w:num w:numId="15">
    <w:abstractNumId w:val="1"/>
  </w:num>
  <w:num w:numId="16">
    <w:abstractNumId w:val="2"/>
  </w:num>
  <w:num w:numId="17">
    <w:abstractNumId w:val="7"/>
  </w:num>
  <w:num w:numId="18">
    <w:abstractNumId w:val="25"/>
  </w:num>
  <w:num w:numId="19">
    <w:abstractNumId w:val="40"/>
  </w:num>
  <w:num w:numId="20">
    <w:abstractNumId w:val="33"/>
  </w:num>
  <w:num w:numId="21">
    <w:abstractNumId w:val="10"/>
  </w:num>
  <w:num w:numId="22">
    <w:abstractNumId w:val="27"/>
  </w:num>
  <w:num w:numId="23">
    <w:abstractNumId w:val="32"/>
  </w:num>
  <w:num w:numId="24">
    <w:abstractNumId w:val="17"/>
  </w:num>
  <w:num w:numId="25">
    <w:abstractNumId w:val="30"/>
  </w:num>
  <w:num w:numId="26">
    <w:abstractNumId w:val="4"/>
  </w:num>
  <w:num w:numId="27">
    <w:abstractNumId w:val="6"/>
  </w:num>
  <w:num w:numId="28">
    <w:abstractNumId w:val="26"/>
  </w:num>
  <w:num w:numId="29">
    <w:abstractNumId w:val="37"/>
  </w:num>
  <w:num w:numId="30">
    <w:abstractNumId w:val="12"/>
  </w:num>
  <w:num w:numId="31">
    <w:abstractNumId w:val="5"/>
  </w:num>
  <w:num w:numId="32">
    <w:abstractNumId w:val="15"/>
  </w:num>
  <w:num w:numId="33">
    <w:abstractNumId w:val="0"/>
  </w:num>
  <w:num w:numId="34">
    <w:abstractNumId w:val="38"/>
  </w:num>
  <w:num w:numId="35">
    <w:abstractNumId w:val="23"/>
  </w:num>
  <w:num w:numId="36">
    <w:abstractNumId w:val="19"/>
  </w:num>
  <w:num w:numId="37">
    <w:abstractNumId w:val="36"/>
  </w:num>
  <w:num w:numId="38">
    <w:abstractNumId w:val="14"/>
  </w:num>
  <w:num w:numId="39">
    <w:abstractNumId w:val="28"/>
  </w:num>
  <w:num w:numId="40">
    <w:abstractNumId w:val="11"/>
  </w:num>
  <w:num w:numId="41">
    <w:abstractNumId w:val="39"/>
  </w:num>
  <w:num w:numId="42">
    <w:abstractNumId w:val="31"/>
  </w:num>
  <w:num w:numId="43">
    <w:abstractNumId w:val="35"/>
  </w:num>
  <w:num w:numId="44">
    <w:abstractNumId w:val="29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A"/>
    <w:rsid w:val="00001833"/>
    <w:rsid w:val="00001872"/>
    <w:rsid w:val="00001FBC"/>
    <w:rsid w:val="00005833"/>
    <w:rsid w:val="00007575"/>
    <w:rsid w:val="00011C14"/>
    <w:rsid w:val="00022E4A"/>
    <w:rsid w:val="00024866"/>
    <w:rsid w:val="0003629C"/>
    <w:rsid w:val="00036FE7"/>
    <w:rsid w:val="00053290"/>
    <w:rsid w:val="00054E62"/>
    <w:rsid w:val="00057DBD"/>
    <w:rsid w:val="000614B3"/>
    <w:rsid w:val="0006562C"/>
    <w:rsid w:val="000665CE"/>
    <w:rsid w:val="000731C4"/>
    <w:rsid w:val="00073E12"/>
    <w:rsid w:val="000749BF"/>
    <w:rsid w:val="00085D06"/>
    <w:rsid w:val="0008604A"/>
    <w:rsid w:val="0009581D"/>
    <w:rsid w:val="00096F61"/>
    <w:rsid w:val="00097354"/>
    <w:rsid w:val="000A1153"/>
    <w:rsid w:val="000A1C38"/>
    <w:rsid w:val="000A30FB"/>
    <w:rsid w:val="000A4903"/>
    <w:rsid w:val="000A4AB6"/>
    <w:rsid w:val="000A55CC"/>
    <w:rsid w:val="000A6394"/>
    <w:rsid w:val="000A7D1D"/>
    <w:rsid w:val="000B3353"/>
    <w:rsid w:val="000B70AF"/>
    <w:rsid w:val="000B7FED"/>
    <w:rsid w:val="000C038A"/>
    <w:rsid w:val="000C104F"/>
    <w:rsid w:val="000C610A"/>
    <w:rsid w:val="000C6598"/>
    <w:rsid w:val="000D40AB"/>
    <w:rsid w:val="000E4CEB"/>
    <w:rsid w:val="000F119F"/>
    <w:rsid w:val="000F140E"/>
    <w:rsid w:val="000F34D6"/>
    <w:rsid w:val="0010027D"/>
    <w:rsid w:val="001109AC"/>
    <w:rsid w:val="00112785"/>
    <w:rsid w:val="0011415B"/>
    <w:rsid w:val="00120725"/>
    <w:rsid w:val="001209DE"/>
    <w:rsid w:val="0012136E"/>
    <w:rsid w:val="00126237"/>
    <w:rsid w:val="001302CE"/>
    <w:rsid w:val="00134670"/>
    <w:rsid w:val="001373AB"/>
    <w:rsid w:val="00145D43"/>
    <w:rsid w:val="00146DCF"/>
    <w:rsid w:val="00163547"/>
    <w:rsid w:val="00164CFC"/>
    <w:rsid w:val="00173835"/>
    <w:rsid w:val="00177487"/>
    <w:rsid w:val="0018198A"/>
    <w:rsid w:val="00186753"/>
    <w:rsid w:val="001901A2"/>
    <w:rsid w:val="00192C46"/>
    <w:rsid w:val="001A08B3"/>
    <w:rsid w:val="001A0D31"/>
    <w:rsid w:val="001A709A"/>
    <w:rsid w:val="001A7B60"/>
    <w:rsid w:val="001B3FE8"/>
    <w:rsid w:val="001B52F0"/>
    <w:rsid w:val="001B7A65"/>
    <w:rsid w:val="001C084D"/>
    <w:rsid w:val="001C43A0"/>
    <w:rsid w:val="001C574F"/>
    <w:rsid w:val="001C5C2A"/>
    <w:rsid w:val="001E3D37"/>
    <w:rsid w:val="001E41F3"/>
    <w:rsid w:val="001F0D28"/>
    <w:rsid w:val="001F1817"/>
    <w:rsid w:val="001F406A"/>
    <w:rsid w:val="001F5134"/>
    <w:rsid w:val="001F6A59"/>
    <w:rsid w:val="002040A1"/>
    <w:rsid w:val="00205A6F"/>
    <w:rsid w:val="00214573"/>
    <w:rsid w:val="00220349"/>
    <w:rsid w:val="00221C5A"/>
    <w:rsid w:val="0022339A"/>
    <w:rsid w:val="00223B81"/>
    <w:rsid w:val="00234682"/>
    <w:rsid w:val="00240F86"/>
    <w:rsid w:val="00241A66"/>
    <w:rsid w:val="00245CA4"/>
    <w:rsid w:val="002564C6"/>
    <w:rsid w:val="002570D2"/>
    <w:rsid w:val="0026004D"/>
    <w:rsid w:val="0026151F"/>
    <w:rsid w:val="00263668"/>
    <w:rsid w:val="002640DD"/>
    <w:rsid w:val="00275D12"/>
    <w:rsid w:val="00284FEB"/>
    <w:rsid w:val="002860C4"/>
    <w:rsid w:val="00286C29"/>
    <w:rsid w:val="002901A3"/>
    <w:rsid w:val="00290606"/>
    <w:rsid w:val="00295CE5"/>
    <w:rsid w:val="002A4DCB"/>
    <w:rsid w:val="002B14D3"/>
    <w:rsid w:val="002B5741"/>
    <w:rsid w:val="002C7E01"/>
    <w:rsid w:val="002D59FD"/>
    <w:rsid w:val="002D6876"/>
    <w:rsid w:val="002E008A"/>
    <w:rsid w:val="002E0D93"/>
    <w:rsid w:val="002F02D4"/>
    <w:rsid w:val="002F2731"/>
    <w:rsid w:val="002F45F1"/>
    <w:rsid w:val="002F5E92"/>
    <w:rsid w:val="002F5F47"/>
    <w:rsid w:val="002F710F"/>
    <w:rsid w:val="002F7D40"/>
    <w:rsid w:val="00305409"/>
    <w:rsid w:val="00305B7A"/>
    <w:rsid w:val="00310217"/>
    <w:rsid w:val="0031061D"/>
    <w:rsid w:val="00315C52"/>
    <w:rsid w:val="00316F13"/>
    <w:rsid w:val="003216F1"/>
    <w:rsid w:val="00322277"/>
    <w:rsid w:val="00322D46"/>
    <w:rsid w:val="003237E0"/>
    <w:rsid w:val="0033294A"/>
    <w:rsid w:val="0033554F"/>
    <w:rsid w:val="00341F6F"/>
    <w:rsid w:val="00342D98"/>
    <w:rsid w:val="00343CD7"/>
    <w:rsid w:val="00345383"/>
    <w:rsid w:val="00346D77"/>
    <w:rsid w:val="003556DC"/>
    <w:rsid w:val="003609EF"/>
    <w:rsid w:val="0036231A"/>
    <w:rsid w:val="00374009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0A8"/>
    <w:rsid w:val="003926A3"/>
    <w:rsid w:val="00393BCA"/>
    <w:rsid w:val="003B2CB3"/>
    <w:rsid w:val="003B51F6"/>
    <w:rsid w:val="003C2766"/>
    <w:rsid w:val="003C2F42"/>
    <w:rsid w:val="003C3B4C"/>
    <w:rsid w:val="003C78DB"/>
    <w:rsid w:val="003D1466"/>
    <w:rsid w:val="003D1BC0"/>
    <w:rsid w:val="003D2484"/>
    <w:rsid w:val="003D6308"/>
    <w:rsid w:val="003E0B29"/>
    <w:rsid w:val="003E1A36"/>
    <w:rsid w:val="003E51C2"/>
    <w:rsid w:val="003F0DB3"/>
    <w:rsid w:val="003F3287"/>
    <w:rsid w:val="003F432E"/>
    <w:rsid w:val="00406AD3"/>
    <w:rsid w:val="00410371"/>
    <w:rsid w:val="00411482"/>
    <w:rsid w:val="00411FB9"/>
    <w:rsid w:val="00412379"/>
    <w:rsid w:val="00412F20"/>
    <w:rsid w:val="0041471B"/>
    <w:rsid w:val="004153A1"/>
    <w:rsid w:val="00415491"/>
    <w:rsid w:val="0041677B"/>
    <w:rsid w:val="00416FA7"/>
    <w:rsid w:val="004231DA"/>
    <w:rsid w:val="0042409E"/>
    <w:rsid w:val="004242F1"/>
    <w:rsid w:val="00426761"/>
    <w:rsid w:val="0043163D"/>
    <w:rsid w:val="0043219B"/>
    <w:rsid w:val="00433730"/>
    <w:rsid w:val="00437076"/>
    <w:rsid w:val="00440313"/>
    <w:rsid w:val="0044047D"/>
    <w:rsid w:val="00440D0A"/>
    <w:rsid w:val="004438DB"/>
    <w:rsid w:val="00446488"/>
    <w:rsid w:val="004545A7"/>
    <w:rsid w:val="00457E6A"/>
    <w:rsid w:val="00460215"/>
    <w:rsid w:val="00461008"/>
    <w:rsid w:val="00461F12"/>
    <w:rsid w:val="004635E5"/>
    <w:rsid w:val="0046421D"/>
    <w:rsid w:val="004717EA"/>
    <w:rsid w:val="00482B43"/>
    <w:rsid w:val="00495060"/>
    <w:rsid w:val="004976F0"/>
    <w:rsid w:val="004A0763"/>
    <w:rsid w:val="004A2AED"/>
    <w:rsid w:val="004B01A5"/>
    <w:rsid w:val="004B1656"/>
    <w:rsid w:val="004B2C2D"/>
    <w:rsid w:val="004B2E8A"/>
    <w:rsid w:val="004B526E"/>
    <w:rsid w:val="004B75B7"/>
    <w:rsid w:val="004C252A"/>
    <w:rsid w:val="004D455F"/>
    <w:rsid w:val="004D5164"/>
    <w:rsid w:val="004D6098"/>
    <w:rsid w:val="004E1CA1"/>
    <w:rsid w:val="004E386F"/>
    <w:rsid w:val="004E4136"/>
    <w:rsid w:val="004F40C4"/>
    <w:rsid w:val="004F49AF"/>
    <w:rsid w:val="004F642B"/>
    <w:rsid w:val="004F661B"/>
    <w:rsid w:val="005045C7"/>
    <w:rsid w:val="005105E0"/>
    <w:rsid w:val="0051196A"/>
    <w:rsid w:val="005135A1"/>
    <w:rsid w:val="0051580D"/>
    <w:rsid w:val="005241D6"/>
    <w:rsid w:val="00526222"/>
    <w:rsid w:val="005279F5"/>
    <w:rsid w:val="00530662"/>
    <w:rsid w:val="00532891"/>
    <w:rsid w:val="00543471"/>
    <w:rsid w:val="00547111"/>
    <w:rsid w:val="00550D59"/>
    <w:rsid w:val="00554485"/>
    <w:rsid w:val="00564EDF"/>
    <w:rsid w:val="005663EF"/>
    <w:rsid w:val="0056673A"/>
    <w:rsid w:val="00566F6F"/>
    <w:rsid w:val="0058168B"/>
    <w:rsid w:val="0058240F"/>
    <w:rsid w:val="00583778"/>
    <w:rsid w:val="00583784"/>
    <w:rsid w:val="00587F6A"/>
    <w:rsid w:val="00591E5D"/>
    <w:rsid w:val="00592D74"/>
    <w:rsid w:val="00596753"/>
    <w:rsid w:val="005A2FDD"/>
    <w:rsid w:val="005A3293"/>
    <w:rsid w:val="005A7C8E"/>
    <w:rsid w:val="005B379D"/>
    <w:rsid w:val="005B4127"/>
    <w:rsid w:val="005C1313"/>
    <w:rsid w:val="005C148F"/>
    <w:rsid w:val="005C303C"/>
    <w:rsid w:val="005D27CA"/>
    <w:rsid w:val="005D3269"/>
    <w:rsid w:val="005D4FB3"/>
    <w:rsid w:val="005E040A"/>
    <w:rsid w:val="005E18C6"/>
    <w:rsid w:val="005E2C44"/>
    <w:rsid w:val="005E42FB"/>
    <w:rsid w:val="005E4350"/>
    <w:rsid w:val="005F08D8"/>
    <w:rsid w:val="005F12D6"/>
    <w:rsid w:val="005F391D"/>
    <w:rsid w:val="005F740E"/>
    <w:rsid w:val="006006C1"/>
    <w:rsid w:val="00602F42"/>
    <w:rsid w:val="00610C5B"/>
    <w:rsid w:val="00610F63"/>
    <w:rsid w:val="00611D08"/>
    <w:rsid w:val="006125D9"/>
    <w:rsid w:val="00613D6B"/>
    <w:rsid w:val="00614602"/>
    <w:rsid w:val="006154AD"/>
    <w:rsid w:val="00617D68"/>
    <w:rsid w:val="00620F69"/>
    <w:rsid w:val="00621188"/>
    <w:rsid w:val="006257ED"/>
    <w:rsid w:val="00625935"/>
    <w:rsid w:val="006316B2"/>
    <w:rsid w:val="006325AB"/>
    <w:rsid w:val="00636DEB"/>
    <w:rsid w:val="00642CCB"/>
    <w:rsid w:val="00642D47"/>
    <w:rsid w:val="00644586"/>
    <w:rsid w:val="00652A36"/>
    <w:rsid w:val="0065364E"/>
    <w:rsid w:val="006537B5"/>
    <w:rsid w:val="0065613F"/>
    <w:rsid w:val="00661E2C"/>
    <w:rsid w:val="00662F93"/>
    <w:rsid w:val="00666EE9"/>
    <w:rsid w:val="00667016"/>
    <w:rsid w:val="006723CA"/>
    <w:rsid w:val="0068444E"/>
    <w:rsid w:val="00686F06"/>
    <w:rsid w:val="00690904"/>
    <w:rsid w:val="00693944"/>
    <w:rsid w:val="00695808"/>
    <w:rsid w:val="00696273"/>
    <w:rsid w:val="006A5853"/>
    <w:rsid w:val="006A6982"/>
    <w:rsid w:val="006A737E"/>
    <w:rsid w:val="006B46FB"/>
    <w:rsid w:val="006B7B2F"/>
    <w:rsid w:val="006C1422"/>
    <w:rsid w:val="006D0191"/>
    <w:rsid w:val="006D4B48"/>
    <w:rsid w:val="006E21FB"/>
    <w:rsid w:val="006E4465"/>
    <w:rsid w:val="006E5627"/>
    <w:rsid w:val="006E623A"/>
    <w:rsid w:val="006E7773"/>
    <w:rsid w:val="006F0958"/>
    <w:rsid w:val="006F0E88"/>
    <w:rsid w:val="006F39D5"/>
    <w:rsid w:val="006F6B99"/>
    <w:rsid w:val="006F7B09"/>
    <w:rsid w:val="0070056D"/>
    <w:rsid w:val="00704829"/>
    <w:rsid w:val="00707080"/>
    <w:rsid w:val="007101FB"/>
    <w:rsid w:val="0072421A"/>
    <w:rsid w:val="0072522A"/>
    <w:rsid w:val="0073208D"/>
    <w:rsid w:val="007324C2"/>
    <w:rsid w:val="00733998"/>
    <w:rsid w:val="0073742E"/>
    <w:rsid w:val="0073773F"/>
    <w:rsid w:val="00751FE3"/>
    <w:rsid w:val="00755C92"/>
    <w:rsid w:val="00762213"/>
    <w:rsid w:val="00763BA2"/>
    <w:rsid w:val="007656FE"/>
    <w:rsid w:val="007658A5"/>
    <w:rsid w:val="007728D7"/>
    <w:rsid w:val="00772A07"/>
    <w:rsid w:val="00773E5C"/>
    <w:rsid w:val="00784FE8"/>
    <w:rsid w:val="00792342"/>
    <w:rsid w:val="00792398"/>
    <w:rsid w:val="00793772"/>
    <w:rsid w:val="007977A8"/>
    <w:rsid w:val="007A2F52"/>
    <w:rsid w:val="007A73E5"/>
    <w:rsid w:val="007B512A"/>
    <w:rsid w:val="007C13F4"/>
    <w:rsid w:val="007C2097"/>
    <w:rsid w:val="007C28A7"/>
    <w:rsid w:val="007D4F07"/>
    <w:rsid w:val="007D6A07"/>
    <w:rsid w:val="007D6DB1"/>
    <w:rsid w:val="007D7566"/>
    <w:rsid w:val="007D7F98"/>
    <w:rsid w:val="007E64BC"/>
    <w:rsid w:val="007F0389"/>
    <w:rsid w:val="007F3701"/>
    <w:rsid w:val="007F7259"/>
    <w:rsid w:val="00800A71"/>
    <w:rsid w:val="00801700"/>
    <w:rsid w:val="00801CF0"/>
    <w:rsid w:val="008040A8"/>
    <w:rsid w:val="008058E1"/>
    <w:rsid w:val="0081160A"/>
    <w:rsid w:val="00814FAC"/>
    <w:rsid w:val="00824C2C"/>
    <w:rsid w:val="00825391"/>
    <w:rsid w:val="00825C07"/>
    <w:rsid w:val="00826B27"/>
    <w:rsid w:val="008279FA"/>
    <w:rsid w:val="008343E6"/>
    <w:rsid w:val="00837970"/>
    <w:rsid w:val="00842AC6"/>
    <w:rsid w:val="008445AF"/>
    <w:rsid w:val="00846A0E"/>
    <w:rsid w:val="00850679"/>
    <w:rsid w:val="0085441A"/>
    <w:rsid w:val="00857495"/>
    <w:rsid w:val="008626E7"/>
    <w:rsid w:val="008653B9"/>
    <w:rsid w:val="00870EE7"/>
    <w:rsid w:val="0087510D"/>
    <w:rsid w:val="00875564"/>
    <w:rsid w:val="00880F55"/>
    <w:rsid w:val="00883A39"/>
    <w:rsid w:val="008863B9"/>
    <w:rsid w:val="0089088C"/>
    <w:rsid w:val="0089338A"/>
    <w:rsid w:val="00895087"/>
    <w:rsid w:val="008A2B56"/>
    <w:rsid w:val="008A45A6"/>
    <w:rsid w:val="008B2743"/>
    <w:rsid w:val="008B2A57"/>
    <w:rsid w:val="008D4141"/>
    <w:rsid w:val="008E29CF"/>
    <w:rsid w:val="008E6B1F"/>
    <w:rsid w:val="008F21C8"/>
    <w:rsid w:val="008F686C"/>
    <w:rsid w:val="00900B0A"/>
    <w:rsid w:val="00901400"/>
    <w:rsid w:val="00904EBA"/>
    <w:rsid w:val="00907B05"/>
    <w:rsid w:val="0091261A"/>
    <w:rsid w:val="00913E0B"/>
    <w:rsid w:val="009148DE"/>
    <w:rsid w:val="00915DEB"/>
    <w:rsid w:val="00916386"/>
    <w:rsid w:val="009179C3"/>
    <w:rsid w:val="0092709E"/>
    <w:rsid w:val="00934F8D"/>
    <w:rsid w:val="00935A53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72DD5"/>
    <w:rsid w:val="00973015"/>
    <w:rsid w:val="0097387E"/>
    <w:rsid w:val="009777D9"/>
    <w:rsid w:val="00982269"/>
    <w:rsid w:val="00984B89"/>
    <w:rsid w:val="00986821"/>
    <w:rsid w:val="00991B88"/>
    <w:rsid w:val="00997041"/>
    <w:rsid w:val="0099750A"/>
    <w:rsid w:val="009A07BF"/>
    <w:rsid w:val="009A4E0F"/>
    <w:rsid w:val="009A5255"/>
    <w:rsid w:val="009A5753"/>
    <w:rsid w:val="009A579D"/>
    <w:rsid w:val="009A768F"/>
    <w:rsid w:val="009B0B50"/>
    <w:rsid w:val="009B5164"/>
    <w:rsid w:val="009C08BC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1062"/>
    <w:rsid w:val="009F28D2"/>
    <w:rsid w:val="009F59CC"/>
    <w:rsid w:val="009F734F"/>
    <w:rsid w:val="009F7D81"/>
    <w:rsid w:val="00A0030B"/>
    <w:rsid w:val="00A00487"/>
    <w:rsid w:val="00A00EC6"/>
    <w:rsid w:val="00A0746C"/>
    <w:rsid w:val="00A13FEA"/>
    <w:rsid w:val="00A158BB"/>
    <w:rsid w:val="00A16089"/>
    <w:rsid w:val="00A21A05"/>
    <w:rsid w:val="00A230E4"/>
    <w:rsid w:val="00A246B6"/>
    <w:rsid w:val="00A25A1D"/>
    <w:rsid w:val="00A34DEE"/>
    <w:rsid w:val="00A3630F"/>
    <w:rsid w:val="00A36C0A"/>
    <w:rsid w:val="00A40634"/>
    <w:rsid w:val="00A47E70"/>
    <w:rsid w:val="00A50CF0"/>
    <w:rsid w:val="00A52B35"/>
    <w:rsid w:val="00A52F6F"/>
    <w:rsid w:val="00A56B94"/>
    <w:rsid w:val="00A57528"/>
    <w:rsid w:val="00A601CD"/>
    <w:rsid w:val="00A63670"/>
    <w:rsid w:val="00A66C63"/>
    <w:rsid w:val="00A67032"/>
    <w:rsid w:val="00A70BC7"/>
    <w:rsid w:val="00A72118"/>
    <w:rsid w:val="00A72665"/>
    <w:rsid w:val="00A7410A"/>
    <w:rsid w:val="00A7583C"/>
    <w:rsid w:val="00A75C74"/>
    <w:rsid w:val="00A7671C"/>
    <w:rsid w:val="00A8049F"/>
    <w:rsid w:val="00A81EA3"/>
    <w:rsid w:val="00A84550"/>
    <w:rsid w:val="00A90724"/>
    <w:rsid w:val="00A916D2"/>
    <w:rsid w:val="00A91947"/>
    <w:rsid w:val="00A971DA"/>
    <w:rsid w:val="00AA0376"/>
    <w:rsid w:val="00AA2892"/>
    <w:rsid w:val="00AA2CBC"/>
    <w:rsid w:val="00AA49EB"/>
    <w:rsid w:val="00AA5847"/>
    <w:rsid w:val="00AB07AE"/>
    <w:rsid w:val="00AB0D3A"/>
    <w:rsid w:val="00AB4631"/>
    <w:rsid w:val="00AB6981"/>
    <w:rsid w:val="00AC0CD4"/>
    <w:rsid w:val="00AC5820"/>
    <w:rsid w:val="00AD0A4A"/>
    <w:rsid w:val="00AD129C"/>
    <w:rsid w:val="00AD1CD8"/>
    <w:rsid w:val="00AD7555"/>
    <w:rsid w:val="00AE78D5"/>
    <w:rsid w:val="00AF590B"/>
    <w:rsid w:val="00B010C6"/>
    <w:rsid w:val="00B017A9"/>
    <w:rsid w:val="00B022E3"/>
    <w:rsid w:val="00B04ADC"/>
    <w:rsid w:val="00B05D84"/>
    <w:rsid w:val="00B10E9C"/>
    <w:rsid w:val="00B113A3"/>
    <w:rsid w:val="00B16127"/>
    <w:rsid w:val="00B17EC1"/>
    <w:rsid w:val="00B2531E"/>
    <w:rsid w:val="00B258BB"/>
    <w:rsid w:val="00B26407"/>
    <w:rsid w:val="00B3074E"/>
    <w:rsid w:val="00B44EDD"/>
    <w:rsid w:val="00B454F7"/>
    <w:rsid w:val="00B47C04"/>
    <w:rsid w:val="00B51BA6"/>
    <w:rsid w:val="00B52828"/>
    <w:rsid w:val="00B54720"/>
    <w:rsid w:val="00B5725C"/>
    <w:rsid w:val="00B67B97"/>
    <w:rsid w:val="00B67F44"/>
    <w:rsid w:val="00B7036E"/>
    <w:rsid w:val="00B7315D"/>
    <w:rsid w:val="00B75E77"/>
    <w:rsid w:val="00B7624F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B1BF6"/>
    <w:rsid w:val="00BB5645"/>
    <w:rsid w:val="00BB5DFC"/>
    <w:rsid w:val="00BC00D3"/>
    <w:rsid w:val="00BC40B1"/>
    <w:rsid w:val="00BD279D"/>
    <w:rsid w:val="00BD542D"/>
    <w:rsid w:val="00BD5479"/>
    <w:rsid w:val="00BD6BB8"/>
    <w:rsid w:val="00BE47A2"/>
    <w:rsid w:val="00BE4DD2"/>
    <w:rsid w:val="00BF1721"/>
    <w:rsid w:val="00BF53F2"/>
    <w:rsid w:val="00BF60DF"/>
    <w:rsid w:val="00C0055E"/>
    <w:rsid w:val="00C01A4C"/>
    <w:rsid w:val="00C07A7D"/>
    <w:rsid w:val="00C1082F"/>
    <w:rsid w:val="00C10D23"/>
    <w:rsid w:val="00C13D0C"/>
    <w:rsid w:val="00C2142E"/>
    <w:rsid w:val="00C23C46"/>
    <w:rsid w:val="00C259BF"/>
    <w:rsid w:val="00C25A80"/>
    <w:rsid w:val="00C27B36"/>
    <w:rsid w:val="00C30684"/>
    <w:rsid w:val="00C30A15"/>
    <w:rsid w:val="00C34763"/>
    <w:rsid w:val="00C41AB6"/>
    <w:rsid w:val="00C4494A"/>
    <w:rsid w:val="00C471F1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184"/>
    <w:rsid w:val="00CE0B19"/>
    <w:rsid w:val="00CE0BFA"/>
    <w:rsid w:val="00CE3B53"/>
    <w:rsid w:val="00CE5930"/>
    <w:rsid w:val="00CE7AF9"/>
    <w:rsid w:val="00CF1024"/>
    <w:rsid w:val="00CF2063"/>
    <w:rsid w:val="00CF39F2"/>
    <w:rsid w:val="00CF3AF4"/>
    <w:rsid w:val="00CF4FC5"/>
    <w:rsid w:val="00D00537"/>
    <w:rsid w:val="00D03582"/>
    <w:rsid w:val="00D03F9A"/>
    <w:rsid w:val="00D04A2E"/>
    <w:rsid w:val="00D05437"/>
    <w:rsid w:val="00D06BBD"/>
    <w:rsid w:val="00D06D51"/>
    <w:rsid w:val="00D10CAD"/>
    <w:rsid w:val="00D15B17"/>
    <w:rsid w:val="00D17487"/>
    <w:rsid w:val="00D235D8"/>
    <w:rsid w:val="00D24991"/>
    <w:rsid w:val="00D25A5F"/>
    <w:rsid w:val="00D308C2"/>
    <w:rsid w:val="00D30F61"/>
    <w:rsid w:val="00D32B66"/>
    <w:rsid w:val="00D34E67"/>
    <w:rsid w:val="00D46EEC"/>
    <w:rsid w:val="00D50255"/>
    <w:rsid w:val="00D52BD7"/>
    <w:rsid w:val="00D61539"/>
    <w:rsid w:val="00D62E17"/>
    <w:rsid w:val="00D63444"/>
    <w:rsid w:val="00D66520"/>
    <w:rsid w:val="00D66757"/>
    <w:rsid w:val="00D66BA7"/>
    <w:rsid w:val="00D6759F"/>
    <w:rsid w:val="00D720E3"/>
    <w:rsid w:val="00D7237E"/>
    <w:rsid w:val="00D7387B"/>
    <w:rsid w:val="00D80A88"/>
    <w:rsid w:val="00D86DC8"/>
    <w:rsid w:val="00D94DF1"/>
    <w:rsid w:val="00DA0394"/>
    <w:rsid w:val="00DA356D"/>
    <w:rsid w:val="00DA6F00"/>
    <w:rsid w:val="00DB3570"/>
    <w:rsid w:val="00DB3586"/>
    <w:rsid w:val="00DB440E"/>
    <w:rsid w:val="00DC0D26"/>
    <w:rsid w:val="00DC3B85"/>
    <w:rsid w:val="00DC5165"/>
    <w:rsid w:val="00DD0F43"/>
    <w:rsid w:val="00DD11FD"/>
    <w:rsid w:val="00DD53E1"/>
    <w:rsid w:val="00DD6978"/>
    <w:rsid w:val="00DD7300"/>
    <w:rsid w:val="00DD7F13"/>
    <w:rsid w:val="00DE237C"/>
    <w:rsid w:val="00DE34CF"/>
    <w:rsid w:val="00DE477E"/>
    <w:rsid w:val="00DE67FB"/>
    <w:rsid w:val="00DF0FB2"/>
    <w:rsid w:val="00DF2128"/>
    <w:rsid w:val="00DF343E"/>
    <w:rsid w:val="00DF69F6"/>
    <w:rsid w:val="00DF6E9B"/>
    <w:rsid w:val="00DF7FEC"/>
    <w:rsid w:val="00E03645"/>
    <w:rsid w:val="00E136D6"/>
    <w:rsid w:val="00E13F3D"/>
    <w:rsid w:val="00E14D7D"/>
    <w:rsid w:val="00E1748E"/>
    <w:rsid w:val="00E20322"/>
    <w:rsid w:val="00E2067E"/>
    <w:rsid w:val="00E31E12"/>
    <w:rsid w:val="00E32E48"/>
    <w:rsid w:val="00E34898"/>
    <w:rsid w:val="00E35995"/>
    <w:rsid w:val="00E37029"/>
    <w:rsid w:val="00E37D16"/>
    <w:rsid w:val="00E37FB0"/>
    <w:rsid w:val="00E41660"/>
    <w:rsid w:val="00E531DF"/>
    <w:rsid w:val="00E541FB"/>
    <w:rsid w:val="00E5624B"/>
    <w:rsid w:val="00E57B51"/>
    <w:rsid w:val="00E61068"/>
    <w:rsid w:val="00E61DC5"/>
    <w:rsid w:val="00E65DC4"/>
    <w:rsid w:val="00E716C1"/>
    <w:rsid w:val="00E717C5"/>
    <w:rsid w:val="00E769F3"/>
    <w:rsid w:val="00E777D7"/>
    <w:rsid w:val="00E77B87"/>
    <w:rsid w:val="00E81386"/>
    <w:rsid w:val="00E814FE"/>
    <w:rsid w:val="00E83DFE"/>
    <w:rsid w:val="00E852E7"/>
    <w:rsid w:val="00E86031"/>
    <w:rsid w:val="00E8742B"/>
    <w:rsid w:val="00E909C3"/>
    <w:rsid w:val="00E9504A"/>
    <w:rsid w:val="00EA0458"/>
    <w:rsid w:val="00EA18C5"/>
    <w:rsid w:val="00EA32C8"/>
    <w:rsid w:val="00EA6BD9"/>
    <w:rsid w:val="00EA7E97"/>
    <w:rsid w:val="00EB0815"/>
    <w:rsid w:val="00EB09B7"/>
    <w:rsid w:val="00EB0DD2"/>
    <w:rsid w:val="00EB40F5"/>
    <w:rsid w:val="00EB71A3"/>
    <w:rsid w:val="00EC34D8"/>
    <w:rsid w:val="00EC51B2"/>
    <w:rsid w:val="00EC54C7"/>
    <w:rsid w:val="00EC7307"/>
    <w:rsid w:val="00EC7947"/>
    <w:rsid w:val="00ED605E"/>
    <w:rsid w:val="00EE16C4"/>
    <w:rsid w:val="00EE7D7C"/>
    <w:rsid w:val="00EF2028"/>
    <w:rsid w:val="00F0098D"/>
    <w:rsid w:val="00F11469"/>
    <w:rsid w:val="00F173A4"/>
    <w:rsid w:val="00F22BA9"/>
    <w:rsid w:val="00F25D98"/>
    <w:rsid w:val="00F300FB"/>
    <w:rsid w:val="00F45D31"/>
    <w:rsid w:val="00F510C9"/>
    <w:rsid w:val="00F5365A"/>
    <w:rsid w:val="00F5509A"/>
    <w:rsid w:val="00F60DF0"/>
    <w:rsid w:val="00F637A3"/>
    <w:rsid w:val="00F65966"/>
    <w:rsid w:val="00F65E51"/>
    <w:rsid w:val="00F71CE6"/>
    <w:rsid w:val="00F73479"/>
    <w:rsid w:val="00F75DFD"/>
    <w:rsid w:val="00F76F15"/>
    <w:rsid w:val="00F770AB"/>
    <w:rsid w:val="00F8051F"/>
    <w:rsid w:val="00F83E9A"/>
    <w:rsid w:val="00F9565F"/>
    <w:rsid w:val="00F95DCB"/>
    <w:rsid w:val="00F95EDD"/>
    <w:rsid w:val="00FA1F4E"/>
    <w:rsid w:val="00FA2C28"/>
    <w:rsid w:val="00FA4588"/>
    <w:rsid w:val="00FA485A"/>
    <w:rsid w:val="00FB4454"/>
    <w:rsid w:val="00FB4F2E"/>
    <w:rsid w:val="00FB598F"/>
    <w:rsid w:val="00FB6386"/>
    <w:rsid w:val="00FB79F3"/>
    <w:rsid w:val="00FC3E53"/>
    <w:rsid w:val="00FC75B0"/>
    <w:rsid w:val="00FD22E5"/>
    <w:rsid w:val="00FD44EF"/>
    <w:rsid w:val="00FD7BE3"/>
    <w:rsid w:val="00FE05DB"/>
    <w:rsid w:val="00FE3228"/>
    <w:rsid w:val="00FE668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325A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D129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D129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D129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D129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D129C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1DADB-B135-4BEE-82CC-DF3B00599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1198</Words>
  <Characters>6830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8012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2022-06-27T13:36:00Z</dcterms:created>
  <dcterms:modified xsi:type="dcterms:W3CDTF">2022-06-27T13:49:00Z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2022-06-27T12:41:40Z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93704da5-40ad-485a-8027-cb9b607e6549</vt:lpwstr>
  </property>
  <property fmtid="{D5CDD505-2E9C-101B-9397-08002B2CF9AE}" pid="27" name="MSIP_Label_9764cdcd-3664-4d05-9615-7cbf65a4f0a8_ContentBits">
    <vt:lpwstr>0</vt:lpwstr>
  </property>
</Properties>
</file>