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6E5" w:rsidRDefault="00CD46E5" w:rsidP="00CD46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R5s220814</w:t>
      </w:r>
      <w:r>
        <w:rPr>
          <w:b/>
          <w:i/>
          <w:noProof/>
          <w:sz w:val="28"/>
        </w:rPr>
        <w:fldChar w:fldCharType="end"/>
      </w:r>
    </w:p>
    <w:p w:rsidR="00CD46E5" w:rsidRDefault="00CD46E5" w:rsidP="00CD46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46E5" w:rsidTr="005D5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6E5" w:rsidRDefault="00CD46E5" w:rsidP="005D5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D46E5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46E5" w:rsidRDefault="00CD46E5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46E5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6E5" w:rsidTr="005D5B90">
        <w:tc>
          <w:tcPr>
            <w:tcW w:w="142" w:type="dxa"/>
            <w:tcBorders>
              <w:left w:val="single" w:sz="4" w:space="0" w:color="auto"/>
            </w:tcBorders>
          </w:tcPr>
          <w:p w:rsidR="00CD46E5" w:rsidRDefault="00CD46E5" w:rsidP="005D5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D46E5" w:rsidRPr="00410371" w:rsidRDefault="00CD46E5" w:rsidP="005D5B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D46E5" w:rsidRDefault="00CD46E5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D46E5" w:rsidRPr="00410371" w:rsidRDefault="00CD46E5" w:rsidP="005D5B9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D46E5" w:rsidRDefault="00CD46E5" w:rsidP="005D5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D46E5" w:rsidRPr="00410371" w:rsidRDefault="00CD46E5" w:rsidP="005D5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D46E5" w:rsidRDefault="00CD46E5" w:rsidP="005D5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D46E5" w:rsidRPr="00410371" w:rsidRDefault="00CD46E5" w:rsidP="005D5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D46E5" w:rsidRDefault="00CD46E5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CD46E5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46E5" w:rsidRDefault="00CD46E5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CD46E5" w:rsidTr="005D5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D46E5" w:rsidRPr="00F25D98" w:rsidRDefault="00CD46E5" w:rsidP="005D5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46E5" w:rsidTr="005D5B90">
        <w:tc>
          <w:tcPr>
            <w:tcW w:w="9641" w:type="dxa"/>
            <w:gridSpan w:val="9"/>
          </w:tcPr>
          <w:p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D46E5" w:rsidRDefault="00CD46E5" w:rsidP="00CD46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46E5" w:rsidTr="005D5B90">
        <w:tc>
          <w:tcPr>
            <w:tcW w:w="2835" w:type="dxa"/>
          </w:tcPr>
          <w:p w:rsidR="00CD46E5" w:rsidRDefault="00CD46E5" w:rsidP="005D5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D46E5" w:rsidRDefault="00CD46E5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D46E5" w:rsidRDefault="00CD46E5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D46E5" w:rsidRDefault="00CD46E5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46E5" w:rsidRDefault="00CD46E5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D46E5" w:rsidRDefault="00CD46E5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D46E5" w:rsidRDefault="00CD46E5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D46E5" w:rsidRDefault="00CD46E5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46E5" w:rsidRDefault="00CD46E5" w:rsidP="005D5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D46E5" w:rsidRDefault="00CD46E5" w:rsidP="00CD46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46E5" w:rsidTr="005D5B90">
        <w:tc>
          <w:tcPr>
            <w:tcW w:w="9640" w:type="dxa"/>
            <w:gridSpan w:val="11"/>
          </w:tcPr>
          <w:p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6E5" w:rsidTr="005D5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D46E5" w:rsidRDefault="00CD46E5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46E5" w:rsidRDefault="00CD46E5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ENDC test case 7.1.1.3.7</w:t>
            </w:r>
            <w:r>
              <w:fldChar w:fldCharType="end"/>
            </w:r>
          </w:p>
        </w:tc>
      </w:tr>
      <w:tr w:rsidR="00CD46E5" w:rsidTr="005D5B90">
        <w:tc>
          <w:tcPr>
            <w:tcW w:w="1843" w:type="dxa"/>
            <w:tcBorders>
              <w:left w:val="single" w:sz="4" w:space="0" w:color="auto"/>
            </w:tcBorders>
          </w:tcPr>
          <w:p w:rsidR="00CD46E5" w:rsidRDefault="00CD46E5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6E5" w:rsidTr="005D5B90">
        <w:tc>
          <w:tcPr>
            <w:tcW w:w="1843" w:type="dxa"/>
            <w:tcBorders>
              <w:left w:val="single" w:sz="4" w:space="0" w:color="auto"/>
            </w:tcBorders>
          </w:tcPr>
          <w:p w:rsidR="00CD46E5" w:rsidRDefault="00CD46E5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46E5" w:rsidRDefault="00CD46E5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D46E5" w:rsidTr="005D5B90">
        <w:tc>
          <w:tcPr>
            <w:tcW w:w="1843" w:type="dxa"/>
            <w:tcBorders>
              <w:left w:val="single" w:sz="4" w:space="0" w:color="auto"/>
            </w:tcBorders>
          </w:tcPr>
          <w:p w:rsidR="00CD46E5" w:rsidRDefault="00CD46E5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46E5" w:rsidRDefault="00CD46E5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D46E5" w:rsidTr="005D5B90">
        <w:tc>
          <w:tcPr>
            <w:tcW w:w="1843" w:type="dxa"/>
            <w:tcBorders>
              <w:left w:val="single" w:sz="4" w:space="0" w:color="auto"/>
            </w:tcBorders>
          </w:tcPr>
          <w:p w:rsidR="00CD46E5" w:rsidRDefault="00CD46E5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6E5" w:rsidTr="005D5B90">
        <w:tc>
          <w:tcPr>
            <w:tcW w:w="1843" w:type="dxa"/>
            <w:tcBorders>
              <w:left w:val="single" w:sz="4" w:space="0" w:color="auto"/>
            </w:tcBorders>
          </w:tcPr>
          <w:p w:rsidR="00CD46E5" w:rsidRDefault="00CD46E5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D46E5" w:rsidRDefault="00CD46E5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D46E5" w:rsidRDefault="00CD46E5" w:rsidP="005D5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46E5" w:rsidRDefault="00CD46E5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46E5" w:rsidRDefault="00CD46E5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2022-06-22</w:t>
            </w:r>
            <w:r>
              <w:rPr>
                <w:noProof/>
              </w:rPr>
              <w:fldChar w:fldCharType="end"/>
            </w:r>
          </w:p>
        </w:tc>
      </w:tr>
      <w:tr w:rsidR="00CD46E5" w:rsidTr="005D5B90">
        <w:tc>
          <w:tcPr>
            <w:tcW w:w="1843" w:type="dxa"/>
            <w:tcBorders>
              <w:left w:val="single" w:sz="4" w:space="0" w:color="auto"/>
            </w:tcBorders>
          </w:tcPr>
          <w:p w:rsidR="00CD46E5" w:rsidRDefault="00CD46E5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6E5" w:rsidTr="005D5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46E5" w:rsidRDefault="00CD46E5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D46E5" w:rsidRDefault="00CD46E5" w:rsidP="005D5B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D46E5" w:rsidRDefault="00CD46E5" w:rsidP="005D5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46E5" w:rsidRDefault="00CD46E5" w:rsidP="005D5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46E5" w:rsidRDefault="00CD46E5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D46E5" w:rsidTr="005D5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46E5" w:rsidRDefault="00CD46E5" w:rsidP="005D5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D46E5" w:rsidRDefault="00CD46E5" w:rsidP="005D5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D46E5" w:rsidRDefault="00CD46E5" w:rsidP="005D5B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46E5" w:rsidRPr="007C2097" w:rsidRDefault="00CD46E5" w:rsidP="005D5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D46E5" w:rsidTr="005D5B90">
        <w:tc>
          <w:tcPr>
            <w:tcW w:w="1843" w:type="dxa"/>
          </w:tcPr>
          <w:p w:rsidR="00CD46E5" w:rsidRDefault="00CD46E5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6E5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46E5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46E5" w:rsidRPr="002E008A" w:rsidRDefault="00CD46E5" w:rsidP="00CD4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two variables </w:t>
            </w:r>
            <w:r w:rsidRPr="00836A5C">
              <w:rPr>
                <w:noProof/>
              </w:rPr>
              <w:t>v_RRC_MsgRcvd</w:t>
            </w:r>
            <w:r>
              <w:rPr>
                <w:noProof/>
              </w:rPr>
              <w:t xml:space="preserve"> and </w:t>
            </w:r>
            <w:r w:rsidRPr="00836A5C">
              <w:rPr>
                <w:noProof/>
              </w:rPr>
              <w:t>v_PHR_Rcvd</w:t>
            </w:r>
            <w:r>
              <w:rPr>
                <w:noProof/>
              </w:rPr>
              <w:t xml:space="preserve"> need to be re-initialised back to FALSE so that Step 10 (</w:t>
            </w:r>
            <w:r w:rsidRPr="00D252AE">
              <w:t>Power Headroom MAC Control Element</w:t>
            </w:r>
            <w:r>
              <w:rPr>
                <w:noProof/>
              </w:rPr>
              <w:t>) and Step 11 (</w:t>
            </w:r>
            <w:proofErr w:type="spellStart"/>
            <w:r w:rsidRPr="00D252AE">
              <w:rPr>
                <w:i/>
                <w:iCs/>
              </w:rPr>
              <w:t>RRCReconfigurationComplete</w:t>
            </w:r>
            <w:proofErr w:type="spellEnd"/>
            <w:r w:rsidRPr="00D252AE">
              <w:t xml:space="preserve"> message</w:t>
            </w:r>
            <w:r>
              <w:rPr>
                <w:noProof/>
              </w:rPr>
              <w:t>) can be handled correctly in the alt statement.</w:t>
            </w:r>
          </w:p>
        </w:tc>
      </w:tr>
      <w:tr w:rsidR="00CD46E5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6E5" w:rsidRDefault="00CD46E5" w:rsidP="00CD4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46E5" w:rsidRPr="00CF39F2" w:rsidRDefault="00CD46E5" w:rsidP="00CD46E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D46E5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6E5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46E5" w:rsidRPr="006316B2" w:rsidRDefault="00CD46E5" w:rsidP="00CD4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Variables </w:t>
            </w:r>
            <w:r w:rsidRPr="00836A5C">
              <w:rPr>
                <w:noProof/>
              </w:rPr>
              <w:t>v_RRC_MsgRcvd</w:t>
            </w:r>
            <w:r>
              <w:rPr>
                <w:noProof/>
              </w:rPr>
              <w:t xml:space="preserve"> and </w:t>
            </w:r>
            <w:r w:rsidRPr="00836A5C">
              <w:rPr>
                <w:noProof/>
              </w:rPr>
              <w:t>v_PHR_Rcvd</w:t>
            </w:r>
            <w:r>
              <w:rPr>
                <w:noProof/>
              </w:rPr>
              <w:t xml:space="preserve"> are re-initialised back to FALSE</w:t>
            </w:r>
          </w:p>
        </w:tc>
      </w:tr>
      <w:tr w:rsidR="00CD46E5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6E5" w:rsidRDefault="00CD46E5" w:rsidP="00CD4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46E5" w:rsidRPr="00CF39F2" w:rsidRDefault="00CD46E5" w:rsidP="00CD46E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D46E5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46E5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46E5" w:rsidRPr="00CF39F2" w:rsidRDefault="00CD46E5" w:rsidP="00CD46E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Step 10 and Step 11 will not be properly handled.</w:t>
            </w:r>
          </w:p>
        </w:tc>
      </w:tr>
      <w:tr w:rsidR="00CD46E5" w:rsidTr="005D5B90">
        <w:tc>
          <w:tcPr>
            <w:tcW w:w="2694" w:type="dxa"/>
            <w:gridSpan w:val="2"/>
          </w:tcPr>
          <w:p w:rsidR="00CD46E5" w:rsidRDefault="00CD46E5" w:rsidP="00CD4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D46E5" w:rsidRDefault="00CD46E5" w:rsidP="00CD46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6E5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46E5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46E5" w:rsidRDefault="00CD46E5" w:rsidP="00CD46E5">
            <w:pPr>
              <w:pStyle w:val="CRCoverPage"/>
              <w:spacing w:after="0"/>
              <w:rPr>
                <w:noProof/>
              </w:rPr>
            </w:pPr>
            <w:r w:rsidRPr="0074149F">
              <w:rPr>
                <w:noProof/>
              </w:rPr>
              <w:t>7.1.1.</w:t>
            </w:r>
            <w:r>
              <w:rPr>
                <w:noProof/>
              </w:rPr>
              <w:t>3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7.ENDC</w:t>
            </w:r>
          </w:p>
        </w:tc>
      </w:tr>
      <w:tr w:rsidR="00CD46E5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6E5" w:rsidRDefault="00CD46E5" w:rsidP="00CD4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46E5" w:rsidRDefault="00CD46E5" w:rsidP="00CD46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6E5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6E5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46E5" w:rsidRDefault="00CD46E5" w:rsidP="00CD4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46E5" w:rsidRDefault="00CD46E5" w:rsidP="00CD4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D46E5" w:rsidRDefault="00CD46E5" w:rsidP="00CD46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D46E5" w:rsidRDefault="00CD46E5" w:rsidP="00CD4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46E5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6E5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46E5" w:rsidRDefault="00CD46E5" w:rsidP="00CD4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46E5" w:rsidRDefault="00CD46E5" w:rsidP="00CD4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D46E5" w:rsidRDefault="00CD46E5" w:rsidP="00CD46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46E5" w:rsidRDefault="00CD46E5" w:rsidP="00CD4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46E5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6E5" w:rsidRDefault="00CD46E5" w:rsidP="00CD46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46E5" w:rsidRDefault="00CD46E5" w:rsidP="00CD4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46E5" w:rsidRDefault="00CD46E5" w:rsidP="00CD4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D46E5" w:rsidRDefault="00CD46E5" w:rsidP="00CD4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46E5" w:rsidRDefault="00CD46E5" w:rsidP="00CD4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46E5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6E5" w:rsidRDefault="00CD46E5" w:rsidP="00CD46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46E5" w:rsidRDefault="00CD46E5" w:rsidP="00CD4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46E5" w:rsidRDefault="00CD46E5" w:rsidP="00CD4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D46E5" w:rsidRDefault="00CD46E5" w:rsidP="00CD4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46E5" w:rsidRDefault="00CD46E5" w:rsidP="00CD4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46E5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46E5" w:rsidRDefault="00CD46E5" w:rsidP="00CD46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46E5" w:rsidRDefault="00CD46E5" w:rsidP="00CD46E5">
            <w:pPr>
              <w:pStyle w:val="CRCoverPage"/>
              <w:spacing w:after="0"/>
              <w:rPr>
                <w:noProof/>
              </w:rPr>
            </w:pPr>
          </w:p>
        </w:tc>
      </w:tr>
      <w:tr w:rsidR="00CD46E5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46E5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46E5" w:rsidRDefault="00CD46E5" w:rsidP="00CD46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46E5" w:rsidRPr="008863B9" w:rsidTr="005D5B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46E5" w:rsidRPr="008863B9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D46E5" w:rsidRPr="008863B9" w:rsidRDefault="00CD46E5" w:rsidP="00CD46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46E5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46E5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46E5" w:rsidRDefault="00CD46E5" w:rsidP="00CD46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D46E5" w:rsidRDefault="00CD46E5" w:rsidP="00CD46E5">
      <w:pPr>
        <w:pStyle w:val="CRCoverPage"/>
        <w:spacing w:after="0"/>
        <w:rPr>
          <w:noProof/>
          <w:sz w:val="8"/>
          <w:szCs w:val="8"/>
        </w:rPr>
      </w:pPr>
    </w:p>
    <w:p w:rsidR="00CD46E5" w:rsidRDefault="00CD46E5" w:rsidP="00CD46E5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80679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244DB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244DB6" w:rsidRPr="0022524F">
        <w:rPr>
          <w:rFonts w:ascii="Arial" w:hAnsi="Arial" w:cs="Arial"/>
          <w:iCs/>
        </w:rPr>
        <w:t>Table of Contents</w:t>
      </w:r>
      <w:r w:rsidR="00244DB6">
        <w:tab/>
      </w:r>
      <w:r w:rsidR="00244DB6">
        <w:fldChar w:fldCharType="begin"/>
      </w:r>
      <w:r w:rsidR="00244DB6">
        <w:instrText xml:space="preserve"> PAGEREF _Toc106806799 \h </w:instrText>
      </w:r>
      <w:r w:rsidR="00244DB6">
        <w:fldChar w:fldCharType="separate"/>
      </w:r>
      <w:r w:rsidR="00244DB6">
        <w:t>2</w:t>
      </w:r>
      <w:r w:rsidR="00244DB6">
        <w:fldChar w:fldCharType="end"/>
      </w:r>
    </w:p>
    <w:p w:rsidR="00244DB6" w:rsidRDefault="00244DB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2524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2524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_Toc106806800 \h </w:instrText>
      </w:r>
      <w:r>
        <w:fldChar w:fldCharType="separate"/>
      </w:r>
      <w:r>
        <w:t>2</w:t>
      </w:r>
      <w:r>
        <w:fldChar w:fldCharType="end"/>
      </w:r>
    </w:p>
    <w:p w:rsidR="00244DB6" w:rsidRDefault="00244DB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2524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2524F">
        <w:rPr>
          <w:b/>
        </w:rPr>
        <w:t xml:space="preserve">Corrections required </w:t>
      </w:r>
      <w:r>
        <w:t>for test case 7.1.1.3.7</w:t>
      </w:r>
      <w:r>
        <w:tab/>
      </w:r>
      <w:r>
        <w:fldChar w:fldCharType="begin"/>
      </w:r>
      <w:r>
        <w:instrText xml:space="preserve"> PAGEREF _Toc106806801 \h </w:instrText>
      </w:r>
      <w:r>
        <w:fldChar w:fldCharType="separate"/>
      </w:r>
      <w:r>
        <w:t>2</w:t>
      </w:r>
      <w:r>
        <w:fldChar w:fldCharType="end"/>
      </w:r>
    </w:p>
    <w:p w:rsidR="00244DB6" w:rsidRDefault="00244DB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524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524F">
        <w:rPr>
          <w:rFonts w:cs="Arial"/>
          <w:b/>
          <w:color w:val="000000"/>
          <w:lang w:eastAsia="en-GB"/>
        </w:rPr>
        <w:t xml:space="preserve">Correction to </w:t>
      </w:r>
      <w:r w:rsidRPr="0022524F">
        <w:rPr>
          <w:rFonts w:cs="Arial"/>
          <w:lang w:eastAsia="en-GB"/>
        </w:rPr>
        <w:t>f_TC_7_1_1_3_7_ENDC</w:t>
      </w:r>
      <w:r>
        <w:tab/>
      </w:r>
      <w:r>
        <w:fldChar w:fldCharType="begin"/>
      </w:r>
      <w:r>
        <w:instrText xml:space="preserve"> PAGEREF _Toc106806802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244DB6" w:rsidRDefault="00244DB6" w:rsidP="00244DB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6712644"/>
      <w:bookmarkStart w:id="9" w:name="_Toc106805850"/>
      <w:bookmarkStart w:id="10" w:name="_Toc106806800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244DB6" w:rsidRDefault="00244DB6" w:rsidP="00244DB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244DB6" w:rsidRDefault="00244DB6" w:rsidP="00244DB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44DB6" w:rsidRDefault="00244DB6" w:rsidP="00244DB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244DB6" w:rsidRDefault="00244DB6" w:rsidP="007A73E5">
      <w:pPr>
        <w:rPr>
          <w:b/>
          <w:sz w:val="24"/>
          <w:lang w:eastAsia="ja-JP"/>
        </w:rPr>
      </w:pPr>
    </w:p>
    <w:p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106806801"/>
      <w:r w:rsidRPr="00854C55">
        <w:rPr>
          <w:b/>
        </w:rPr>
        <w:t xml:space="preserve">Corrections </w:t>
      </w:r>
      <w:r w:rsidRPr="0074149F">
        <w:rPr>
          <w:b/>
        </w:rPr>
        <w:t>required</w:t>
      </w:r>
      <w:bookmarkEnd w:id="11"/>
      <w:bookmarkEnd w:id="12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>for test case 7.1.1.</w:t>
      </w:r>
      <w:r w:rsidR="00063818">
        <w:rPr>
          <w:noProof/>
        </w:rPr>
        <w:t>3</w:t>
      </w:r>
      <w:r w:rsidR="0074149F" w:rsidRPr="0074149F">
        <w:rPr>
          <w:noProof/>
        </w:rPr>
        <w:t>.</w:t>
      </w:r>
      <w:r w:rsidR="00063818">
        <w:rPr>
          <w:noProof/>
        </w:rPr>
        <w:t>7</w:t>
      </w:r>
      <w:bookmarkEnd w:id="13"/>
    </w:p>
    <w:p w:rsidR="004D6DF7" w:rsidRDefault="004D6DF7" w:rsidP="004D6DF7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10680680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43377E">
        <w:rPr>
          <w:rFonts w:cs="Arial"/>
          <w:lang w:eastAsia="en-GB"/>
        </w:rPr>
        <w:t>f_TC_7_1_1_</w:t>
      </w:r>
      <w:r>
        <w:rPr>
          <w:rFonts w:cs="Arial"/>
          <w:lang w:eastAsia="en-GB"/>
        </w:rPr>
        <w:t>3</w:t>
      </w:r>
      <w:r w:rsidRPr="0043377E">
        <w:rPr>
          <w:rFonts w:cs="Arial"/>
          <w:lang w:eastAsia="en-GB"/>
        </w:rPr>
        <w:t>_</w:t>
      </w:r>
      <w:r>
        <w:rPr>
          <w:rFonts w:cs="Arial"/>
          <w:lang w:eastAsia="en-GB"/>
        </w:rPr>
        <w:t>7</w:t>
      </w:r>
      <w:r w:rsidRPr="0043377E">
        <w:rPr>
          <w:rFonts w:cs="Arial"/>
          <w:lang w:eastAsia="en-GB"/>
        </w:rPr>
        <w:t>_</w:t>
      </w:r>
      <w:r>
        <w:rPr>
          <w:rFonts w:cs="Arial"/>
          <w:lang w:eastAsia="en-GB"/>
        </w:rPr>
        <w:t>ENDC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Pr="00CC39F9" w:rsidRDefault="004D6DF7" w:rsidP="005148E9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f_TC_7_1_1_</w:t>
            </w:r>
            <w:r>
              <w:rPr>
                <w:rFonts w:ascii="Arial" w:hAnsi="Arial" w:cs="Arial"/>
                <w:lang w:eastAsia="en-GB"/>
              </w:rPr>
              <w:t>3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7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ENDC</w:t>
            </w:r>
          </w:p>
        </w:tc>
      </w:tr>
      <w:tr w:rsidR="004D6DF7" w:rsidTr="005148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1F" w:rsidRPr="009B0B50" w:rsidRDefault="00370843" w:rsidP="0037084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The two variables </w:t>
            </w:r>
            <w:r w:rsidRPr="00836A5C">
              <w:rPr>
                <w:noProof/>
              </w:rPr>
              <w:t>v_RRC_MsgRcvd</w:t>
            </w:r>
            <w:r>
              <w:rPr>
                <w:noProof/>
              </w:rPr>
              <w:t xml:space="preserve"> and </w:t>
            </w:r>
            <w:r w:rsidRPr="00836A5C">
              <w:rPr>
                <w:noProof/>
              </w:rPr>
              <w:t>v_PHR_Rcvd</w:t>
            </w:r>
            <w:r>
              <w:rPr>
                <w:noProof/>
              </w:rPr>
              <w:t xml:space="preserve"> need to be re-initialised back to FALSE so that Step 10 (</w:t>
            </w:r>
            <w:r w:rsidRPr="00D252AE">
              <w:t>Power Headroom MAC Control Element</w:t>
            </w:r>
            <w:r>
              <w:rPr>
                <w:noProof/>
              </w:rPr>
              <w:t>) and Step 11 (</w:t>
            </w:r>
            <w:proofErr w:type="spellStart"/>
            <w:r w:rsidRPr="00D252AE">
              <w:rPr>
                <w:i/>
                <w:iCs/>
              </w:rPr>
              <w:t>RRCReconfigurationComplete</w:t>
            </w:r>
            <w:proofErr w:type="spellEnd"/>
            <w:r w:rsidRPr="00D252AE">
              <w:t xml:space="preserve"> message</w:t>
            </w:r>
            <w:r>
              <w:rPr>
                <w:noProof/>
              </w:rPr>
              <w:t>) can be handled correctly in the alt statement.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1F" w:rsidRPr="00C06B83" w:rsidRDefault="00370843" w:rsidP="003708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Variables </w:t>
            </w:r>
            <w:r w:rsidRPr="00836A5C">
              <w:rPr>
                <w:noProof/>
              </w:rPr>
              <w:t>v_RRC_MsgRcvd</w:t>
            </w:r>
            <w:r>
              <w:rPr>
                <w:noProof/>
              </w:rPr>
              <w:t xml:space="preserve"> and </w:t>
            </w:r>
            <w:r w:rsidRPr="00836A5C">
              <w:rPr>
                <w:noProof/>
              </w:rPr>
              <w:t>v_PHR_Rcvd</w:t>
            </w:r>
            <w:r>
              <w:rPr>
                <w:noProof/>
              </w:rPr>
              <w:t xml:space="preserve"> are re-initialised back to FALSE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Pr="00CC39F9" w:rsidRDefault="004D6DF7" w:rsidP="005148E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MAC_ENDC_NR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Default="004D6DF7" w:rsidP="005148E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D6DF7" w:rsidRDefault="004D6DF7" w:rsidP="004D6DF7">
      <w:pPr>
        <w:spacing w:after="0"/>
        <w:rPr>
          <w:rFonts w:ascii="Arial" w:hAnsi="Arial"/>
          <w:b/>
          <w:lang w:eastAsia="en-GB"/>
        </w:rPr>
      </w:pPr>
    </w:p>
    <w:p w:rsidR="004D6DF7" w:rsidRDefault="004D6DF7" w:rsidP="004D6DF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B4" w:rsidRPr="00ED5EB4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function f_TC_7_1_1_3_7_ENDC_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4D6DF7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/UE power headroom reporting / Periodic reporting / DL pathloss change reporting</w:t>
            </w:r>
          </w:p>
          <w:p w:rsidR="004D6DF7" w:rsidRPr="00A67424" w:rsidRDefault="004D6DF7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2699E" w:rsidRPr="0012699E" w:rsidRDefault="004D6DF7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"Steps 9&amp; 11" </w:t>
            </w:r>
            <w:proofErr w:type="spellStart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cs_38508_PHR_Config_Setup(cs_PHR_Config_7137(-,-,dB3));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// PHR Prohibit Timer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TimerMax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TimerMin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:rsid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699E" w:rsidRDefault="00157E07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,-,false);  // Now send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630DC1" w:rsidRDefault="00630DC1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0843" w:rsidRPr="00370843" w:rsidRDefault="00630DC1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"Steps 10" </w:t>
            </w:r>
            <w:proofErr w:type="spellStart"/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alt {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EUTRA.receive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cmr_EUTRA_NR_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OctetData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 "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Complete")) -&gt; value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__FILE__, __LINE__, "Step 11");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OctetData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v_ReceivedMsg.OctetData.Data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EncodedComplete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= oct2bit(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Result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decvalue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v_EncodedComplete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v_Complete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if 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Result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= 0 or not match 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v_Complete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, cr_38508_RRCReconfigurationCompleteIE)) {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__FILE__, __LINE__, "Decoding error Step 11");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MsgRcvd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v_PHR_Rcvd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){ repeat;}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[not v_PHR_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Rcvd]SYSIND.receive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(car_NR_SYSTEM_MultiEntryPHR_IND(nr_Cell1,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cr_NR_MAC_CE_MultiEntryPHR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(?)))-&gt;value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v_TimingInfo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v_PHR_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){ repeat;}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//@sic R5s220484 sic@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v_PHR_Rcvd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"Step 3: TP1 failed, UE didn't send PHR after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phr-PeriodicTimer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is configured in UE ");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57E07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}; </w:t>
            </w:r>
          </w:p>
          <w:p w:rsidR="00370843" w:rsidRPr="00157E07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D6DF7" w:rsidRDefault="0012699E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223B1F" w:rsidRDefault="00223B1F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370843" w:rsidRPr="0012699E" w:rsidRDefault="00223B1F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:rsidR="004615E8" w:rsidRPr="0012699E" w:rsidRDefault="004615E8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</w:p>
    <w:p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98" w:rsidRPr="00ED5EB4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function f_TC_7_1_1_3_7_ENDC_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/UE power headroom reporting / Periodic reporting / DL pathloss change reporting</w:t>
            </w:r>
          </w:p>
          <w:p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4D6DF7" w:rsidRDefault="00310B98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4D6DF7"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:rsidR="00157E07" w:rsidRPr="00157E07" w:rsidRDefault="004D6DF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r w:rsidR="00157E07" w:rsidRPr="00157E07">
              <w:rPr>
                <w:rFonts w:ascii="Courier New" w:hAnsi="Courier New" w:cs="Courier New"/>
                <w:color w:val="000000"/>
                <w:lang w:eastAsia="de-DE"/>
              </w:rPr>
              <w:t>/@</w:t>
            </w:r>
            <w:proofErr w:type="spellStart"/>
            <w:r w:rsidR="00157E07" w:rsidRPr="00157E0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157E07"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"Steps 9&amp; 11" </w:t>
            </w:r>
            <w:proofErr w:type="spellStart"/>
            <w:r w:rsidR="00157E07" w:rsidRPr="00157E0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157E07" w:rsidRPr="00157E0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cs_38508_PHR_Config_Setup(cs_PHR_Config_7137(-,-,dB3));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// PHR Prohibit Timer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TimerMax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TimerMin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MsgRcvd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Rcvd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,-,false);  // Now send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370843" w:rsidRPr="00370843" w:rsidRDefault="00F9466F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"Steps 10" </w:t>
            </w:r>
            <w:proofErr w:type="spellStart"/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alt {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EUTRA.receive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cmr_EUTRA_NR_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OctetData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 "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Complete")) -&gt; value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__FILE__, __LINE__, "Step 11");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OctetData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v_ReceivedMsg.OctetData.Data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EncodedComplete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= oct2bit(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Result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decvalue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v_EncodedComplete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v_Complete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if 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Result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= 0 or not match 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v_Complete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, cr_38508_RRCReconfigurationCompleteIE)) {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__FILE__, __LINE__, "Decoding error Step 11");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MsgRcvd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v_PHR_Rcvd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){ repeat;}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[not v_PHR_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Rcvd]SYSIND.receive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(car_NR_SYSTEM_MultiEntryPHR_IND(nr_Cell1,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cr_NR_MAC_CE_MultiEntryPHR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(?)))-&gt;value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v_TimingInfo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v_PHR_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){ repeat;}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//@sic R5s220484 sic@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v_PHR_Rcvd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"Step 3: TP1 failed, UE didn't send PHR after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phr-PeriodicTimer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is configured in UE ");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946C7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}; </w:t>
            </w:r>
          </w:p>
          <w:p w:rsidR="00F9466F" w:rsidRPr="002946C7" w:rsidRDefault="002946C7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4D6DF7" w:rsidRDefault="004D6DF7" w:rsidP="004D6DF7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p w:rsidR="005D27CA" w:rsidRDefault="005D27CA" w:rsidP="00BB3C0A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5D27CA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E16" w:rsidRDefault="00160E16">
      <w:r>
        <w:separator/>
      </w:r>
    </w:p>
  </w:endnote>
  <w:endnote w:type="continuationSeparator" w:id="0">
    <w:p w:rsidR="00160E16" w:rsidRDefault="0016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843" w:rsidRDefault="003708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843" w:rsidRDefault="003708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843" w:rsidRDefault="003708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E16" w:rsidRDefault="00160E16">
      <w:r>
        <w:separator/>
      </w:r>
    </w:p>
  </w:footnote>
  <w:footnote w:type="continuationSeparator" w:id="0">
    <w:p w:rsidR="00160E16" w:rsidRDefault="00160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084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94133158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370843" w:rsidRPr="00A11327" w:rsidRDefault="0037084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94133158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370843" w:rsidRPr="00A11327" w:rsidRDefault="0037084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843" w:rsidRDefault="003708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843" w:rsidRDefault="0037084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0238275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370843" w:rsidRPr="00A11327" w:rsidRDefault="0037084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0238275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370843" w:rsidRPr="00A11327" w:rsidRDefault="0037084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37084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7562462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370843" w:rsidRPr="00A11327" w:rsidRDefault="0037084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dz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eO+jx0VZ7TnqJsgb+WqQg1r4cOzcBgZlI01CE84Sk3IRReLswO5&#10;n3+7j/FQEl7OGoxgzg12hDP9zUDhOK294Xpj1xvmWC8JMz3CelmZTDxwQfdm6ah+wW4sYg64hJHI&#10;lPPQm8vQrQF2S6rFIgVhJq0Ia7OxMkJHDiOf2/ZFOHshPUCuR+pHU0zfcd/FxpfeLo4BCiRhIqsd&#10;hxeyMc9J2svuxYV5+52iXv8h5r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Bmmdz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7562462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370843" w:rsidRPr="00A11327" w:rsidRDefault="0037084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37084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6463284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370843" w:rsidRPr="00A11327" w:rsidRDefault="0037084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Fa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J&#10;Z0bUkGilBbhEYSJA1B9b1YYdtZwVyksw97s7EthYPwPOxgIptF+oxSD09x6XkZe2dHX8RccMfkhx&#10;vtKPBEzicnI7vYWmnEn4xqPbKWzAZ6+vrfPhq6KaRSPnDvIm1sVp7UMX2ofEZIYeKq2TxNqwJufT&#10;8WSQHlw9ANcGOWIPXa3RCu2uTaSM+z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BXRxW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6463284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370843" w:rsidRPr="00A11327" w:rsidRDefault="0037084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4C7E72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6A5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3A3A7B"/>
    <w:multiLevelType w:val="hybridMultilevel"/>
    <w:tmpl w:val="B9487B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4" w15:restartNumberingAfterBreak="0">
    <w:nsid w:val="2877201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692680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E039C0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54391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31B73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257AD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500A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15"/>
  </w:num>
  <w:num w:numId="6">
    <w:abstractNumId w:val="24"/>
  </w:num>
  <w:num w:numId="7">
    <w:abstractNumId w:val="37"/>
  </w:num>
  <w:num w:numId="8">
    <w:abstractNumId w:val="9"/>
  </w:num>
  <w:num w:numId="9">
    <w:abstractNumId w:val="21"/>
  </w:num>
  <w:num w:numId="10">
    <w:abstractNumId w:val="39"/>
  </w:num>
  <w:num w:numId="11">
    <w:abstractNumId w:val="17"/>
  </w:num>
  <w:num w:numId="12">
    <w:abstractNumId w:val="25"/>
  </w:num>
  <w:num w:numId="13">
    <w:abstractNumId w:val="4"/>
  </w:num>
  <w:num w:numId="14">
    <w:abstractNumId w:val="19"/>
  </w:num>
  <w:num w:numId="15">
    <w:abstractNumId w:val="0"/>
  </w:num>
  <w:num w:numId="16">
    <w:abstractNumId w:val="1"/>
  </w:num>
  <w:num w:numId="17">
    <w:abstractNumId w:val="8"/>
  </w:num>
  <w:num w:numId="18">
    <w:abstractNumId w:val="26"/>
  </w:num>
  <w:num w:numId="19">
    <w:abstractNumId w:val="38"/>
  </w:num>
  <w:num w:numId="20">
    <w:abstractNumId w:val="36"/>
  </w:num>
  <w:num w:numId="21">
    <w:abstractNumId w:val="13"/>
  </w:num>
  <w:num w:numId="22">
    <w:abstractNumId w:val="28"/>
  </w:num>
  <w:num w:numId="23">
    <w:abstractNumId w:val="34"/>
  </w:num>
  <w:num w:numId="24">
    <w:abstractNumId w:val="18"/>
  </w:num>
  <w:num w:numId="25">
    <w:abstractNumId w:val="33"/>
  </w:num>
  <w:num w:numId="26">
    <w:abstractNumId w:val="6"/>
  </w:num>
  <w:num w:numId="27">
    <w:abstractNumId w:val="7"/>
  </w:num>
  <w:num w:numId="28">
    <w:abstractNumId w:val="27"/>
  </w:num>
  <w:num w:numId="29">
    <w:abstractNumId w:val="3"/>
  </w:num>
  <w:num w:numId="30">
    <w:abstractNumId w:val="16"/>
  </w:num>
  <w:num w:numId="31">
    <w:abstractNumId w:val="10"/>
  </w:num>
  <w:num w:numId="32">
    <w:abstractNumId w:val="29"/>
  </w:num>
  <w:num w:numId="33">
    <w:abstractNumId w:val="35"/>
  </w:num>
  <w:num w:numId="34">
    <w:abstractNumId w:val="2"/>
  </w:num>
  <w:num w:numId="35">
    <w:abstractNumId w:val="14"/>
  </w:num>
  <w:num w:numId="36">
    <w:abstractNumId w:val="12"/>
  </w:num>
  <w:num w:numId="37">
    <w:abstractNumId w:val="5"/>
  </w:num>
  <w:num w:numId="38">
    <w:abstractNumId w:val="30"/>
  </w:num>
  <w:num w:numId="39">
    <w:abstractNumId w:val="23"/>
  </w:num>
  <w:num w:numId="40">
    <w:abstractNumId w:val="31"/>
  </w:num>
  <w:num w:numId="41">
    <w:abstractNumId w:val="2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0175"/>
    <w:rsid w:val="0003629C"/>
    <w:rsid w:val="00036FE7"/>
    <w:rsid w:val="00054E62"/>
    <w:rsid w:val="00057DBD"/>
    <w:rsid w:val="000614B3"/>
    <w:rsid w:val="00063818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40AB"/>
    <w:rsid w:val="000E3FBF"/>
    <w:rsid w:val="000F119F"/>
    <w:rsid w:val="000F34D6"/>
    <w:rsid w:val="001109AC"/>
    <w:rsid w:val="00112785"/>
    <w:rsid w:val="0011415B"/>
    <w:rsid w:val="001209DE"/>
    <w:rsid w:val="0012136E"/>
    <w:rsid w:val="00126237"/>
    <w:rsid w:val="0012699E"/>
    <w:rsid w:val="001302CE"/>
    <w:rsid w:val="001373AB"/>
    <w:rsid w:val="00145D43"/>
    <w:rsid w:val="00146DCF"/>
    <w:rsid w:val="00157E07"/>
    <w:rsid w:val="00160E16"/>
    <w:rsid w:val="00164CFC"/>
    <w:rsid w:val="00173835"/>
    <w:rsid w:val="0018382A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E3D37"/>
    <w:rsid w:val="001E41F3"/>
    <w:rsid w:val="001F1817"/>
    <w:rsid w:val="001F3C68"/>
    <w:rsid w:val="001F406A"/>
    <w:rsid w:val="002040A1"/>
    <w:rsid w:val="00220349"/>
    <w:rsid w:val="00221C5A"/>
    <w:rsid w:val="00223B1F"/>
    <w:rsid w:val="00226298"/>
    <w:rsid w:val="00241A66"/>
    <w:rsid w:val="00244DB6"/>
    <w:rsid w:val="00245CA4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946C7"/>
    <w:rsid w:val="002A45F1"/>
    <w:rsid w:val="002A4DCB"/>
    <w:rsid w:val="002B02DC"/>
    <w:rsid w:val="002B14D3"/>
    <w:rsid w:val="002B5741"/>
    <w:rsid w:val="002C72E0"/>
    <w:rsid w:val="002C7E01"/>
    <w:rsid w:val="002E008A"/>
    <w:rsid w:val="002F45F1"/>
    <w:rsid w:val="002F7D40"/>
    <w:rsid w:val="00304753"/>
    <w:rsid w:val="00305409"/>
    <w:rsid w:val="00310217"/>
    <w:rsid w:val="0031061D"/>
    <w:rsid w:val="00310B98"/>
    <w:rsid w:val="003216F1"/>
    <w:rsid w:val="00322D46"/>
    <w:rsid w:val="00330229"/>
    <w:rsid w:val="00331A08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0843"/>
    <w:rsid w:val="00374DD4"/>
    <w:rsid w:val="00375BB0"/>
    <w:rsid w:val="003764EC"/>
    <w:rsid w:val="003806A7"/>
    <w:rsid w:val="00383C3D"/>
    <w:rsid w:val="003858C9"/>
    <w:rsid w:val="00387792"/>
    <w:rsid w:val="003904E3"/>
    <w:rsid w:val="00391D86"/>
    <w:rsid w:val="003926A3"/>
    <w:rsid w:val="00393BCA"/>
    <w:rsid w:val="003B5E96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3FA3"/>
    <w:rsid w:val="00446488"/>
    <w:rsid w:val="00460215"/>
    <w:rsid w:val="00461008"/>
    <w:rsid w:val="004615E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D61BD"/>
    <w:rsid w:val="004D6DF7"/>
    <w:rsid w:val="004E3185"/>
    <w:rsid w:val="004E5B6E"/>
    <w:rsid w:val="004F661B"/>
    <w:rsid w:val="005045C7"/>
    <w:rsid w:val="005105E0"/>
    <w:rsid w:val="0051196A"/>
    <w:rsid w:val="005135A1"/>
    <w:rsid w:val="005148E9"/>
    <w:rsid w:val="0051580D"/>
    <w:rsid w:val="005206EB"/>
    <w:rsid w:val="005279F5"/>
    <w:rsid w:val="00532891"/>
    <w:rsid w:val="005355FB"/>
    <w:rsid w:val="00541881"/>
    <w:rsid w:val="00544AAF"/>
    <w:rsid w:val="00547111"/>
    <w:rsid w:val="005508AD"/>
    <w:rsid w:val="00550D59"/>
    <w:rsid w:val="00552135"/>
    <w:rsid w:val="00562073"/>
    <w:rsid w:val="00564EDF"/>
    <w:rsid w:val="0056673A"/>
    <w:rsid w:val="00566F6F"/>
    <w:rsid w:val="0058240F"/>
    <w:rsid w:val="0058785D"/>
    <w:rsid w:val="00587F6A"/>
    <w:rsid w:val="00592D74"/>
    <w:rsid w:val="00596753"/>
    <w:rsid w:val="005B1ACC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730"/>
    <w:rsid w:val="00620F69"/>
    <w:rsid w:val="00621188"/>
    <w:rsid w:val="006257ED"/>
    <w:rsid w:val="00625935"/>
    <w:rsid w:val="00630DC1"/>
    <w:rsid w:val="006316B2"/>
    <w:rsid w:val="00642CCB"/>
    <w:rsid w:val="00644586"/>
    <w:rsid w:val="00652A36"/>
    <w:rsid w:val="0065364E"/>
    <w:rsid w:val="006537B5"/>
    <w:rsid w:val="00661E2C"/>
    <w:rsid w:val="00665706"/>
    <w:rsid w:val="00667016"/>
    <w:rsid w:val="00670C91"/>
    <w:rsid w:val="0068444E"/>
    <w:rsid w:val="00694593"/>
    <w:rsid w:val="00695808"/>
    <w:rsid w:val="006A5853"/>
    <w:rsid w:val="006A6982"/>
    <w:rsid w:val="006A737E"/>
    <w:rsid w:val="006B46FB"/>
    <w:rsid w:val="006B7B2F"/>
    <w:rsid w:val="006C72A9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112B0"/>
    <w:rsid w:val="0072522A"/>
    <w:rsid w:val="0073208D"/>
    <w:rsid w:val="0073742E"/>
    <w:rsid w:val="0073773F"/>
    <w:rsid w:val="0074149F"/>
    <w:rsid w:val="00741ACC"/>
    <w:rsid w:val="00755C92"/>
    <w:rsid w:val="00762213"/>
    <w:rsid w:val="00763BA2"/>
    <w:rsid w:val="007656FE"/>
    <w:rsid w:val="007658A5"/>
    <w:rsid w:val="00766D2D"/>
    <w:rsid w:val="00780BBA"/>
    <w:rsid w:val="00792342"/>
    <w:rsid w:val="007977A8"/>
    <w:rsid w:val="007A73E5"/>
    <w:rsid w:val="007B2E1B"/>
    <w:rsid w:val="007B512A"/>
    <w:rsid w:val="007B5210"/>
    <w:rsid w:val="007C13F4"/>
    <w:rsid w:val="007C149A"/>
    <w:rsid w:val="007C2097"/>
    <w:rsid w:val="007C28A7"/>
    <w:rsid w:val="007D6A07"/>
    <w:rsid w:val="007D6DB1"/>
    <w:rsid w:val="007D7566"/>
    <w:rsid w:val="007E310E"/>
    <w:rsid w:val="007F0389"/>
    <w:rsid w:val="007F3701"/>
    <w:rsid w:val="007F7259"/>
    <w:rsid w:val="00800A71"/>
    <w:rsid w:val="00801700"/>
    <w:rsid w:val="00801CF0"/>
    <w:rsid w:val="008040A8"/>
    <w:rsid w:val="00811ED7"/>
    <w:rsid w:val="00824C2C"/>
    <w:rsid w:val="00825391"/>
    <w:rsid w:val="00825C07"/>
    <w:rsid w:val="008279FA"/>
    <w:rsid w:val="008354B1"/>
    <w:rsid w:val="00836A5C"/>
    <w:rsid w:val="0085441A"/>
    <w:rsid w:val="008552BF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2A78"/>
    <w:rsid w:val="00955F51"/>
    <w:rsid w:val="00956250"/>
    <w:rsid w:val="00956A50"/>
    <w:rsid w:val="00961156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1382"/>
    <w:rsid w:val="009D476E"/>
    <w:rsid w:val="009D6D6B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67424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A7550"/>
    <w:rsid w:val="00AB0D3A"/>
    <w:rsid w:val="00AB4631"/>
    <w:rsid w:val="00AB6981"/>
    <w:rsid w:val="00AC498E"/>
    <w:rsid w:val="00AC5820"/>
    <w:rsid w:val="00AD1CD8"/>
    <w:rsid w:val="00AD7555"/>
    <w:rsid w:val="00B00C8B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97289"/>
    <w:rsid w:val="00BA048E"/>
    <w:rsid w:val="00BA2CD7"/>
    <w:rsid w:val="00BA3EC5"/>
    <w:rsid w:val="00BA51D9"/>
    <w:rsid w:val="00BB1BF6"/>
    <w:rsid w:val="00BB3C0A"/>
    <w:rsid w:val="00BB5645"/>
    <w:rsid w:val="00BB5DFC"/>
    <w:rsid w:val="00BC40B1"/>
    <w:rsid w:val="00BD279D"/>
    <w:rsid w:val="00BD5479"/>
    <w:rsid w:val="00BD6BB8"/>
    <w:rsid w:val="00BE17DC"/>
    <w:rsid w:val="00BE47A2"/>
    <w:rsid w:val="00BE4DD2"/>
    <w:rsid w:val="00BF0FB4"/>
    <w:rsid w:val="00BF1721"/>
    <w:rsid w:val="00BF53F2"/>
    <w:rsid w:val="00BF55DC"/>
    <w:rsid w:val="00BF60DF"/>
    <w:rsid w:val="00C01A4C"/>
    <w:rsid w:val="00C06529"/>
    <w:rsid w:val="00C06B83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672B9"/>
    <w:rsid w:val="00C72ED8"/>
    <w:rsid w:val="00C852CF"/>
    <w:rsid w:val="00C856F4"/>
    <w:rsid w:val="00C87A12"/>
    <w:rsid w:val="00C95985"/>
    <w:rsid w:val="00C9778B"/>
    <w:rsid w:val="00C979AE"/>
    <w:rsid w:val="00CA0961"/>
    <w:rsid w:val="00CA0F17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46E5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57BD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1E12"/>
    <w:rsid w:val="00D86DC8"/>
    <w:rsid w:val="00DA0394"/>
    <w:rsid w:val="00DA356D"/>
    <w:rsid w:val="00DB3570"/>
    <w:rsid w:val="00DC0D26"/>
    <w:rsid w:val="00DC6BF7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67C0"/>
    <w:rsid w:val="00E1748E"/>
    <w:rsid w:val="00E20322"/>
    <w:rsid w:val="00E2067E"/>
    <w:rsid w:val="00E223AE"/>
    <w:rsid w:val="00E32E48"/>
    <w:rsid w:val="00E34898"/>
    <w:rsid w:val="00E37029"/>
    <w:rsid w:val="00E444DF"/>
    <w:rsid w:val="00E50AA7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5EB4"/>
    <w:rsid w:val="00EE16C4"/>
    <w:rsid w:val="00EE7D7C"/>
    <w:rsid w:val="00EF2028"/>
    <w:rsid w:val="00F0098D"/>
    <w:rsid w:val="00F11469"/>
    <w:rsid w:val="00F173A4"/>
    <w:rsid w:val="00F25D98"/>
    <w:rsid w:val="00F300FB"/>
    <w:rsid w:val="00F307D3"/>
    <w:rsid w:val="00F4678C"/>
    <w:rsid w:val="00F510C9"/>
    <w:rsid w:val="00F53BFD"/>
    <w:rsid w:val="00F637A3"/>
    <w:rsid w:val="00F65E51"/>
    <w:rsid w:val="00F73479"/>
    <w:rsid w:val="00F75DFD"/>
    <w:rsid w:val="00F76F15"/>
    <w:rsid w:val="00F770AB"/>
    <w:rsid w:val="00F83E9A"/>
    <w:rsid w:val="00F9466F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C7B56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74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084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084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084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084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0843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44DB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45AA5-2B50-44C5-B4BC-0765FCBA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1244</Words>
  <Characters>7097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2022-06-22T15:10:00Z</dcterms:created>
  <dcterms:modified xsi:type="dcterms:W3CDTF">2022-06-22T15:13:00Z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2022-06-22T11:22:26Z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f734febe-ef15-41d3-939b-f4ed1101a87d</vt:lpwstr>
  </property>
  <property fmtid="{D5CDD505-2E9C-101B-9397-08002B2CF9AE}" pid="27" name="MSIP_Label_ae9ac9c2-fcd2-4d0b-8613-b7f540967ed5_ContentBits">
    <vt:lpwstr>0</vt:lpwstr>
  </property>
</Properties>
</file>