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5D2D4C82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6A0BBF">
        <w:fldChar w:fldCharType="begin"/>
      </w:r>
      <w:r w:rsidR="006A0BBF">
        <w:instrText xml:space="preserve"> DOCPROPERTY  Tdoc#  \* MERGEFORMAT </w:instrText>
      </w:r>
      <w:r w:rsidR="006A0BBF">
        <w:fldChar w:fldCharType="separate"/>
      </w:r>
      <w:r w:rsidR="00DC4393">
        <w:rPr>
          <w:b/>
          <w:i/>
          <w:noProof/>
          <w:sz w:val="28"/>
        </w:rPr>
        <w:t>R5s220</w:t>
      </w:r>
      <w:r w:rsidR="00F34F6A">
        <w:rPr>
          <w:b/>
          <w:i/>
          <w:noProof/>
          <w:sz w:val="28"/>
        </w:rPr>
        <w:t>808</w:t>
      </w:r>
      <w:r w:rsidR="006A0BBF">
        <w:rPr>
          <w:b/>
          <w:i/>
          <w:noProof/>
          <w:sz w:val="28"/>
        </w:rPr>
        <w:fldChar w:fldCharType="end"/>
      </w:r>
    </w:p>
    <w:p w14:paraId="210A5493" w14:textId="77777777" w:rsidR="00745C21" w:rsidRDefault="006A0BBF" w:rsidP="00745C2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45C21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745C21">
        <w:rPr>
          <w:b/>
          <w:noProof/>
          <w:sz w:val="24"/>
        </w:rPr>
        <w:t>13</w:t>
      </w:r>
      <w:r w:rsidR="00745C21" w:rsidRPr="00BA51D9">
        <w:rPr>
          <w:b/>
          <w:noProof/>
          <w:sz w:val="24"/>
        </w:rPr>
        <w:t>th Dec 20</w:t>
      </w:r>
      <w:r w:rsidR="00745C21">
        <w:rPr>
          <w:b/>
          <w:noProof/>
          <w:sz w:val="24"/>
        </w:rPr>
        <w:t>21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45C21" w:rsidRPr="00BA51D9">
        <w:rPr>
          <w:b/>
          <w:noProof/>
          <w:sz w:val="24"/>
        </w:rPr>
        <w:t>31st Dec 202</w:t>
      </w:r>
      <w:r w:rsidR="00745C21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979152" w:rsidR="001E41F3" w:rsidRPr="00410371" w:rsidRDefault="006A0BB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7489A">
              <w:rPr>
                <w:b/>
                <w:noProof/>
                <w:sz w:val="28"/>
              </w:rPr>
              <w:t>38.523-</w:t>
            </w:r>
            <w:r w:rsidR="00DA11E9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927A0A" w:rsidR="0095746E" w:rsidRPr="00410371" w:rsidRDefault="00A16706" w:rsidP="00DC187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2619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6C0F7F3" w:rsidR="001E41F3" w:rsidRPr="00410371" w:rsidRDefault="00B7489A" w:rsidP="00B7489A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F0528C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9D3C0F" w:rsidR="001E41F3" w:rsidRDefault="00A80168" w:rsidP="00B7489A">
            <w:pPr>
              <w:pStyle w:val="CRCoverPage"/>
              <w:spacing w:after="0"/>
              <w:rPr>
                <w:noProof/>
              </w:rPr>
            </w:pPr>
            <w:r w:rsidRPr="00A80168">
              <w:t>Correction for EN-DC PDCP test case 7.1.3.5.2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98A80F" w:rsidR="001E41F3" w:rsidRDefault="00B7489A" w:rsidP="00B7489A">
            <w:pPr>
              <w:pStyle w:val="CRCoverPage"/>
              <w:spacing w:after="0"/>
              <w:rPr>
                <w:noProof/>
              </w:rPr>
            </w:pPr>
            <w:r w:rsidRPr="00B7489A">
              <w:rPr>
                <w:noProof/>
              </w:rP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346DEC" w:rsidR="001E41F3" w:rsidRDefault="0035396C" w:rsidP="003C7EE9">
            <w:pPr>
              <w:pStyle w:val="CRCoverPage"/>
              <w:spacing w:after="0"/>
              <w:rPr>
                <w:noProof/>
              </w:rPr>
            </w:pPr>
            <w:r w:rsidRPr="0035396C">
              <w:rPr>
                <w:noProof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086B741" w:rsidR="001E41F3" w:rsidRDefault="00B748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BD4675">
              <w:rPr>
                <w:noProof/>
              </w:rPr>
              <w:t>0</w:t>
            </w:r>
            <w:r w:rsidR="000A5DF8">
              <w:rPr>
                <w:noProof/>
              </w:rPr>
              <w:t>6</w:t>
            </w:r>
            <w:r w:rsidR="00BD4675">
              <w:rPr>
                <w:noProof/>
              </w:rPr>
              <w:t>-</w:t>
            </w:r>
            <w:r w:rsidR="00AF5186">
              <w:rPr>
                <w:noProof/>
              </w:rPr>
              <w:t>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C95BD2" w:rsidR="001E41F3" w:rsidRDefault="00B7489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27D9D8" w:rsidR="001E41F3" w:rsidRDefault="006A0BB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7489A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272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6272D" w:rsidRDefault="0046272D" w:rsidP="004627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2D0A4B" w14:textId="77777777" w:rsidR="00684743" w:rsidRDefault="00684743" w:rsidP="0068474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EUTRA PTC is currently not waiting for the final trigger from NR PTC (indicating steps 7-8b2 are completed) before proceeding to postamble.</w:t>
            </w:r>
          </w:p>
          <w:p w14:paraId="708AA7DE" w14:textId="4824AE81" w:rsidR="0046272D" w:rsidRDefault="0046272D" w:rsidP="00684743">
            <w:pPr>
              <w:pStyle w:val="CRCoverPage"/>
              <w:spacing w:after="0"/>
              <w:rPr>
                <w:noProof/>
              </w:rPr>
            </w:pPr>
          </w:p>
        </w:tc>
      </w:tr>
      <w:tr w:rsidR="0046272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6272D" w:rsidRDefault="0046272D" w:rsidP="004627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6F0822A9" w:rsidR="0046272D" w:rsidRDefault="0046272D" w:rsidP="004627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272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6272D" w:rsidRDefault="0046272D" w:rsidP="004627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2477915" w:rsidR="0046272D" w:rsidRPr="0035396C" w:rsidRDefault="00684743" w:rsidP="003539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Added wait for coordination trigger at the end of EUTRA test body.</w:t>
            </w:r>
          </w:p>
        </w:tc>
      </w:tr>
      <w:tr w:rsidR="0046272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6272D" w:rsidRDefault="0046272D" w:rsidP="004627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6272D" w:rsidRDefault="0046272D" w:rsidP="004627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272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6272D" w:rsidRDefault="0046272D" w:rsidP="004627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1353B02" w:rsidR="00684BAA" w:rsidRPr="00BD4675" w:rsidRDefault="0046272D" w:rsidP="003539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UE may fail this test case</w:t>
            </w:r>
          </w:p>
        </w:tc>
      </w:tr>
      <w:tr w:rsidR="0046272D" w14:paraId="034AF533" w14:textId="77777777" w:rsidTr="00547111">
        <w:tc>
          <w:tcPr>
            <w:tcW w:w="2694" w:type="dxa"/>
            <w:gridSpan w:val="2"/>
          </w:tcPr>
          <w:p w14:paraId="39D9EB5B" w14:textId="77777777" w:rsidR="0046272D" w:rsidRDefault="0046272D" w:rsidP="004627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6272D" w:rsidRDefault="0046272D" w:rsidP="004627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272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6272D" w:rsidRDefault="0046272D" w:rsidP="004627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D9AFF5" w:rsidR="0046272D" w:rsidRDefault="0035396C" w:rsidP="004627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7.1.3.5.2.ENDC</w:t>
            </w:r>
          </w:p>
        </w:tc>
      </w:tr>
      <w:tr w:rsidR="0046272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6272D" w:rsidRDefault="0046272D" w:rsidP="004627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6272D" w:rsidRDefault="0046272D" w:rsidP="004627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272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6272D" w:rsidRDefault="0046272D" w:rsidP="004627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6272D" w:rsidRDefault="0046272D" w:rsidP="004627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6272D" w:rsidRDefault="0046272D" w:rsidP="004627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6272D" w:rsidRDefault="0046272D" w:rsidP="0046272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6272D" w:rsidRDefault="0046272D" w:rsidP="0046272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6272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6272D" w:rsidRDefault="0046272D" w:rsidP="004627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6272D" w:rsidRDefault="0046272D" w:rsidP="004627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46272D" w:rsidRDefault="0046272D" w:rsidP="004627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6272D" w:rsidRDefault="0046272D" w:rsidP="0046272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6272D" w:rsidRDefault="0046272D" w:rsidP="004627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6272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6272D" w:rsidRDefault="0046272D" w:rsidP="0046272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1246548" w:rsidR="0046272D" w:rsidRDefault="0046272D" w:rsidP="004627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C1D0A64" w:rsidR="0046272D" w:rsidRDefault="00A70CE7" w:rsidP="004627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6272D" w:rsidRDefault="0046272D" w:rsidP="004627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97B58AD" w:rsidR="0046272D" w:rsidRDefault="0046272D" w:rsidP="0046272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6272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6272D" w:rsidRDefault="0046272D" w:rsidP="0046272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6272D" w:rsidRDefault="0046272D" w:rsidP="004627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46272D" w:rsidRDefault="0046272D" w:rsidP="004627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6272D" w:rsidRDefault="0046272D" w:rsidP="004627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6272D" w:rsidRDefault="0046272D" w:rsidP="004627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6272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6272D" w:rsidRDefault="0046272D" w:rsidP="0046272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6272D" w:rsidRDefault="0046272D" w:rsidP="0046272D">
            <w:pPr>
              <w:pStyle w:val="CRCoverPage"/>
              <w:spacing w:after="0"/>
              <w:rPr>
                <w:noProof/>
              </w:rPr>
            </w:pPr>
          </w:p>
        </w:tc>
      </w:tr>
      <w:tr w:rsidR="0046272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6272D" w:rsidRDefault="0046272D" w:rsidP="004627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6272D" w:rsidRDefault="0046272D" w:rsidP="004627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6272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6272D" w:rsidRPr="008863B9" w:rsidRDefault="0046272D" w:rsidP="004627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6272D" w:rsidRPr="008863B9" w:rsidRDefault="0046272D" w:rsidP="0046272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6272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6272D" w:rsidRDefault="0046272D" w:rsidP="004627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6272D" w:rsidRDefault="0046272D" w:rsidP="004627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06012793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707DDC71" w14:textId="0BA716F1" w:rsidR="006A0452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6A0452" w:rsidRPr="00143D28">
        <w:rPr>
          <w:rFonts w:cs="Arial"/>
          <w:iCs/>
        </w:rPr>
        <w:t>Table of Contents</w:t>
      </w:r>
      <w:r w:rsidR="006A0452">
        <w:tab/>
      </w:r>
      <w:r w:rsidR="006A0452">
        <w:fldChar w:fldCharType="begin"/>
      </w:r>
      <w:r w:rsidR="006A0452">
        <w:instrText xml:space="preserve"> PAGEREF _Toc106012793 \h </w:instrText>
      </w:r>
      <w:r w:rsidR="006A0452">
        <w:fldChar w:fldCharType="separate"/>
      </w:r>
      <w:r w:rsidR="006A0452">
        <w:t>2</w:t>
      </w:r>
      <w:r w:rsidR="006A0452">
        <w:fldChar w:fldCharType="end"/>
      </w:r>
    </w:p>
    <w:p w14:paraId="277EBF02" w14:textId="4FD9C20E" w:rsidR="006A0452" w:rsidRDefault="006A0452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143D28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143D28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_Toc106012794 \h </w:instrText>
      </w:r>
      <w:r>
        <w:fldChar w:fldCharType="separate"/>
      </w:r>
      <w:r>
        <w:t>3</w:t>
      </w:r>
      <w:r>
        <w:fldChar w:fldCharType="end"/>
      </w:r>
    </w:p>
    <w:p w14:paraId="44726F31" w14:textId="5B3C2B6C" w:rsidR="006A0452" w:rsidRDefault="006A0452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143D28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143D28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_Toc106012795 \h </w:instrText>
      </w:r>
      <w:r>
        <w:fldChar w:fldCharType="separate"/>
      </w:r>
      <w:r>
        <w:t>3</w:t>
      </w:r>
      <w:r>
        <w:fldChar w:fldCharType="end"/>
      </w:r>
    </w:p>
    <w:p w14:paraId="75207EDE" w14:textId="249E828B" w:rsidR="006A0452" w:rsidRDefault="006A0452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143D28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143D28">
        <w:rPr>
          <w:b/>
          <w:lang w:val="pt-BR"/>
        </w:rPr>
        <w:t xml:space="preserve">Change </w:t>
      </w:r>
      <w:r w:rsidRPr="00143D28">
        <w:rPr>
          <w:b/>
          <w:lang w:val="en-US"/>
        </w:rPr>
        <w:t>1</w:t>
      </w:r>
      <w:r>
        <w:tab/>
      </w:r>
      <w:r>
        <w:fldChar w:fldCharType="begin"/>
      </w:r>
      <w:r>
        <w:instrText xml:space="preserve"> PAGEREF _Toc106012796 \h </w:instrText>
      </w:r>
      <w:r>
        <w:fldChar w:fldCharType="separate"/>
      </w:r>
      <w:r>
        <w:t>3</w:t>
      </w:r>
      <w:r>
        <w:fldChar w:fldCharType="end"/>
      </w:r>
    </w:p>
    <w:p w14:paraId="325A0C2F" w14:textId="7AB00334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06012794"/>
      <w:r>
        <w:rPr>
          <w:b/>
          <w:lang w:eastAsia="ja-JP"/>
        </w:rPr>
        <w:lastRenderedPageBreak/>
        <w:t>Overview</w:t>
      </w:r>
      <w:bookmarkEnd w:id="2"/>
      <w:bookmarkEnd w:id="3"/>
    </w:p>
    <w:p w14:paraId="6A6F6ABB" w14:textId="658BBAE1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B7489A" w:rsidRPr="009E780A">
        <w:rPr>
          <w:rFonts w:cs="Arial"/>
          <w:lang w:eastAsia="ja-JP"/>
        </w:rPr>
        <w:t>iwd-TTCN3-B2020-09_D1</w:t>
      </w:r>
      <w:r w:rsidR="0093083B">
        <w:rPr>
          <w:rFonts w:cs="Arial"/>
          <w:lang w:eastAsia="ja-JP"/>
        </w:rPr>
        <w:t>2</w:t>
      </w:r>
      <w:r w:rsidR="00B7489A" w:rsidRPr="009E780A">
        <w:rPr>
          <w:rFonts w:cs="Arial"/>
          <w:lang w:eastAsia="ja-JP"/>
        </w:rPr>
        <w:t>wk</w:t>
      </w:r>
      <w:r w:rsidR="008466B8">
        <w:rPr>
          <w:rFonts w:cs="Arial"/>
          <w:lang w:eastAsia="ja-JP"/>
        </w:rPr>
        <w:t>23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4F5E6FB5" w14:textId="061EF010" w:rsidR="00007D89" w:rsidRPr="00B7489A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B7489A" w:rsidRPr="00B7489A">
        <w:rPr>
          <w:rFonts w:cs="Arial"/>
          <w:sz w:val="24"/>
          <w:lang w:eastAsia="ja-JP"/>
        </w:rPr>
        <w:t>Shaun Harry</w:t>
      </w:r>
      <w:r w:rsidRPr="00B7489A">
        <w:rPr>
          <w:rFonts w:cs="Arial"/>
          <w:sz w:val="24"/>
          <w:lang w:eastAsia="ja-JP"/>
        </w:rPr>
        <w:br/>
      </w:r>
      <w:r w:rsidRPr="00B7489A">
        <w:rPr>
          <w:rFonts w:cs="Arial"/>
          <w:lang w:eastAsia="ja-JP"/>
        </w:rPr>
        <w:tab/>
      </w:r>
      <w:r w:rsidR="00B7489A" w:rsidRPr="00B7489A">
        <w:rPr>
          <w:rFonts w:cs="Arial"/>
          <w:lang w:eastAsia="ja-JP"/>
        </w:rPr>
        <w:t>shaun.harry@keysight.com</w:t>
      </w:r>
    </w:p>
    <w:p w14:paraId="648535A5" w14:textId="66228521" w:rsidR="00007D89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106012795"/>
      <w:r w:rsidRPr="00854C55">
        <w:rPr>
          <w:b/>
        </w:rPr>
        <w:t>Corrections required</w:t>
      </w:r>
      <w:bookmarkEnd w:id="4"/>
      <w:bookmarkEnd w:id="5"/>
      <w:bookmarkEnd w:id="6"/>
    </w:p>
    <w:p w14:paraId="555A231F" w14:textId="7AF2762E" w:rsidR="00DC7A19" w:rsidRDefault="00DC7A19" w:rsidP="00DC7A19"/>
    <w:p w14:paraId="78795FDB" w14:textId="5F3EDBAC" w:rsidR="006E6FC1" w:rsidRDefault="006E6FC1" w:rsidP="006E6FC1">
      <w:pPr>
        <w:pStyle w:val="Heading2"/>
        <w:rPr>
          <w:lang w:val="en-US" w:eastAsia="en-GB"/>
        </w:rPr>
      </w:pPr>
      <w:r>
        <w:t xml:space="preserve">2.1 </w:t>
      </w:r>
      <w:r w:rsidRPr="00E751F5">
        <w:t xml:space="preserve">Change </w:t>
      </w:r>
      <w:r>
        <w:t>1</w:t>
      </w:r>
    </w:p>
    <w:tbl>
      <w:tblPr>
        <w:tblW w:w="9645" w:type="dxa"/>
        <w:tblInd w:w="7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6E6FC1" w14:paraId="7513A508" w14:textId="77777777" w:rsidTr="003E4224">
        <w:trPr>
          <w:trHeight w:val="447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35F4B18" w14:textId="77777777" w:rsidR="006E6FC1" w:rsidRDefault="006E6FC1" w:rsidP="003E4224">
            <w:pPr>
              <w:spacing w:before="40" w:after="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Function name</w:t>
            </w:r>
          </w:p>
        </w:tc>
        <w:tc>
          <w:tcPr>
            <w:tcW w:w="76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9D0BF58" w14:textId="10AFF5C8" w:rsidR="006E6FC1" w:rsidRDefault="006E6FC1" w:rsidP="003E4224">
            <w:pPr>
              <w:tabs>
                <w:tab w:val="left" w:pos="700"/>
              </w:tabs>
              <w:rPr>
                <w:rFonts w:ascii="Arial" w:hAnsi="Arial" w:cs="Arial"/>
              </w:rPr>
            </w:pPr>
            <w:r>
              <w:t xml:space="preserve"> fl_TC_7_1_3_5_2_EUTRA_TestBody()</w:t>
            </w:r>
          </w:p>
          <w:p w14:paraId="384974D3" w14:textId="77777777" w:rsidR="006E6FC1" w:rsidRPr="00273DEC" w:rsidRDefault="006E6FC1" w:rsidP="003E4224">
            <w:pPr>
              <w:rPr>
                <w:rFonts w:ascii="Arial" w:hAnsi="Arial" w:cs="Arial"/>
              </w:rPr>
            </w:pPr>
          </w:p>
        </w:tc>
      </w:tr>
      <w:tr w:rsidR="006E6FC1" w14:paraId="4DA7712D" w14:textId="77777777" w:rsidTr="003E4224">
        <w:trPr>
          <w:trHeight w:val="452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DAF10B5" w14:textId="77777777" w:rsidR="006E6FC1" w:rsidRDefault="006E6FC1" w:rsidP="003E4224">
            <w:pPr>
              <w:spacing w:before="40" w:after="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Reason for change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0209958" w14:textId="2F76C74C" w:rsidR="006E6FC1" w:rsidRPr="00113D01" w:rsidRDefault="006E6FC1" w:rsidP="003E422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The </w:t>
            </w:r>
            <w:r w:rsidR="00F309BF">
              <w:rPr>
                <w:rFonts w:ascii="Arial" w:hAnsi="Arial" w:cs="Arial"/>
              </w:rPr>
              <w:t xml:space="preserve">EUTRA PTC is currently not waiting for the final trigger from NR PTC (indicating steps </w:t>
            </w:r>
            <w:r w:rsidR="00EE7370">
              <w:rPr>
                <w:rFonts w:ascii="Arial" w:hAnsi="Arial" w:cs="Arial"/>
              </w:rPr>
              <w:t xml:space="preserve">7-8b2 are completed) before proceeding to </w:t>
            </w:r>
            <w:proofErr w:type="spellStart"/>
            <w:r w:rsidR="00EE7370">
              <w:rPr>
                <w:rFonts w:ascii="Arial" w:hAnsi="Arial" w:cs="Arial"/>
              </w:rPr>
              <w:t>postamble</w:t>
            </w:r>
            <w:proofErr w:type="spellEnd"/>
            <w:r w:rsidR="00EE7370">
              <w:rPr>
                <w:rFonts w:ascii="Arial" w:hAnsi="Arial" w:cs="Arial"/>
              </w:rPr>
              <w:t>.</w:t>
            </w:r>
          </w:p>
        </w:tc>
      </w:tr>
      <w:tr w:rsidR="006E6FC1" w14:paraId="0E974229" w14:textId="77777777" w:rsidTr="003E4224"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BADABA2" w14:textId="77777777" w:rsidR="006E6FC1" w:rsidRDefault="006E6FC1" w:rsidP="003E4224">
            <w:pPr>
              <w:spacing w:before="40" w:after="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Summary of change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09E28FD" w14:textId="263AF611" w:rsidR="006E6FC1" w:rsidRPr="00731724" w:rsidRDefault="006E6FC1" w:rsidP="003E4224">
            <w:pPr>
              <w:pStyle w:val="CRCoverPage"/>
              <w:spacing w:after="0"/>
              <w:rPr>
                <w:rFonts w:cs="Arial"/>
              </w:rPr>
            </w:pPr>
            <w:r w:rsidRPr="00731724">
              <w:rPr>
                <w:rFonts w:cs="Arial"/>
              </w:rPr>
              <w:t xml:space="preserve">Added </w:t>
            </w:r>
            <w:r w:rsidR="009B1DDE">
              <w:rPr>
                <w:lang w:eastAsia="zh-CN"/>
              </w:rPr>
              <w:t>wait for coordination trigger</w:t>
            </w:r>
            <w:r>
              <w:rPr>
                <w:lang w:eastAsia="zh-CN"/>
              </w:rPr>
              <w:t xml:space="preserve"> at the end of EUTRA test body.</w:t>
            </w:r>
          </w:p>
        </w:tc>
      </w:tr>
      <w:tr w:rsidR="006E6FC1" w14:paraId="1B679C66" w14:textId="77777777" w:rsidTr="003E4224"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BD1E6F9" w14:textId="77777777" w:rsidR="006E6FC1" w:rsidRDefault="006E6FC1" w:rsidP="003E4224">
            <w:pPr>
              <w:spacing w:before="40" w:after="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TTCN module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E96D49F" w14:textId="77777777" w:rsidR="006E6FC1" w:rsidRDefault="006E6FC1" w:rsidP="003E4224">
            <w:pPr>
              <w:rPr>
                <w:rFonts w:ascii="Arial" w:hAnsi="Arial" w:cs="Arial"/>
              </w:rPr>
            </w:pPr>
            <w:proofErr w:type="spellStart"/>
            <w:r w:rsidRPr="00731724">
              <w:rPr>
                <w:rFonts w:ascii="Arial" w:hAnsi="Arial" w:cs="Arial"/>
              </w:rPr>
              <w:t>PDCP_ENDC_EUTRA</w:t>
            </w:r>
            <w:r>
              <w:rPr>
                <w:rFonts w:ascii="Arial" w:hAnsi="Arial" w:cs="Arial"/>
              </w:rPr>
              <w:t>.ttcn</w:t>
            </w:r>
            <w:proofErr w:type="spellEnd"/>
          </w:p>
        </w:tc>
      </w:tr>
      <w:tr w:rsidR="006E6FC1" w14:paraId="56855A60" w14:textId="77777777" w:rsidTr="003E4224"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0E7B737" w14:textId="77777777" w:rsidR="006E6FC1" w:rsidRDefault="006E6FC1" w:rsidP="003E4224">
            <w:pPr>
              <w:spacing w:before="40" w:after="40"/>
              <w:rPr>
                <w:rFonts w:ascii="Arial" w:hAnsi="Arial" w:cs="Arial"/>
                <w:b/>
                <w:bCs/>
                <w:highlight w:val="cyan"/>
              </w:rPr>
            </w:pPr>
            <w:r>
              <w:rPr>
                <w:rFonts w:ascii="Arial" w:hAnsi="Arial" w:cs="Arial"/>
                <w:b/>
                <w:bCs/>
              </w:rPr>
              <w:t>MCC160 Comment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46CA1BC" w14:textId="77777777" w:rsidR="006E6FC1" w:rsidRDefault="006E6FC1" w:rsidP="003E4224">
            <w:pPr>
              <w:rPr>
                <w:rFonts w:ascii="Arial" w:hAnsi="Arial" w:cs="Arial"/>
                <w:highlight w:val="cyan"/>
              </w:rPr>
            </w:pPr>
          </w:p>
        </w:tc>
      </w:tr>
    </w:tbl>
    <w:p w14:paraId="54E8EDBD" w14:textId="77777777" w:rsidR="006E6FC1" w:rsidRPr="00441AF6" w:rsidRDefault="006E6FC1" w:rsidP="006E6FC1">
      <w:pPr>
        <w:rPr>
          <w:rFonts w:eastAsia="Calibri"/>
          <w:lang w:val="en-US"/>
        </w:rPr>
      </w:pPr>
    </w:p>
    <w:p w14:paraId="06F555D6" w14:textId="77777777" w:rsidR="006E6FC1" w:rsidRPr="00744877" w:rsidRDefault="006E6FC1" w:rsidP="006E6FC1">
      <w:pPr>
        <w:rPr>
          <w:rFonts w:ascii="Calibri" w:hAnsi="Calibri" w:cs="Calibri"/>
          <w:b/>
          <w:bCs/>
          <w:sz w:val="22"/>
          <w:szCs w:val="22"/>
          <w:lang w:val="en-US"/>
        </w:rPr>
      </w:pPr>
      <w:r w:rsidRPr="00744877">
        <w:rPr>
          <w:b/>
          <w:bCs/>
          <w:lang w:val="en-US"/>
        </w:rPr>
        <w:t>Before Change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19"/>
      </w:tblGrid>
      <w:tr w:rsidR="006E6FC1" w14:paraId="7E6FAB6A" w14:textId="77777777" w:rsidTr="003E4224">
        <w:tc>
          <w:tcPr>
            <w:tcW w:w="9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EAB4FB" w14:textId="77777777" w:rsidR="006E6FC1" w:rsidRDefault="006E6FC1" w:rsidP="003E4224">
            <w:pPr>
              <w:ind w:firstLine="195"/>
            </w:pPr>
            <w:r>
              <w:t>function fl_TC_7_1_3_5_2_EUTRA_TestBody()runs on EUTRA_5GS_PTC</w:t>
            </w:r>
          </w:p>
          <w:p w14:paraId="232DCA8A" w14:textId="77777777" w:rsidR="006E6FC1" w:rsidRDefault="006E6FC1" w:rsidP="003E4224">
            <w:pPr>
              <w:ind w:firstLine="195"/>
            </w:pPr>
            <w:r>
              <w:t xml:space="preserve">  {</w:t>
            </w:r>
          </w:p>
          <w:p w14:paraId="2EBFE34E" w14:textId="77777777" w:rsidR="006E6FC1" w:rsidRDefault="006E6FC1" w:rsidP="003E4224">
            <w:pPr>
              <w:ind w:firstLine="195"/>
            </w:pPr>
            <w:r>
              <w:t xml:space="preserve">    //@siclog "Step 0B"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127FF2A4" w14:textId="77777777" w:rsidR="006E6FC1" w:rsidRDefault="006E6FC1" w:rsidP="003E4224">
            <w:pPr>
              <w:ind w:firstLine="195"/>
            </w:pPr>
            <w:r>
              <w:t xml:space="preserve">   f_EUTRA38_508_ENDC_Reconfiguration (eutra_Cell1, </w:t>
            </w:r>
            <w:proofErr w:type="spellStart"/>
            <w:r>
              <w:t>RBConfig_Only</w:t>
            </w:r>
            <w:proofErr w:type="spellEnd"/>
            <w:r>
              <w:t>); //@sic R5-204426 sic@</w:t>
            </w:r>
          </w:p>
          <w:p w14:paraId="518C461C" w14:textId="77777777" w:rsidR="006E6FC1" w:rsidRDefault="006E6FC1" w:rsidP="003E4224">
            <w:pPr>
              <w:ind w:firstLine="195"/>
            </w:pPr>
            <w:r>
              <w:t xml:space="preserve">   </w:t>
            </w:r>
            <w:proofErr w:type="spellStart"/>
            <w:r>
              <w:t>f_EUTRA_NR_SendCoOrd</w:t>
            </w:r>
            <w:proofErr w:type="spellEnd"/>
            <w:r>
              <w:t>(</w:t>
            </w:r>
            <w:proofErr w:type="spellStart"/>
            <w:r>
              <w:t>NR,cms_EUTRA_NR_Trigger</w:t>
            </w:r>
            <w:proofErr w:type="spellEnd"/>
            <w:r>
              <w:t>);//@sic R5s220567 sic@</w:t>
            </w:r>
          </w:p>
          <w:p w14:paraId="0D6A736C" w14:textId="77777777" w:rsidR="006E6FC1" w:rsidRDefault="006E6FC1" w:rsidP="003E4224">
            <w:pPr>
              <w:ind w:firstLine="195"/>
            </w:pPr>
            <w:r>
              <w:t xml:space="preserve">   //@siclog "Step 2B"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47DAA224" w14:textId="77777777" w:rsidR="006E6FC1" w:rsidRDefault="006E6FC1" w:rsidP="003E4224">
            <w:pPr>
              <w:ind w:firstLine="195"/>
            </w:pPr>
            <w:r>
              <w:t xml:space="preserve">   f_EUTRA38_508_ENDC_Reconfiguration (eutra_Cell1, </w:t>
            </w:r>
            <w:proofErr w:type="spellStart"/>
            <w:r>
              <w:t>RBConfig_Only</w:t>
            </w:r>
            <w:proofErr w:type="spellEnd"/>
            <w:r>
              <w:t>); //@sic R5-220641 sic@</w:t>
            </w:r>
          </w:p>
          <w:p w14:paraId="298B29DA" w14:textId="77777777" w:rsidR="006E6FC1" w:rsidRDefault="006E6FC1" w:rsidP="003E4224">
            <w:pPr>
              <w:ind w:firstLine="195"/>
            </w:pPr>
            <w:r>
              <w:t xml:space="preserve">   </w:t>
            </w:r>
            <w:proofErr w:type="spellStart"/>
            <w:r>
              <w:t>f_EUTRA_NR_SendCoOrd</w:t>
            </w:r>
            <w:proofErr w:type="spellEnd"/>
            <w:r>
              <w:t>(</w:t>
            </w:r>
            <w:proofErr w:type="spellStart"/>
            <w:r>
              <w:t>NR,cms_EUTRA_NR_Trigger</w:t>
            </w:r>
            <w:proofErr w:type="spellEnd"/>
            <w:r>
              <w:t>);//@sic R5s220567 sic@</w:t>
            </w:r>
          </w:p>
          <w:p w14:paraId="5AD163D0" w14:textId="77777777" w:rsidR="006E6FC1" w:rsidRDefault="006E6FC1" w:rsidP="003E4224">
            <w:pPr>
              <w:ind w:firstLine="195"/>
            </w:pPr>
            <w:r>
              <w:t xml:space="preserve">   //@siclog "Step 6"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2DEF17AD" w14:textId="77777777" w:rsidR="006E6FC1" w:rsidRDefault="006E6FC1" w:rsidP="003E4224">
            <w:pPr>
              <w:ind w:firstLine="195"/>
            </w:pPr>
            <w:r>
              <w:t xml:space="preserve">   f_EUTRA38_508_ENDC_Reconfiguration (eutra_Cell1, </w:t>
            </w:r>
            <w:proofErr w:type="spellStart"/>
            <w:r>
              <w:t>RBConfig_Only</w:t>
            </w:r>
            <w:proofErr w:type="spellEnd"/>
            <w:r>
              <w:t>); //@sic R5-220641 sic@</w:t>
            </w:r>
          </w:p>
          <w:p w14:paraId="486C1E04" w14:textId="77777777" w:rsidR="006E6FC1" w:rsidRDefault="006E6FC1" w:rsidP="003E4224">
            <w:pPr>
              <w:ind w:firstLine="195"/>
            </w:pPr>
            <w:r>
              <w:t xml:space="preserve">   </w:t>
            </w:r>
            <w:proofErr w:type="spellStart"/>
            <w:r>
              <w:t>f_EUTRA_NR_SendCoOrd</w:t>
            </w:r>
            <w:proofErr w:type="spellEnd"/>
            <w:r>
              <w:t>(</w:t>
            </w:r>
            <w:proofErr w:type="spellStart"/>
            <w:r>
              <w:t>NR,cms_EUTRA_NR_Trigger</w:t>
            </w:r>
            <w:proofErr w:type="spellEnd"/>
            <w:r>
              <w:t>);//@sic R5s220567 sic@</w:t>
            </w:r>
          </w:p>
          <w:p w14:paraId="76C854F1" w14:textId="77777777" w:rsidR="006E6FC1" w:rsidRDefault="006E6FC1" w:rsidP="003E4224">
            <w:pPr>
              <w:ind w:firstLine="195"/>
            </w:pPr>
            <w:r>
              <w:t xml:space="preserve">      }</w:t>
            </w:r>
          </w:p>
        </w:tc>
      </w:tr>
    </w:tbl>
    <w:p w14:paraId="1D100A1B" w14:textId="77777777" w:rsidR="006E6FC1" w:rsidRPr="00441AF6" w:rsidRDefault="006E6FC1" w:rsidP="006E6FC1">
      <w:pPr>
        <w:rPr>
          <w:rFonts w:eastAsia="Calibri"/>
          <w:lang w:val="en-US"/>
        </w:rPr>
      </w:pPr>
    </w:p>
    <w:p w14:paraId="0B606662" w14:textId="77777777" w:rsidR="006E6FC1" w:rsidRPr="00744877" w:rsidRDefault="006E6FC1" w:rsidP="006E6FC1">
      <w:pPr>
        <w:rPr>
          <w:rFonts w:ascii="Calibri" w:hAnsi="Calibri" w:cs="Calibri"/>
          <w:b/>
          <w:bCs/>
          <w:sz w:val="22"/>
          <w:szCs w:val="22"/>
          <w:lang w:val="en-US"/>
        </w:rPr>
      </w:pPr>
      <w:r w:rsidRPr="00744877">
        <w:rPr>
          <w:b/>
          <w:bCs/>
          <w:lang w:val="en-US"/>
        </w:rPr>
        <w:t>After Change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19"/>
      </w:tblGrid>
      <w:tr w:rsidR="006E6FC1" w14:paraId="010E0377" w14:textId="77777777" w:rsidTr="003E4224">
        <w:tc>
          <w:tcPr>
            <w:tcW w:w="9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447667" w14:textId="77777777" w:rsidR="006E6FC1" w:rsidRDefault="006E6FC1" w:rsidP="003E4224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>function fl_TC_7_1_3_5_2_EUTRA_TestBody()runs on EUTRA_5GS_PTC</w:t>
            </w:r>
          </w:p>
          <w:p w14:paraId="397EF4C2" w14:textId="77777777" w:rsidR="006E6FC1" w:rsidRDefault="006E6FC1" w:rsidP="003E4224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{</w:t>
            </w:r>
          </w:p>
          <w:p w14:paraId="568077D0" w14:textId="77777777" w:rsidR="006E6FC1" w:rsidRDefault="006E6FC1" w:rsidP="003E4224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//@siclog "Step 0B" </w:t>
            </w:r>
            <w:proofErr w:type="spellStart"/>
            <w:r>
              <w:rPr>
                <w:lang w:eastAsia="zh-CN"/>
              </w:rPr>
              <w:t>siclog</w:t>
            </w:r>
            <w:proofErr w:type="spellEnd"/>
            <w:r>
              <w:rPr>
                <w:lang w:eastAsia="zh-CN"/>
              </w:rPr>
              <w:t>@</w:t>
            </w:r>
          </w:p>
          <w:p w14:paraId="19814F64" w14:textId="77777777" w:rsidR="006E6FC1" w:rsidRDefault="006E6FC1" w:rsidP="003E4224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 xml:space="preserve">   f_EUTRA38_508_ENDC_Reconfiguration (eutra_Cell1, </w:t>
            </w:r>
            <w:proofErr w:type="spellStart"/>
            <w:r>
              <w:rPr>
                <w:lang w:eastAsia="zh-CN"/>
              </w:rPr>
              <w:t>RBConfig_Only</w:t>
            </w:r>
            <w:proofErr w:type="spellEnd"/>
            <w:r>
              <w:rPr>
                <w:lang w:eastAsia="zh-CN"/>
              </w:rPr>
              <w:t>); //@sic R5-204426 sic@</w:t>
            </w:r>
          </w:p>
          <w:p w14:paraId="10CF673A" w14:textId="77777777" w:rsidR="006E6FC1" w:rsidRDefault="006E6FC1" w:rsidP="003E4224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</w:t>
            </w:r>
            <w:proofErr w:type="spellStart"/>
            <w:r>
              <w:rPr>
                <w:lang w:eastAsia="zh-CN"/>
              </w:rPr>
              <w:t>f_EUTRA_NR_SendCoOrd</w:t>
            </w:r>
            <w:proofErr w:type="spellEnd"/>
            <w:r>
              <w:rPr>
                <w:lang w:eastAsia="zh-CN"/>
              </w:rPr>
              <w:t>(</w:t>
            </w:r>
            <w:proofErr w:type="spellStart"/>
            <w:r>
              <w:rPr>
                <w:lang w:eastAsia="zh-CN"/>
              </w:rPr>
              <w:t>NR,cms_EUTRA_NR_Trigger</w:t>
            </w:r>
            <w:proofErr w:type="spellEnd"/>
            <w:r>
              <w:rPr>
                <w:lang w:eastAsia="zh-CN"/>
              </w:rPr>
              <w:t>);//@sic R5s220567 sic@</w:t>
            </w:r>
          </w:p>
          <w:p w14:paraId="7FB7E2E0" w14:textId="77777777" w:rsidR="006E6FC1" w:rsidRDefault="006E6FC1" w:rsidP="003E4224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//@siclog "Step 2B" </w:t>
            </w:r>
            <w:proofErr w:type="spellStart"/>
            <w:r>
              <w:rPr>
                <w:lang w:eastAsia="zh-CN"/>
              </w:rPr>
              <w:t>siclog</w:t>
            </w:r>
            <w:proofErr w:type="spellEnd"/>
            <w:r>
              <w:rPr>
                <w:lang w:eastAsia="zh-CN"/>
              </w:rPr>
              <w:t>@</w:t>
            </w:r>
          </w:p>
          <w:p w14:paraId="4C879E2A" w14:textId="77777777" w:rsidR="006E6FC1" w:rsidRDefault="006E6FC1" w:rsidP="003E4224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f_EUTRA38_508_ENDC_Reconfiguration (eutra_Cell1, </w:t>
            </w:r>
            <w:proofErr w:type="spellStart"/>
            <w:r>
              <w:rPr>
                <w:lang w:eastAsia="zh-CN"/>
              </w:rPr>
              <w:t>RBConfig_Only</w:t>
            </w:r>
            <w:proofErr w:type="spellEnd"/>
            <w:r>
              <w:rPr>
                <w:lang w:eastAsia="zh-CN"/>
              </w:rPr>
              <w:t>); //@sic R5-220641 sic@</w:t>
            </w:r>
          </w:p>
          <w:p w14:paraId="09CB9597" w14:textId="77777777" w:rsidR="006E6FC1" w:rsidRDefault="006E6FC1" w:rsidP="003E4224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</w:t>
            </w:r>
            <w:proofErr w:type="spellStart"/>
            <w:r>
              <w:rPr>
                <w:lang w:eastAsia="zh-CN"/>
              </w:rPr>
              <w:t>f_EUTRA_NR_SendCoOrd</w:t>
            </w:r>
            <w:proofErr w:type="spellEnd"/>
            <w:r>
              <w:rPr>
                <w:lang w:eastAsia="zh-CN"/>
              </w:rPr>
              <w:t>(</w:t>
            </w:r>
            <w:proofErr w:type="spellStart"/>
            <w:r>
              <w:rPr>
                <w:lang w:eastAsia="zh-CN"/>
              </w:rPr>
              <w:t>NR,cms_EUTRA_NR_Trigger</w:t>
            </w:r>
            <w:proofErr w:type="spellEnd"/>
            <w:r>
              <w:rPr>
                <w:lang w:eastAsia="zh-CN"/>
              </w:rPr>
              <w:t>);//@sic R5s220567 sic@</w:t>
            </w:r>
          </w:p>
          <w:p w14:paraId="62367DA6" w14:textId="77777777" w:rsidR="006E6FC1" w:rsidRDefault="006E6FC1" w:rsidP="003E4224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//@siclog "Step 6" </w:t>
            </w:r>
            <w:proofErr w:type="spellStart"/>
            <w:r>
              <w:rPr>
                <w:lang w:eastAsia="zh-CN"/>
              </w:rPr>
              <w:t>siclog</w:t>
            </w:r>
            <w:proofErr w:type="spellEnd"/>
            <w:r>
              <w:rPr>
                <w:lang w:eastAsia="zh-CN"/>
              </w:rPr>
              <w:t>@</w:t>
            </w:r>
          </w:p>
          <w:p w14:paraId="5F7F2132" w14:textId="77777777" w:rsidR="006E6FC1" w:rsidRDefault="006E6FC1" w:rsidP="003E4224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f_EUTRA38_508_ENDC_Reconfiguration (eutra_Cell1, </w:t>
            </w:r>
            <w:proofErr w:type="spellStart"/>
            <w:r>
              <w:rPr>
                <w:lang w:eastAsia="zh-CN"/>
              </w:rPr>
              <w:t>RBConfig_Only</w:t>
            </w:r>
            <w:proofErr w:type="spellEnd"/>
            <w:r>
              <w:rPr>
                <w:lang w:eastAsia="zh-CN"/>
              </w:rPr>
              <w:t>); //@sic R5-220641 sic@</w:t>
            </w:r>
          </w:p>
          <w:p w14:paraId="2B29577A" w14:textId="77777777" w:rsidR="006E6FC1" w:rsidRDefault="006E6FC1" w:rsidP="003E4224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</w:t>
            </w:r>
            <w:proofErr w:type="spellStart"/>
            <w:r>
              <w:rPr>
                <w:lang w:eastAsia="zh-CN"/>
              </w:rPr>
              <w:t>f_EUTRA_NR_SendCoOrd</w:t>
            </w:r>
            <w:proofErr w:type="spellEnd"/>
            <w:r>
              <w:rPr>
                <w:lang w:eastAsia="zh-CN"/>
              </w:rPr>
              <w:t>(</w:t>
            </w:r>
            <w:proofErr w:type="spellStart"/>
            <w:r>
              <w:rPr>
                <w:lang w:eastAsia="zh-CN"/>
              </w:rPr>
              <w:t>NR,cms_EUTRA_NR_Trigger</w:t>
            </w:r>
            <w:proofErr w:type="spellEnd"/>
            <w:r>
              <w:rPr>
                <w:lang w:eastAsia="zh-CN"/>
              </w:rPr>
              <w:t>);//@sic R5s220567 sic@</w:t>
            </w:r>
          </w:p>
          <w:p w14:paraId="6C0DB4C4" w14:textId="77777777" w:rsidR="006E6FC1" w:rsidRDefault="006E6FC1" w:rsidP="003E4224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</w:t>
            </w:r>
            <w:proofErr w:type="spellStart"/>
            <w:r w:rsidRPr="00273DEC">
              <w:rPr>
                <w:highlight w:val="yellow"/>
                <w:lang w:eastAsia="zh-CN"/>
              </w:rPr>
              <w:t>f_EUTRA_NR_WaitForCoOrd_Trigger</w:t>
            </w:r>
            <w:proofErr w:type="spellEnd"/>
            <w:r w:rsidRPr="00273DEC">
              <w:rPr>
                <w:highlight w:val="yellow"/>
                <w:lang w:eastAsia="zh-CN"/>
              </w:rPr>
              <w:t>(NR);</w:t>
            </w:r>
          </w:p>
          <w:p w14:paraId="64DCAE0D" w14:textId="77777777" w:rsidR="006E6FC1" w:rsidRDefault="006E6FC1" w:rsidP="003E4224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}</w:t>
            </w:r>
          </w:p>
        </w:tc>
      </w:tr>
    </w:tbl>
    <w:p w14:paraId="11A79E70" w14:textId="77777777" w:rsidR="006E6FC1" w:rsidRDefault="006E6FC1" w:rsidP="006E6FC1">
      <w:pPr>
        <w:keepNext/>
        <w:keepLines/>
        <w:spacing w:before="180"/>
        <w:outlineLvl w:val="1"/>
        <w:rPr>
          <w:lang w:val="en-US" w:eastAsia="en-GB"/>
        </w:rPr>
      </w:pPr>
    </w:p>
    <w:p w14:paraId="6675D6A0" w14:textId="77777777" w:rsidR="006E6FC1" w:rsidRPr="00441AF6" w:rsidRDefault="006E6FC1" w:rsidP="006E6FC1">
      <w:pPr>
        <w:rPr>
          <w:rFonts w:eastAsia="Calibri"/>
          <w:lang w:val="en-US"/>
        </w:rPr>
      </w:pPr>
    </w:p>
    <w:p w14:paraId="42ACC11D" w14:textId="77777777" w:rsidR="006E6FC1" w:rsidRDefault="006E6FC1" w:rsidP="00DC7A19"/>
    <w:sectPr w:rsidR="006E6FC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F3B416" w14:textId="77777777" w:rsidR="003A572C" w:rsidRDefault="003A572C">
      <w:r>
        <w:separator/>
      </w:r>
    </w:p>
  </w:endnote>
  <w:endnote w:type="continuationSeparator" w:id="0">
    <w:p w14:paraId="31183552" w14:textId="77777777" w:rsidR="003A572C" w:rsidRDefault="003A57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Arial Unicode MS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A805B9" w14:textId="77777777" w:rsidR="003A572C" w:rsidRDefault="003A572C">
      <w:r>
        <w:separator/>
      </w:r>
    </w:p>
  </w:footnote>
  <w:footnote w:type="continuationSeparator" w:id="0">
    <w:p w14:paraId="27B0A14C" w14:textId="77777777" w:rsidR="003A572C" w:rsidRDefault="003A57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941D6"/>
    <w:multiLevelType w:val="hybridMultilevel"/>
    <w:tmpl w:val="4D7C149C"/>
    <w:lvl w:ilvl="0" w:tplc="1EFC0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5263188"/>
    <w:multiLevelType w:val="hybridMultilevel"/>
    <w:tmpl w:val="5EF67F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F45064"/>
    <w:multiLevelType w:val="hybridMultilevel"/>
    <w:tmpl w:val="57083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5E421D"/>
    <w:multiLevelType w:val="hybridMultilevel"/>
    <w:tmpl w:val="5184BD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AD67CC"/>
    <w:multiLevelType w:val="hybridMultilevel"/>
    <w:tmpl w:val="FD16CD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2148781E"/>
    <w:multiLevelType w:val="hybridMultilevel"/>
    <w:tmpl w:val="87123F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27005B"/>
    <w:multiLevelType w:val="hybridMultilevel"/>
    <w:tmpl w:val="ACE43F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49741CF6"/>
    <w:multiLevelType w:val="hybridMultilevel"/>
    <w:tmpl w:val="7046BA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103B10"/>
    <w:multiLevelType w:val="hybridMultilevel"/>
    <w:tmpl w:val="2132F1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C8416D"/>
    <w:multiLevelType w:val="hybridMultilevel"/>
    <w:tmpl w:val="E7FA28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090D21"/>
    <w:multiLevelType w:val="hybridMultilevel"/>
    <w:tmpl w:val="27425A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E2365C"/>
    <w:multiLevelType w:val="hybridMultilevel"/>
    <w:tmpl w:val="92D2F14C"/>
    <w:lvl w:ilvl="0" w:tplc="0F4C31C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7DD947E2"/>
    <w:multiLevelType w:val="hybridMultilevel"/>
    <w:tmpl w:val="EFDA42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8"/>
  </w:num>
  <w:num w:numId="5">
    <w:abstractNumId w:val="0"/>
  </w:num>
  <w:num w:numId="6">
    <w:abstractNumId w:val="13"/>
  </w:num>
  <w:num w:numId="7">
    <w:abstractNumId w:val="10"/>
  </w:num>
  <w:num w:numId="8">
    <w:abstractNumId w:val="9"/>
  </w:num>
  <w:num w:numId="9">
    <w:abstractNumId w:val="14"/>
  </w:num>
  <w:num w:numId="10">
    <w:abstractNumId w:val="2"/>
  </w:num>
  <w:num w:numId="11">
    <w:abstractNumId w:val="4"/>
  </w:num>
  <w:num w:numId="12">
    <w:abstractNumId w:val="7"/>
  </w:num>
  <w:num w:numId="13">
    <w:abstractNumId w:val="1"/>
  </w:num>
  <w:num w:numId="14">
    <w:abstractNumId w:val="12"/>
  </w:num>
  <w:num w:numId="15">
    <w:abstractNumId w:val="3"/>
  </w:num>
  <w:num w:numId="16">
    <w:abstractNumId w:val="6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D89"/>
    <w:rsid w:val="00010FCE"/>
    <w:rsid w:val="00012992"/>
    <w:rsid w:val="00015963"/>
    <w:rsid w:val="00022E4A"/>
    <w:rsid w:val="000755C9"/>
    <w:rsid w:val="00090A0D"/>
    <w:rsid w:val="000A5DF8"/>
    <w:rsid w:val="000A6394"/>
    <w:rsid w:val="000B7FED"/>
    <w:rsid w:val="000C038A"/>
    <w:rsid w:val="000C2205"/>
    <w:rsid w:val="000C594D"/>
    <w:rsid w:val="000C6598"/>
    <w:rsid w:val="000C79AB"/>
    <w:rsid w:val="000D0AA1"/>
    <w:rsid w:val="000D44B3"/>
    <w:rsid w:val="000D6632"/>
    <w:rsid w:val="000E2318"/>
    <w:rsid w:val="000E5B4E"/>
    <w:rsid w:val="001113BD"/>
    <w:rsid w:val="00145D43"/>
    <w:rsid w:val="00172233"/>
    <w:rsid w:val="00175179"/>
    <w:rsid w:val="00183F49"/>
    <w:rsid w:val="0018700F"/>
    <w:rsid w:val="00192C46"/>
    <w:rsid w:val="001A08B3"/>
    <w:rsid w:val="001A7B60"/>
    <w:rsid w:val="001B52F0"/>
    <w:rsid w:val="001B767B"/>
    <w:rsid w:val="001B7A65"/>
    <w:rsid w:val="001E2565"/>
    <w:rsid w:val="001E41F3"/>
    <w:rsid w:val="001E790C"/>
    <w:rsid w:val="002034C2"/>
    <w:rsid w:val="0021430A"/>
    <w:rsid w:val="00242E5E"/>
    <w:rsid w:val="0026004D"/>
    <w:rsid w:val="002640DD"/>
    <w:rsid w:val="0026560F"/>
    <w:rsid w:val="00275D12"/>
    <w:rsid w:val="00280C49"/>
    <w:rsid w:val="00284FEB"/>
    <w:rsid w:val="002860C4"/>
    <w:rsid w:val="002A58AB"/>
    <w:rsid w:val="002B48E4"/>
    <w:rsid w:val="002B5741"/>
    <w:rsid w:val="002E472E"/>
    <w:rsid w:val="00303144"/>
    <w:rsid w:val="00305409"/>
    <w:rsid w:val="003103B5"/>
    <w:rsid w:val="003156FB"/>
    <w:rsid w:val="0032322D"/>
    <w:rsid w:val="0035396C"/>
    <w:rsid w:val="003609EF"/>
    <w:rsid w:val="0036231A"/>
    <w:rsid w:val="00365645"/>
    <w:rsid w:val="003667E5"/>
    <w:rsid w:val="0037269D"/>
    <w:rsid w:val="00374DD4"/>
    <w:rsid w:val="003828FB"/>
    <w:rsid w:val="003A572C"/>
    <w:rsid w:val="003C15E3"/>
    <w:rsid w:val="003C1984"/>
    <w:rsid w:val="003C70D3"/>
    <w:rsid w:val="003C7EE9"/>
    <w:rsid w:val="003D1F89"/>
    <w:rsid w:val="003E1A36"/>
    <w:rsid w:val="003E4623"/>
    <w:rsid w:val="00401F65"/>
    <w:rsid w:val="00410371"/>
    <w:rsid w:val="004242F1"/>
    <w:rsid w:val="00434123"/>
    <w:rsid w:val="0046272D"/>
    <w:rsid w:val="00480EFE"/>
    <w:rsid w:val="004904C4"/>
    <w:rsid w:val="00494371"/>
    <w:rsid w:val="004B75B7"/>
    <w:rsid w:val="004C71BC"/>
    <w:rsid w:val="00511C6D"/>
    <w:rsid w:val="00513610"/>
    <w:rsid w:val="005141D9"/>
    <w:rsid w:val="0051580D"/>
    <w:rsid w:val="005200AB"/>
    <w:rsid w:val="005330C6"/>
    <w:rsid w:val="00547111"/>
    <w:rsid w:val="005913A9"/>
    <w:rsid w:val="00592D74"/>
    <w:rsid w:val="005B2F31"/>
    <w:rsid w:val="005B76D2"/>
    <w:rsid w:val="005E2C44"/>
    <w:rsid w:val="00621188"/>
    <w:rsid w:val="006257ED"/>
    <w:rsid w:val="00653DE4"/>
    <w:rsid w:val="00665C47"/>
    <w:rsid w:val="00684743"/>
    <w:rsid w:val="00684BAA"/>
    <w:rsid w:val="00695808"/>
    <w:rsid w:val="006A0452"/>
    <w:rsid w:val="006A0BBF"/>
    <w:rsid w:val="006B46FB"/>
    <w:rsid w:val="006D5593"/>
    <w:rsid w:val="006E21FB"/>
    <w:rsid w:val="006E6FC1"/>
    <w:rsid w:val="006F0E74"/>
    <w:rsid w:val="00702E2B"/>
    <w:rsid w:val="00711669"/>
    <w:rsid w:val="00714985"/>
    <w:rsid w:val="00726E85"/>
    <w:rsid w:val="00743FD0"/>
    <w:rsid w:val="00744877"/>
    <w:rsid w:val="00745C21"/>
    <w:rsid w:val="0074764B"/>
    <w:rsid w:val="007649AE"/>
    <w:rsid w:val="00775C74"/>
    <w:rsid w:val="00783CAF"/>
    <w:rsid w:val="00785AFF"/>
    <w:rsid w:val="00792342"/>
    <w:rsid w:val="007977A8"/>
    <w:rsid w:val="007A20AF"/>
    <w:rsid w:val="007A4A7B"/>
    <w:rsid w:val="007B1498"/>
    <w:rsid w:val="007B512A"/>
    <w:rsid w:val="007C2097"/>
    <w:rsid w:val="007D6A07"/>
    <w:rsid w:val="007F7259"/>
    <w:rsid w:val="008040A8"/>
    <w:rsid w:val="00807A24"/>
    <w:rsid w:val="008279FA"/>
    <w:rsid w:val="0083785A"/>
    <w:rsid w:val="008466B8"/>
    <w:rsid w:val="008626E7"/>
    <w:rsid w:val="00867A79"/>
    <w:rsid w:val="00870EE7"/>
    <w:rsid w:val="008863B9"/>
    <w:rsid w:val="008A45A6"/>
    <w:rsid w:val="008C044C"/>
    <w:rsid w:val="008C6828"/>
    <w:rsid w:val="008D3CCC"/>
    <w:rsid w:val="008D4170"/>
    <w:rsid w:val="008F3789"/>
    <w:rsid w:val="008F686C"/>
    <w:rsid w:val="009148DE"/>
    <w:rsid w:val="0093083B"/>
    <w:rsid w:val="009374D1"/>
    <w:rsid w:val="00941E30"/>
    <w:rsid w:val="009453AA"/>
    <w:rsid w:val="0095746E"/>
    <w:rsid w:val="009733F1"/>
    <w:rsid w:val="009777D9"/>
    <w:rsid w:val="009912E7"/>
    <w:rsid w:val="00991B88"/>
    <w:rsid w:val="009A5753"/>
    <w:rsid w:val="009A579D"/>
    <w:rsid w:val="009B1DDE"/>
    <w:rsid w:val="009C6508"/>
    <w:rsid w:val="009C7678"/>
    <w:rsid w:val="009D2DF8"/>
    <w:rsid w:val="009E3297"/>
    <w:rsid w:val="009F01C8"/>
    <w:rsid w:val="009F45F0"/>
    <w:rsid w:val="009F719E"/>
    <w:rsid w:val="009F734F"/>
    <w:rsid w:val="00A12EAC"/>
    <w:rsid w:val="00A16706"/>
    <w:rsid w:val="00A22FB8"/>
    <w:rsid w:val="00A246B6"/>
    <w:rsid w:val="00A30C1F"/>
    <w:rsid w:val="00A44149"/>
    <w:rsid w:val="00A47E70"/>
    <w:rsid w:val="00A50CF0"/>
    <w:rsid w:val="00A5389F"/>
    <w:rsid w:val="00A70CE7"/>
    <w:rsid w:val="00A72630"/>
    <w:rsid w:val="00A7671C"/>
    <w:rsid w:val="00A80168"/>
    <w:rsid w:val="00A84249"/>
    <w:rsid w:val="00AA2CBC"/>
    <w:rsid w:val="00AA67EB"/>
    <w:rsid w:val="00AC4CF7"/>
    <w:rsid w:val="00AC5820"/>
    <w:rsid w:val="00AD1CD8"/>
    <w:rsid w:val="00AE518C"/>
    <w:rsid w:val="00AF5186"/>
    <w:rsid w:val="00B0233C"/>
    <w:rsid w:val="00B258BB"/>
    <w:rsid w:val="00B31734"/>
    <w:rsid w:val="00B328F2"/>
    <w:rsid w:val="00B54BAF"/>
    <w:rsid w:val="00B67B97"/>
    <w:rsid w:val="00B7489A"/>
    <w:rsid w:val="00B85CB9"/>
    <w:rsid w:val="00B968C8"/>
    <w:rsid w:val="00BA3EC5"/>
    <w:rsid w:val="00BA51D9"/>
    <w:rsid w:val="00BB0346"/>
    <w:rsid w:val="00BB5441"/>
    <w:rsid w:val="00BB5DFC"/>
    <w:rsid w:val="00BC2495"/>
    <w:rsid w:val="00BD279D"/>
    <w:rsid w:val="00BD4675"/>
    <w:rsid w:val="00BD6BB8"/>
    <w:rsid w:val="00BE43C5"/>
    <w:rsid w:val="00C35AF3"/>
    <w:rsid w:val="00C66BA2"/>
    <w:rsid w:val="00C74795"/>
    <w:rsid w:val="00C86676"/>
    <w:rsid w:val="00C870F6"/>
    <w:rsid w:val="00C95985"/>
    <w:rsid w:val="00CA4B98"/>
    <w:rsid w:val="00CB2E47"/>
    <w:rsid w:val="00CB6EE4"/>
    <w:rsid w:val="00CC2278"/>
    <w:rsid w:val="00CC44C2"/>
    <w:rsid w:val="00CC5026"/>
    <w:rsid w:val="00CC68D0"/>
    <w:rsid w:val="00CE14C9"/>
    <w:rsid w:val="00CF0A0B"/>
    <w:rsid w:val="00CF1EF1"/>
    <w:rsid w:val="00D00D8E"/>
    <w:rsid w:val="00D03F9A"/>
    <w:rsid w:val="00D06D51"/>
    <w:rsid w:val="00D24991"/>
    <w:rsid w:val="00D30110"/>
    <w:rsid w:val="00D42F10"/>
    <w:rsid w:val="00D50255"/>
    <w:rsid w:val="00D624D1"/>
    <w:rsid w:val="00D66520"/>
    <w:rsid w:val="00D74B7A"/>
    <w:rsid w:val="00D80F81"/>
    <w:rsid w:val="00D84AE9"/>
    <w:rsid w:val="00D90741"/>
    <w:rsid w:val="00D943C3"/>
    <w:rsid w:val="00DA11E9"/>
    <w:rsid w:val="00DC1876"/>
    <w:rsid w:val="00DC4393"/>
    <w:rsid w:val="00DC64DC"/>
    <w:rsid w:val="00DC75E1"/>
    <w:rsid w:val="00DC7A19"/>
    <w:rsid w:val="00DE34CF"/>
    <w:rsid w:val="00E049DE"/>
    <w:rsid w:val="00E13F3D"/>
    <w:rsid w:val="00E20D6E"/>
    <w:rsid w:val="00E34898"/>
    <w:rsid w:val="00E42691"/>
    <w:rsid w:val="00E75843"/>
    <w:rsid w:val="00EB09B7"/>
    <w:rsid w:val="00EE7370"/>
    <w:rsid w:val="00EE7D7C"/>
    <w:rsid w:val="00F02DF8"/>
    <w:rsid w:val="00F0528C"/>
    <w:rsid w:val="00F16AA1"/>
    <w:rsid w:val="00F25D98"/>
    <w:rsid w:val="00F2700A"/>
    <w:rsid w:val="00F300FB"/>
    <w:rsid w:val="00F309BF"/>
    <w:rsid w:val="00F34F6A"/>
    <w:rsid w:val="00F62183"/>
    <w:rsid w:val="00F9407C"/>
    <w:rsid w:val="00FA50D2"/>
    <w:rsid w:val="00FA556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B2Char">
    <w:name w:val="B2 Char"/>
    <w:link w:val="B2"/>
    <w:qFormat/>
    <w:rsid w:val="00B7489A"/>
    <w:rPr>
      <w:rFonts w:ascii="Times New Roman" w:hAnsi="Times New Roman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A22FB8"/>
    <w:rPr>
      <w:rFonts w:ascii="Courier New" w:eastAsia="Times New Roman" w:hAnsi="Courier New" w:cs="Courier New"/>
      <w:sz w:val="20"/>
      <w:szCs w:val="20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F02DF8"/>
    <w:rPr>
      <w:rFonts w:ascii="Arial" w:hAnsi="Arial"/>
      <w:sz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D74B7A"/>
    <w:pPr>
      <w:ind w:left="720"/>
      <w:contextualSpacing/>
    </w:pPr>
  </w:style>
  <w:style w:type="character" w:customStyle="1" w:styleId="TALChar">
    <w:name w:val="TAL Char"/>
    <w:link w:val="TAL"/>
    <w:qFormat/>
    <w:locked/>
    <w:rsid w:val="00480EF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80EF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480EFE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2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5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815</TotalTime>
  <Pages>4</Pages>
  <Words>435</Words>
  <Characters>3887</Characters>
  <Application>Microsoft Office Word</Application>
  <DocSecurity>0</DocSecurity>
  <Lines>32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Shaun Harry</cp:lastModifiedBy>
  <cp:revision>70</cp:revision>
  <cp:lastPrinted>1900-01-01T08:00:00Z</cp:lastPrinted>
  <dcterms:created xsi:type="dcterms:W3CDTF">2022-04-15T19:39:00Z</dcterms:created>
  <dcterms:modified xsi:type="dcterms:W3CDTF">2022-06-23T11:04:00Z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