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533C7" w14:textId="77777777" w:rsidR="00CD5AE0" w:rsidRDefault="00CD5AE0" w:rsidP="00CD5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R5s220765</w:t>
      </w:r>
      <w:r>
        <w:rPr>
          <w:b/>
          <w:i/>
          <w:noProof/>
          <w:sz w:val="28"/>
        </w:rPr>
        <w:fldChar w:fldCharType="end"/>
      </w:r>
    </w:p>
    <w:p w14:paraId="20802366" w14:textId="77777777" w:rsidR="00CD5AE0" w:rsidRDefault="00CD5AE0" w:rsidP="00CD5A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AE0" w14:paraId="5AD7EF87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ACC2E" w14:textId="77777777" w:rsidR="00CD5AE0" w:rsidRDefault="00CD5AE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5AE0" w14:paraId="72E2EFD6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D00C3" w14:textId="77777777" w:rsidR="00CD5AE0" w:rsidRDefault="00CD5AE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AE0" w14:paraId="36D45669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7CB06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10EB01C4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0B03BA96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9C810" w14:textId="77777777" w:rsidR="00CD5AE0" w:rsidRPr="00410371" w:rsidRDefault="00CD5AE0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1CD0CC" w14:textId="77777777" w:rsidR="00CD5AE0" w:rsidRDefault="00CD5AE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30AC9" w14:textId="77777777" w:rsidR="00CD5AE0" w:rsidRPr="00410371" w:rsidRDefault="00CD5AE0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19157" w14:textId="77777777" w:rsidR="00CD5AE0" w:rsidRDefault="00CD5AE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1AC05" w14:textId="77777777" w:rsidR="00CD5AE0" w:rsidRPr="00410371" w:rsidRDefault="00CD5AE0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E10791" w14:textId="77777777" w:rsidR="00CD5AE0" w:rsidRDefault="00CD5AE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C3804" w14:textId="77777777" w:rsidR="00CD5AE0" w:rsidRPr="00410371" w:rsidRDefault="00CD5AE0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DD255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3EBB3F20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F6B7C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0E92CEA6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1889D" w14:textId="77777777" w:rsidR="00CD5AE0" w:rsidRPr="00F25D98" w:rsidRDefault="00CD5AE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AE0" w14:paraId="0FAF7E55" w14:textId="77777777" w:rsidTr="005A1558">
        <w:tc>
          <w:tcPr>
            <w:tcW w:w="9641" w:type="dxa"/>
            <w:gridSpan w:val="9"/>
          </w:tcPr>
          <w:p w14:paraId="310E6117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4796" w14:textId="77777777" w:rsidR="00CD5AE0" w:rsidRDefault="00CD5AE0" w:rsidP="00CD5A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AE0" w14:paraId="09B9EE94" w14:textId="77777777" w:rsidTr="005A1558">
        <w:tc>
          <w:tcPr>
            <w:tcW w:w="2835" w:type="dxa"/>
          </w:tcPr>
          <w:p w14:paraId="1F5D34FD" w14:textId="77777777" w:rsidR="00CD5AE0" w:rsidRDefault="00CD5AE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C68C2D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C7204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AECADC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937BC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BEAA8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6142F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13128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79C74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24E7A" w14:textId="77777777" w:rsidR="00CD5AE0" w:rsidRDefault="00CD5AE0" w:rsidP="00CD5A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AE0" w14:paraId="5E276D58" w14:textId="77777777" w:rsidTr="005A1558">
        <w:tc>
          <w:tcPr>
            <w:tcW w:w="9640" w:type="dxa"/>
            <w:gridSpan w:val="11"/>
          </w:tcPr>
          <w:p w14:paraId="1C896654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03FFAD5A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AB817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50C25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f_TC_7_3_4_2_7s_EUTRA</w:t>
            </w:r>
            <w:r>
              <w:fldChar w:fldCharType="end"/>
            </w:r>
          </w:p>
        </w:tc>
      </w:tr>
      <w:tr w:rsidR="00CD5AE0" w14:paraId="7A38EC1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2AA1B3C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6F7D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0220BBB4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74C56154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3B7D8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D5AE0" w14:paraId="5C66A1DB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CCDA0E3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1FCA9" w14:textId="509DD42D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5AE0" w14:paraId="5C57FA8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85C2CD1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03B19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54F532A5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632318E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A3F6BE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3DAEEA" w14:textId="77777777" w:rsidR="00CD5AE0" w:rsidRDefault="00CD5AE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C2351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D23D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2022-06-15</w:t>
            </w:r>
            <w:r>
              <w:rPr>
                <w:noProof/>
              </w:rPr>
              <w:fldChar w:fldCharType="end"/>
            </w:r>
          </w:p>
        </w:tc>
      </w:tr>
      <w:tr w:rsidR="00CD5AE0" w14:paraId="242D243A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5DA4BE87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E320A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4259D0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C5289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720AA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42D9A694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39252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380B" w14:textId="77777777" w:rsidR="00CD5AE0" w:rsidRDefault="00CD5AE0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FD955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17BD4" w14:textId="77777777" w:rsidR="00CD5AE0" w:rsidRDefault="00CD5AE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847DD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D5AE0" w14:paraId="2BCF8647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84592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1C8A8" w14:textId="77777777" w:rsidR="00CD5AE0" w:rsidRDefault="00CD5AE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ADF9" w14:textId="77777777" w:rsidR="00CD5AE0" w:rsidRDefault="00CD5AE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DF43C" w14:textId="77777777" w:rsidR="00CD5AE0" w:rsidRPr="007C2097" w:rsidRDefault="00CD5AE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5AE0" w14:paraId="297F7A94" w14:textId="77777777" w:rsidTr="005A1558">
        <w:tc>
          <w:tcPr>
            <w:tcW w:w="1843" w:type="dxa"/>
          </w:tcPr>
          <w:p w14:paraId="535F1B86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FB355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702E9964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E4A2D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7A7EA" w14:textId="77777777" w:rsidR="00CD5AE0" w:rsidRDefault="00CD5AE0" w:rsidP="00CD5AE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>Table 7.3.4.2.3.3-9</w:t>
            </w:r>
            <w:r>
              <w:rPr>
                <w:rFonts w:cs="Arial"/>
                <w:noProof/>
              </w:rPr>
              <w:t xml:space="preserve"> , at Step 4b1,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5A618F67" w14:textId="77777777" w:rsidR="00CD5AE0" w:rsidRDefault="00CD5AE0" w:rsidP="00CD5AE0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FC0529F" w14:textId="6BC742A0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f_TC_7_3_4_2_7s_EUTRA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>to be present, otherwise it throws a fail verdict.</w:t>
            </w:r>
          </w:p>
        </w:tc>
      </w:tr>
      <w:tr w:rsidR="00CD5AE0" w14:paraId="6FE80CE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F864B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FB38D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18BE133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BEBC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5F5A8" w14:textId="5653D6A8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 the implementation of </w:t>
            </w:r>
            <w:r w:rsidRPr="00905383">
              <w:rPr>
                <w:rFonts w:cs="Arial"/>
                <w:noProof/>
              </w:rPr>
              <w:t>function f_TC_7_3_4_2_7s_EUTRA</w:t>
            </w:r>
            <w:r>
              <w:rPr>
                <w:rFonts w:cs="Arial"/>
                <w:noProof/>
              </w:rPr>
              <w:t xml:space="preserve"> to be spec compliant as described above</w:t>
            </w:r>
          </w:p>
        </w:tc>
      </w:tr>
      <w:tr w:rsidR="00CD5AE0" w14:paraId="2AD9E99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D428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1D374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60DF5458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27D7B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7953" w14:textId="695EBF79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CD5AE0" w14:paraId="230F3080" w14:textId="77777777" w:rsidTr="005A1558">
        <w:tc>
          <w:tcPr>
            <w:tcW w:w="2694" w:type="dxa"/>
            <w:gridSpan w:val="2"/>
          </w:tcPr>
          <w:p w14:paraId="72B3A316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846B24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21BD855E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4720C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7FE24" w14:textId="72E479FE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7.3.4.2.7s</w:t>
            </w:r>
          </w:p>
        </w:tc>
      </w:tr>
      <w:tr w:rsidR="00CD5AE0" w14:paraId="34334D7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23C43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EE3BB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3A284E94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04BA4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91E4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3C453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7E96" w14:textId="77777777" w:rsidR="00CD5AE0" w:rsidRDefault="00CD5AE0" w:rsidP="00CD5A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849EA" w14:textId="77777777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4465FFD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B62ED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EEBCC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8D8D0" w14:textId="23E60FD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26607" w14:textId="77777777" w:rsidR="00CD5AE0" w:rsidRDefault="00CD5AE0" w:rsidP="00CD5A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0D270" w14:textId="51E19EE2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7367BC2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5676D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D8589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9071" w14:textId="4BFA6B2B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A1751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D5738" w14:textId="57992A74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146CD96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B43CB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B22A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3D2FE" w14:textId="60EE3613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23D08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1EF9" w14:textId="29FE82A0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7E2C4874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C0414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542B0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64CEEE31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48746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64917" w14:textId="77777777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AE0" w:rsidRPr="008863B9" w14:paraId="7EC673FA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4AAEF" w14:textId="77777777" w:rsidR="00CD5AE0" w:rsidRPr="008863B9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E8A8F" w14:textId="77777777" w:rsidR="00CD5AE0" w:rsidRPr="008863B9" w:rsidRDefault="00CD5AE0" w:rsidP="00CD5A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AE0" w14:paraId="2B0501E2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C2A8B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8DF8D" w14:textId="77777777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6AC40" w14:textId="77777777" w:rsidR="00CD5AE0" w:rsidRDefault="00CD5AE0" w:rsidP="00CD5AE0">
      <w:pPr>
        <w:rPr>
          <w:noProof/>
        </w:rPr>
      </w:pPr>
      <w:bookmarkStart w:id="0" w:name="_GoBack"/>
      <w:bookmarkEnd w:id="0"/>
    </w:p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11517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7FC039" w14:textId="4EFB89E4" w:rsidR="00905383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5383" w:rsidRPr="00B449ED">
        <w:rPr>
          <w:rFonts w:ascii="Arial" w:hAnsi="Arial" w:cs="Arial"/>
          <w:iCs/>
        </w:rPr>
        <w:t>Table of Contents</w:t>
      </w:r>
      <w:r w:rsidR="00905383">
        <w:tab/>
      </w:r>
      <w:r w:rsidR="00905383">
        <w:fldChar w:fldCharType="begin"/>
      </w:r>
      <w:r w:rsidR="00905383">
        <w:instrText xml:space="preserve"> PAGEREF _Toc106115179 \h </w:instrText>
      </w:r>
      <w:r w:rsidR="00905383">
        <w:fldChar w:fldCharType="separate"/>
      </w:r>
      <w:r w:rsidR="00905383">
        <w:t>2</w:t>
      </w:r>
      <w:r w:rsidR="00905383">
        <w:fldChar w:fldCharType="end"/>
      </w:r>
    </w:p>
    <w:p w14:paraId="76FE09DE" w14:textId="3978D1AB" w:rsidR="00905383" w:rsidRPr="00905383" w:rsidRDefault="00905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 xml:space="preserve">1.1 Correction to </w:t>
      </w:r>
      <w:r w:rsidRPr="00B449ED">
        <w:rPr>
          <w:rFonts w:cs="Arial"/>
        </w:rPr>
        <w:t>f_TC_7_3_4_2_7s_EUTRA</w:t>
      </w:r>
      <w:r>
        <w:tab/>
      </w:r>
      <w:r>
        <w:fldChar w:fldCharType="begin"/>
      </w:r>
      <w:r>
        <w:instrText xml:space="preserve"> PAGEREF _Toc106115180 \h </w:instrText>
      </w:r>
      <w:r>
        <w:fldChar w:fldCharType="separate"/>
      </w:r>
      <w:r>
        <w:t>2</w:t>
      </w:r>
      <w:r>
        <w:fldChar w:fldCharType="end"/>
      </w:r>
    </w:p>
    <w:p w14:paraId="400AA8A4" w14:textId="1B839F3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6AF5397E" w:rsidR="00365AD1" w:rsidRPr="009D0706" w:rsidRDefault="003E721B" w:rsidP="00E01387">
      <w:pPr>
        <w:pStyle w:val="Heading2"/>
        <w:ind w:left="0" w:firstLine="0"/>
      </w:pPr>
      <w:bookmarkStart w:id="2" w:name="_Toc106115180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905383" w:rsidRPr="005D0BE2">
        <w:rPr>
          <w:rFonts w:cs="Arial"/>
        </w:rPr>
        <w:t>f_TC_7_3_4_2_7s_EUTRA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54AF00C" w:rsidR="00365AD1" w:rsidRPr="00324DE3" w:rsidRDefault="0090538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05383">
              <w:rPr>
                <w:rFonts w:ascii="Arial" w:hAnsi="Arial" w:cs="Arial"/>
              </w:rPr>
              <w:t>f_TC_7_3_4_2_7s_EUTRA</w:t>
            </w:r>
          </w:p>
        </w:tc>
      </w:tr>
      <w:tr w:rsidR="00101917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083" w14:textId="77777777" w:rsidR="00905383" w:rsidRDefault="00905383" w:rsidP="0090538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>Table 7.3.4.2.3.3-9</w:t>
            </w:r>
            <w:r>
              <w:rPr>
                <w:rFonts w:cs="Arial"/>
                <w:noProof/>
              </w:rPr>
              <w:t xml:space="preserve"> , at Step 4b1,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40BF37DD" w14:textId="77777777" w:rsidR="00905383" w:rsidRDefault="00905383" w:rsidP="0090538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02CEDFF2" w:rsidR="00101917" w:rsidRPr="002B0BE5" w:rsidRDefault="00905383" w:rsidP="0090538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f_TC_7_3_4_2_7s_EUTRA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>to be present, otherwise it throws a fail verdict.</w:t>
            </w:r>
          </w:p>
        </w:tc>
      </w:tr>
      <w:tr w:rsidR="00101917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070965A8" w:rsidR="00101917" w:rsidRPr="002F31B2" w:rsidRDefault="00905383" w:rsidP="00101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905383">
              <w:rPr>
                <w:b/>
                <w:noProof/>
              </w:rPr>
              <w:t>or</w:t>
            </w:r>
            <w:r>
              <w:rPr>
                <w:noProof/>
              </w:rPr>
              <w:t xml:space="preserve"> to </w:t>
            </w:r>
            <w:r w:rsidRPr="00905383">
              <w:rPr>
                <w:b/>
                <w:noProof/>
              </w:rPr>
              <w:t xml:space="preserve">and </w:t>
            </w:r>
            <w:r>
              <w:rPr>
                <w:noProof/>
              </w:rPr>
              <w:t xml:space="preserve">in the if statement that checks the LPP Provide location information content. </w:t>
            </w:r>
          </w:p>
        </w:tc>
      </w:tr>
      <w:tr w:rsidR="00101917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571AA2EF" w:rsidR="00101917" w:rsidRPr="00795A32" w:rsidRDefault="00101917" w:rsidP="0010191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EUTRA_Positioning_Testcases.ttcn</w:t>
            </w:r>
            <w:proofErr w:type="spellEnd"/>
          </w:p>
        </w:tc>
      </w:tr>
      <w:tr w:rsidR="00101917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101917" w:rsidRDefault="00101917" w:rsidP="00101917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408F60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4b1"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56D4209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22F35930" w14:textId="77777777" w:rsidR="00905383" w:rsidRPr="007668B6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 </w:t>
      </w:r>
      <w:r w:rsidRPr="007668B6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>or</w:t>
      </w:r>
    </w:p>
    <w:p w14:paraId="6CB1447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679CE57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091B1A4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FCB39A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4b2"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626EC5A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4EA194B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7D35D1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2A80E8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4b3"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443427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1358AF6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4C4E182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B005A5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795B55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155A6AE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8C3DE6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D38285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0E70E61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R5-152149 sic@</w:t>
      </w:r>
    </w:p>
    <w:p w14:paraId="1C38526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7BD326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704340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5F1813D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>rmation_r9.a_gnss_ProvideLocationInformation.gnss_SignalMeasurementInformation.gnss_MeasurementList;  //@sic R5-198966 sic@</w:t>
      </w:r>
    </w:p>
    <w:p w14:paraId="39BCFB6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2204E33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308DEEE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7.3.4.2 Step 4b3");</w:t>
      </w:r>
    </w:p>
    <w:p w14:paraId="5011FA2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CB7019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73C4B9A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5D12ED3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3A22738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6B7C0A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626613F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0117DF8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E6921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77E31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4b4"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F47721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62F0F50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0F4B16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646597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63E3FC8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3C5BCB5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2895A67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EA701B8" w14:textId="19F392FC" w:rsidR="00324DE3" w:rsidRPr="00963DA4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7E05454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4b1"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4100DE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16F24CA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 and</w:t>
      </w:r>
    </w:p>
    <w:p w14:paraId="6872A40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110BEE8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11CA4AD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8A5205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4b2"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1D6C9C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7808A4A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7EA152B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DEF0B3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4b3"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68E745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4211A69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3A2FB94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3E4BA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8DD5AA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2EEB78A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A80A38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40DDAA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328A923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R5-152149 sic@</w:t>
      </w:r>
    </w:p>
    <w:p w14:paraId="0916FA8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195E4A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7E7101A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5059459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  //@sic R5-198966 sic@</w:t>
      </w:r>
    </w:p>
    <w:p w14:paraId="0BCFE80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42045E0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if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3C973EE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7.3.4.2 Step 4b3");</w:t>
      </w:r>
    </w:p>
    <w:p w14:paraId="1155FFE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B466F9F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4834FD8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33EF0AEC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7482C24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63B64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2755445F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0D2CC44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972DAD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6425E6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4b4"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B2C1EF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36AB934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F3E36E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0CD1E8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1818D60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0BD7416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5BF4E01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D779806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101917" w:rsidRPr="001019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287A8AA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20100B21" w:rsidR="00324DE3" w:rsidRPr="00061DA1" w:rsidRDefault="00324DE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C0BC3" w14:textId="77777777" w:rsidR="005A4E2E" w:rsidRDefault="005A4E2E">
      <w:r>
        <w:separator/>
      </w:r>
    </w:p>
  </w:endnote>
  <w:endnote w:type="continuationSeparator" w:id="0">
    <w:p w14:paraId="55C75CAC" w14:textId="77777777" w:rsidR="005A4E2E" w:rsidRDefault="005A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D7524" w14:textId="77777777" w:rsidR="005A4E2E" w:rsidRDefault="005A4E2E">
      <w:r>
        <w:separator/>
      </w:r>
    </w:p>
  </w:footnote>
  <w:footnote w:type="continuationSeparator" w:id="0">
    <w:p w14:paraId="59D95837" w14:textId="77777777" w:rsidR="005A4E2E" w:rsidRDefault="005A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3122"/>
    <w:rsid w:val="000F4C0F"/>
    <w:rsid w:val="00101917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3EF1"/>
    <w:rsid w:val="00547111"/>
    <w:rsid w:val="0057353E"/>
    <w:rsid w:val="00584005"/>
    <w:rsid w:val="0058550A"/>
    <w:rsid w:val="00585A9E"/>
    <w:rsid w:val="00592D74"/>
    <w:rsid w:val="005959BD"/>
    <w:rsid w:val="005A4E2E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30028"/>
    <w:rsid w:val="0073784E"/>
    <w:rsid w:val="00742153"/>
    <w:rsid w:val="00754554"/>
    <w:rsid w:val="0075576E"/>
    <w:rsid w:val="00760F43"/>
    <w:rsid w:val="00765E24"/>
    <w:rsid w:val="007668B6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D5AE0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47E0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783B"/>
    <w:rsid w:val="00F70C88"/>
    <w:rsid w:val="00F80452"/>
    <w:rsid w:val="00F829B4"/>
    <w:rsid w:val="00F91785"/>
    <w:rsid w:val="00F95CB2"/>
    <w:rsid w:val="00FA63CC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E29E-0275-4592-9204-7C268C3C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2022-06-15T08:22:00Z</dcterms:created>
  <dcterms:modified xsi:type="dcterms:W3CDTF">2022-06-15T08:22:00Z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