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F98BC9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9968A4">
        <w:fldChar w:fldCharType="begin"/>
      </w:r>
      <w:r w:rsidR="009968A4">
        <w:instrText xml:space="preserve"> DOCPROPERTY  Tdoc#  \* MERGEFORMAT </w:instrText>
      </w:r>
      <w:r w:rsidR="009968A4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9968A4">
        <w:rPr>
          <w:b/>
          <w:i/>
          <w:noProof/>
          <w:sz w:val="28"/>
        </w:rPr>
        <w:t>720</w:t>
      </w:r>
      <w:r w:rsidR="009968A4">
        <w:rPr>
          <w:b/>
          <w:i/>
          <w:noProof/>
          <w:sz w:val="28"/>
        </w:rPr>
        <w:fldChar w:fldCharType="end"/>
      </w:r>
    </w:p>
    <w:p w14:paraId="210A5493" w14:textId="77777777" w:rsidR="00745C21" w:rsidRDefault="009968A4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9968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576BCD">
              <w:rPr>
                <w:b/>
                <w:noProof/>
                <w:sz w:val="28"/>
              </w:rPr>
              <w:t>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83FE82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4C265D">
              <w:rPr>
                <w:b/>
                <w:noProof/>
                <w:sz w:val="28"/>
              </w:rPr>
              <w:t>9</w:t>
            </w:r>
            <w:r w:rsidR="0047211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70DE07" w:rsidR="001E41F3" w:rsidRPr="00745C21" w:rsidRDefault="009968A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60F03C" w:rsidR="001E41F3" w:rsidRPr="00410371" w:rsidRDefault="009968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</w:t>
            </w:r>
            <w:r w:rsidR="00576BCD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E54C2" w:rsidR="001E41F3" w:rsidRDefault="00472115" w:rsidP="00423AB6">
            <w:pPr>
              <w:pStyle w:val="CRCoverPage"/>
              <w:spacing w:after="0"/>
              <w:rPr>
                <w:noProof/>
              </w:rPr>
            </w:pPr>
            <w:r w:rsidRPr="00472115">
              <w:t>Addition of IMS NR5GC call control test case 7.24b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0FA0D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  <w:r w:rsidR="00435F04"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60F94" w:rsidR="001E41F3" w:rsidRDefault="001317C6" w:rsidP="000B166E">
            <w:pPr>
              <w:pStyle w:val="CRCoverPage"/>
              <w:spacing w:after="0"/>
              <w:rPr>
                <w:noProof/>
              </w:rPr>
            </w:pPr>
            <w:r>
              <w:t xml:space="preserve">TEI15_Test,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EE108E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A6056C">
              <w:rPr>
                <w:noProof/>
              </w:rPr>
              <w:t>03-</w:t>
            </w:r>
            <w:r w:rsidR="00472115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B1AD03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 w:rsidR="00435F04">
              <w:t>7.24</w:t>
            </w:r>
            <w:r w:rsidR="001317C6">
              <w:t>b</w:t>
            </w:r>
            <w:r w:rsidRPr="00576BCD">
              <w:t xml:space="preserve"> to 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1EE052D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D3275B">
              <w:t>test</w:t>
            </w:r>
            <w:r w:rsidR="00576BCD">
              <w:t xml:space="preserve"> case </w:t>
            </w:r>
            <w:r w:rsidR="00435F04">
              <w:t xml:space="preserve">7.24b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ABF3EB" w:rsidR="004D7D01" w:rsidRDefault="00435F04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7.24b</w:t>
            </w:r>
            <w:r w:rsidR="00576BCD">
              <w:rPr>
                <w:noProof/>
              </w:rPr>
              <w:t>.</w:t>
            </w:r>
            <w:r w:rsidR="004D7D01"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4DCB40" w:rsidR="004D7D01" w:rsidRDefault="001317C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7B2872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15BB61" w:rsidR="004D7D01" w:rsidRDefault="001317C6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66907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66744D" w14:textId="7802B2D4" w:rsidR="00B87CB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87CBD" w:rsidRPr="00851DFA">
        <w:rPr>
          <w:rFonts w:cs="Arial"/>
          <w:iCs/>
        </w:rPr>
        <w:t>Table of Contents</w:t>
      </w:r>
      <w:r w:rsidR="00B87CBD">
        <w:tab/>
      </w:r>
      <w:r w:rsidR="00B87CBD">
        <w:fldChar w:fldCharType="begin"/>
      </w:r>
      <w:r w:rsidR="00B87CBD">
        <w:instrText xml:space="preserve"> PAGEREF _Toc96690745 \h </w:instrText>
      </w:r>
      <w:r w:rsidR="00B87CBD">
        <w:fldChar w:fldCharType="separate"/>
      </w:r>
      <w:r w:rsidR="00B87CBD">
        <w:t>2</w:t>
      </w:r>
      <w:r w:rsidR="00B87CBD">
        <w:fldChar w:fldCharType="end"/>
      </w:r>
    </w:p>
    <w:p w14:paraId="32889C58" w14:textId="5AA0A051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_Toc96690746 \h </w:instrText>
      </w:r>
      <w:r>
        <w:fldChar w:fldCharType="separate"/>
      </w:r>
      <w:r>
        <w:t>3</w:t>
      </w:r>
      <w:r>
        <w:fldChar w:fldCharType="end"/>
      </w:r>
    </w:p>
    <w:p w14:paraId="3DE2A4CD" w14:textId="08DC31EE" w:rsidR="00B87CBD" w:rsidRDefault="00B87CB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51DF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51DF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_Toc96690747 \h </w:instrText>
      </w:r>
      <w:r>
        <w:fldChar w:fldCharType="separate"/>
      </w:r>
      <w:r>
        <w:t>3</w:t>
      </w:r>
      <w:r>
        <w:fldChar w:fldCharType="end"/>
      </w:r>
    </w:p>
    <w:p w14:paraId="3AD9153B" w14:textId="321FDF8C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_Toc96690748 \h </w:instrText>
      </w:r>
      <w:r>
        <w:fldChar w:fldCharType="separate"/>
      </w:r>
      <w:r>
        <w:t>3</w:t>
      </w:r>
      <w:r>
        <w:fldChar w:fldCharType="end"/>
      </w:r>
    </w:p>
    <w:p w14:paraId="35103A39" w14:textId="313C0BF6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_Toc96690749 \h </w:instrText>
      </w:r>
      <w:r>
        <w:fldChar w:fldCharType="separate"/>
      </w:r>
      <w:r>
        <w:t>3</w:t>
      </w:r>
      <w:r>
        <w:fldChar w:fldCharType="end"/>
      </w:r>
    </w:p>
    <w:p w14:paraId="4A96629D" w14:textId="60B75729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_Toc96690750 \h </w:instrText>
      </w:r>
      <w:r>
        <w:fldChar w:fldCharType="separate"/>
      </w:r>
      <w:r>
        <w:t>3</w:t>
      </w:r>
      <w:r>
        <w:fldChar w:fldCharType="end"/>
      </w:r>
    </w:p>
    <w:p w14:paraId="06520CF0" w14:textId="3BB810F6" w:rsidR="00B87CBD" w:rsidRDefault="00B87CB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51DF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51DFA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_Toc96690751 \h </w:instrText>
      </w:r>
      <w:r>
        <w:fldChar w:fldCharType="separate"/>
      </w:r>
      <w:r>
        <w:t>3</w:t>
      </w:r>
      <w:r>
        <w:fldChar w:fldCharType="end"/>
      </w:r>
    </w:p>
    <w:p w14:paraId="14C6F5E2" w14:textId="22F8541F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_Toc96690752 \h </w:instrText>
      </w:r>
      <w:r>
        <w:fldChar w:fldCharType="separate"/>
      </w:r>
      <w:r>
        <w:t>3</w:t>
      </w:r>
      <w:r>
        <w:fldChar w:fldCharType="end"/>
      </w:r>
    </w:p>
    <w:p w14:paraId="325A0C2F" w14:textId="2FD3966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6690746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24E8331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4B3A90">
        <w:rPr>
          <w:rFonts w:cs="Arial"/>
        </w:rPr>
        <w:t>7.24b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7FDD95C0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hyperlink r:id="rId13" w:history="1">
        <w:r w:rsidR="00435F04" w:rsidRPr="001E366A">
          <w:rPr>
            <w:rStyle w:val="Hyperlink"/>
            <w:rFonts w:cs="Arial"/>
            <w:b/>
            <w:lang w:eastAsia="ja-JP"/>
          </w:rPr>
          <w:t>shaun.harry@keysight.com</w:t>
        </w:r>
      </w:hyperlink>
    </w:p>
    <w:p w14:paraId="2697081B" w14:textId="0A9B72DA" w:rsidR="00435F04" w:rsidRDefault="00435F04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ab/>
      </w:r>
    </w:p>
    <w:p w14:paraId="254CFD84" w14:textId="77777777" w:rsidR="00435F04" w:rsidRPr="00435F04" w:rsidRDefault="00435F04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>
        <w:rPr>
          <w:rFonts w:cs="Arial"/>
          <w:b/>
          <w:lang w:eastAsia="ja-JP"/>
        </w:rPr>
        <w:tab/>
      </w:r>
      <w:r w:rsidRPr="00435F04">
        <w:rPr>
          <w:rFonts w:cs="Arial"/>
          <w:bCs/>
          <w:lang w:eastAsia="ja-JP"/>
        </w:rPr>
        <w:t>Ramakrishnan Thiruvathirai</w:t>
      </w:r>
    </w:p>
    <w:p w14:paraId="0891CC45" w14:textId="15A6712B" w:rsidR="00435F04" w:rsidRPr="00435F04" w:rsidRDefault="00435F04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 w:rsidRPr="00435F04">
        <w:rPr>
          <w:rFonts w:cs="Arial"/>
          <w:bCs/>
          <w:lang w:eastAsia="ja-JP"/>
        </w:rPr>
        <w:tab/>
        <w:t>ramakrishnan.thiruvathirai@rohde-schwarz.com</w:t>
      </w:r>
    </w:p>
    <w:p w14:paraId="54B0A3B6" w14:textId="77777777" w:rsidR="00435F04" w:rsidRPr="00662A05" w:rsidRDefault="00435F04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6690747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0598961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435F04">
        <w:rPr>
          <w:rFonts w:cs="Arial"/>
          <w:lang w:eastAsia="ja-JP"/>
        </w:rPr>
        <w:t>7.</w:t>
      </w:r>
      <w:r w:rsidR="00D4001A">
        <w:rPr>
          <w:rFonts w:cs="Arial"/>
          <w:lang w:eastAsia="ja-JP"/>
        </w:rPr>
        <w:t>2</w:t>
      </w:r>
      <w:r w:rsidR="00435F04">
        <w:rPr>
          <w:rFonts w:cs="Arial"/>
          <w:lang w:eastAsia="ja-JP"/>
        </w:rPr>
        <w:t>4b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51ED5F8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  <w:r w:rsidR="00435F04">
        <w:rPr>
          <w:rFonts w:cs="Arial"/>
          <w:lang w:eastAsia="ja-JP"/>
        </w:rPr>
        <w:t xml:space="preserve">, </w:t>
      </w:r>
      <w:r w:rsidR="00435F04" w:rsidRPr="00435F04">
        <w:rPr>
          <w:rFonts w:cs="Arial"/>
          <w:lang w:eastAsia="ja-JP"/>
        </w:rPr>
        <w:t>Rohde &amp; Schwarz 5G Protocol Conformance Test platform</w:t>
      </w:r>
    </w:p>
    <w:p w14:paraId="200AF2F0" w14:textId="0BBFD54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7D01" w:rsidRPr="004D7D01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6690748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9A698BF" w14:textId="77777777" w:rsidR="00435F04" w:rsidRDefault="00435F04" w:rsidP="00435F0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8401198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35F04" w14:paraId="10667897" w14:textId="77777777" w:rsidTr="00FC6025">
        <w:trPr>
          <w:trHeight w:val="447"/>
        </w:trPr>
        <w:tc>
          <w:tcPr>
            <w:tcW w:w="1985" w:type="dxa"/>
          </w:tcPr>
          <w:p w14:paraId="473EB8A5" w14:textId="77777777" w:rsidR="00435F04" w:rsidRDefault="00435F0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C3E62F0" w14:textId="6CB9CC23" w:rsidR="00435F04" w:rsidRPr="00D1406C" w:rsidRDefault="00435F04" w:rsidP="00FC6025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E87A0C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f_TC_7_24b_NR5GC_IMS1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()</w:t>
            </w:r>
          </w:p>
        </w:tc>
      </w:tr>
      <w:tr w:rsidR="00435F04" w14:paraId="1CA00266" w14:textId="77777777" w:rsidTr="00FC6025">
        <w:trPr>
          <w:trHeight w:val="452"/>
        </w:trPr>
        <w:tc>
          <w:tcPr>
            <w:tcW w:w="1985" w:type="dxa"/>
          </w:tcPr>
          <w:p w14:paraId="462D05CF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48449E94" w14:textId="28801EB2" w:rsidR="00435F04" w:rsidRPr="00E96A53" w:rsidRDefault="00435F04" w:rsidP="00435F04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The UE will deliver updated SDP Offer within PRACK after 183 Session Progress for the second dialognot currently handled by TTCN.</w:t>
            </w:r>
          </w:p>
          <w:p w14:paraId="562667C8" w14:textId="77777777" w:rsidR="00435F04" w:rsidRPr="00E96A53" w:rsidRDefault="00435F04" w:rsidP="00435F04">
            <w:pPr>
              <w:pStyle w:val="CRCoverPage"/>
              <w:spacing w:after="0"/>
              <w:ind w:left="72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40B62377" w14:textId="0F1FC93C" w:rsidR="00435F04" w:rsidRDefault="00435F04" w:rsidP="00D442EC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Current TTCN implementation is checking for the wrong callee contact URI fo</w:t>
            </w:r>
            <w:r w:rsidR="00770A40"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r</w:t>
            </w:r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 the second dialog.</w:t>
            </w:r>
          </w:p>
          <w:p w14:paraId="7A9AF5F3" w14:textId="77777777" w:rsidR="0014599D" w:rsidRDefault="0014599D" w:rsidP="0014599D">
            <w:pPr>
              <w:pStyle w:val="ListParagraph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5177C3AF" w14:textId="29FE1F8E" w:rsidR="0014599D" w:rsidRDefault="0014599D" w:rsidP="00D442EC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Following agreement of </w:t>
            </w:r>
            <w:r w:rsidRPr="0014599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R5-221475 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,</w:t>
            </w:r>
            <w:r w:rsidRPr="0014599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a</w:t>
            </w:r>
            <w:r w:rsidRPr="0014599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ccording to Table 7.24b.4.3-1 sess-id should be “1111111112”. </w:t>
            </w:r>
          </w:p>
          <w:p w14:paraId="26EA974B" w14:textId="77777777" w:rsidR="00E96A53" w:rsidRPr="00E96A53" w:rsidRDefault="00E96A53" w:rsidP="00E96A53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5639D2F3" w14:textId="567F05D5" w:rsidR="00770A40" w:rsidRPr="00E96A53" w:rsidRDefault="00770A40" w:rsidP="00435F04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At steps 30 and 31, according to the conformance requirement on receiving 200 OK the UE will send ACK and then immediately send BYE. These 2 messages can be sent with very little time separation, and if different transport protocols (TCP/UDP) are used then it is possible for the SS to deliver the messages to TTCN in the wrong order (BYE before ACK). </w:t>
            </w:r>
          </w:p>
          <w:p w14:paraId="40B166F2" w14:textId="77777777" w:rsidR="00770A40" w:rsidRPr="00E96A53" w:rsidRDefault="00770A40" w:rsidP="00770A40">
            <w:pPr>
              <w:pStyle w:val="CRCoverPage"/>
              <w:spacing w:after="0"/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</w:pPr>
          </w:p>
          <w:p w14:paraId="5F28BEFE" w14:textId="47DD96E7" w:rsidR="00435F04" w:rsidRDefault="00770A40" w:rsidP="00435F04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</w:pPr>
            <w:r w:rsidRPr="00E96A53"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  <w:t>Incorrect test case name is referenced in the dialog2 to-tag.</w:t>
            </w:r>
          </w:p>
          <w:p w14:paraId="78B64385" w14:textId="77777777" w:rsidR="0014599D" w:rsidRDefault="0014599D" w:rsidP="0014599D">
            <w:pPr>
              <w:pStyle w:val="ListParagraph"/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</w:pPr>
          </w:p>
          <w:p w14:paraId="1AF3093E" w14:textId="4B58D0CC" w:rsidR="0014599D" w:rsidRPr="00E96A53" w:rsidRDefault="0014599D" w:rsidP="00435F04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  <w:t>Incorrect step numer in prelinary pass verdict</w:t>
            </w:r>
          </w:p>
          <w:p w14:paraId="39340B3D" w14:textId="77777777" w:rsidR="00435F04" w:rsidRPr="00D1406C" w:rsidRDefault="00435F04" w:rsidP="00FC6025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</w:tc>
      </w:tr>
      <w:tr w:rsidR="00435F04" w14:paraId="3B4182DE" w14:textId="77777777" w:rsidTr="00FC6025">
        <w:tc>
          <w:tcPr>
            <w:tcW w:w="1985" w:type="dxa"/>
          </w:tcPr>
          <w:p w14:paraId="4188B15C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3408FA01" w14:textId="2E5243E5" w:rsidR="00435F04" w:rsidRDefault="00435F04" w:rsidP="00435F0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D1406C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SDP offer message check has been added in PRACK receive function</w:t>
            </w:r>
          </w:p>
          <w:p w14:paraId="25037692" w14:textId="12FD4507" w:rsidR="001317C6" w:rsidRPr="001317C6" w:rsidRDefault="001317C6" w:rsidP="001317C6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b/>
                <w:bCs/>
                <w:color w:val="323130"/>
                <w:sz w:val="22"/>
                <w:szCs w:val="22"/>
                <w:shd w:val="clear" w:color="auto" w:fill="FFFFFF"/>
              </w:rPr>
              <w:t xml:space="preserve">Note : 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An associated prose CR on 34.229-5 will be raised at RAN5#95</w:t>
            </w:r>
          </w:p>
          <w:p w14:paraId="55964C7A" w14:textId="77777777" w:rsidR="00770A40" w:rsidRPr="00D1406C" w:rsidRDefault="00770A40" w:rsidP="00770A40">
            <w:pPr>
              <w:pStyle w:val="CRCoverPage"/>
              <w:spacing w:after="0"/>
              <w:ind w:left="72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589D66A1" w14:textId="5A3B8F32" w:rsidR="0014599D" w:rsidRPr="0014599D" w:rsidRDefault="00435F04" w:rsidP="0014599D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D1406C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px_IMS_CalleeContactUri2 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has been passed </w:t>
            </w:r>
            <w:r w:rsidR="00770A40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to the function</w:t>
            </w:r>
            <w:r w:rsidR="00770A40" w:rsidRPr="00D1406C">
              <w:rPr>
                <w:rFonts w:ascii="Segoe UI" w:hAnsi="Segoe UI" w:cs="Segoe UI"/>
                <w:lang w:val="en-US" w:eastAsia="zh-CN"/>
              </w:rPr>
              <w:t xml:space="preserve">    f_IMS_MOCallSetup_Send200OK_ReceiveACK</w:t>
            </w:r>
            <w:r w:rsidR="00770A40">
              <w:rPr>
                <w:rFonts w:ascii="Segoe UI" w:hAnsi="Segoe UI" w:cs="Segoe UI"/>
                <w:lang w:val="en-US" w:eastAsia="zh-CN"/>
              </w:rPr>
              <w:t>() when checking for the 2</w:t>
            </w:r>
            <w:r w:rsidR="00770A40" w:rsidRPr="00770A40">
              <w:rPr>
                <w:rFonts w:ascii="Segoe UI" w:hAnsi="Segoe UI" w:cs="Segoe UI"/>
                <w:vertAlign w:val="superscript"/>
                <w:lang w:val="en-US" w:eastAsia="zh-CN"/>
              </w:rPr>
              <w:t>nd</w:t>
            </w:r>
            <w:r w:rsidR="00770A40">
              <w:rPr>
                <w:rFonts w:ascii="Segoe UI" w:hAnsi="Segoe UI" w:cs="Segoe UI"/>
                <w:lang w:val="en-US" w:eastAsia="zh-CN"/>
              </w:rPr>
              <w:t xml:space="preserve"> dialog.</w:t>
            </w:r>
          </w:p>
          <w:p w14:paraId="39F16694" w14:textId="77777777" w:rsidR="0014599D" w:rsidRDefault="0014599D" w:rsidP="0014599D">
            <w:pPr>
              <w:pStyle w:val="CRCoverPage"/>
              <w:spacing w:after="0"/>
              <w:ind w:left="72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35640C60" w14:textId="34D7E3FC" w:rsidR="0014599D" w:rsidRPr="0014599D" w:rsidRDefault="0014599D" w:rsidP="0014599D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U</w:t>
            </w:r>
            <w:r w:rsidRPr="0014599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pdated sess-id as per R5-221475 implementation.</w:t>
            </w:r>
          </w:p>
          <w:p w14:paraId="718BFC90" w14:textId="77777777" w:rsidR="00770A40" w:rsidRDefault="00770A40" w:rsidP="00770A40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5AF96E44" w14:textId="4FA9A000" w:rsidR="00435F04" w:rsidRPr="00770A40" w:rsidRDefault="00770A40" w:rsidP="00435F0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Allow TTCN to receive setps 30 and 31  (ACK and BYE) in any order. Parameter is passed to</w:t>
            </w:r>
            <w:r w:rsidRPr="00770A40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f_IMS_MOCallSetup_Send200OK_ReceiveACK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 to not handle ACK inside this function (see change 2)</w:t>
            </w:r>
          </w:p>
          <w:p w14:paraId="01BAD7FC" w14:textId="77777777" w:rsidR="00770A40" w:rsidRPr="00876A61" w:rsidRDefault="00770A40" w:rsidP="00770A40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03D8C85F" w14:textId="28ECD27E" w:rsidR="00435F04" w:rsidRPr="0014599D" w:rsidRDefault="00435F04" w:rsidP="00435F0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Corrected the </w:t>
            </w:r>
            <w:r w:rsidR="00770A40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to-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tag to </w:t>
            </w:r>
            <w:r w:rsidR="0014599D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represent 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</w:t>
            </w:r>
            <w:r w:rsidR="00770A40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the 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test case number</w:t>
            </w:r>
          </w:p>
          <w:p w14:paraId="1FD83C2B" w14:textId="77777777" w:rsidR="0014599D" w:rsidRDefault="0014599D" w:rsidP="0014599D">
            <w:pPr>
              <w:pStyle w:val="ListParagraph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093A6242" w14:textId="50DB7B8E" w:rsidR="0014599D" w:rsidRDefault="0014599D" w:rsidP="00435F0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Correct step number in verdict message.</w:t>
            </w:r>
          </w:p>
          <w:p w14:paraId="2E8B90DF" w14:textId="77777777" w:rsidR="00435F04" w:rsidRPr="00B54883" w:rsidRDefault="00435F04" w:rsidP="00FC6025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435F04" w14:paraId="0AE24333" w14:textId="77777777" w:rsidTr="00FC6025">
        <w:tc>
          <w:tcPr>
            <w:tcW w:w="1985" w:type="dxa"/>
          </w:tcPr>
          <w:p w14:paraId="5B465FE7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35DA1848" w14:textId="77777777" w:rsidR="00435F04" w:rsidRPr="00B54883" w:rsidRDefault="00435F04" w:rsidP="00FC6025">
            <w:pPr>
              <w:pStyle w:val="CRCoverPage"/>
              <w:spacing w:after="0"/>
            </w:pPr>
            <w:r w:rsidRPr="00E87A0C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IMS_NR5GC_CallControlTestcases.ttcn</w:t>
            </w:r>
          </w:p>
        </w:tc>
      </w:tr>
      <w:tr w:rsidR="00435F04" w14:paraId="67F98C76" w14:textId="77777777" w:rsidTr="00FC6025">
        <w:tc>
          <w:tcPr>
            <w:tcW w:w="1985" w:type="dxa"/>
          </w:tcPr>
          <w:p w14:paraId="2538A21E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8B02148" w14:textId="77777777" w:rsidR="00435F04" w:rsidRDefault="00435F04" w:rsidP="00FC6025">
            <w:pPr>
              <w:rPr>
                <w:rFonts w:ascii="Arial" w:hAnsi="Arial"/>
                <w:highlight w:val="cyan"/>
              </w:rPr>
            </w:pPr>
          </w:p>
        </w:tc>
      </w:tr>
    </w:tbl>
    <w:p w14:paraId="6B8E8BBE" w14:textId="77777777" w:rsidR="00435F04" w:rsidRDefault="00435F04" w:rsidP="00435F04">
      <w:pPr>
        <w:rPr>
          <w:lang w:val="en-US"/>
        </w:rPr>
      </w:pPr>
    </w:p>
    <w:p w14:paraId="5693E20C" w14:textId="77777777" w:rsidR="00435F04" w:rsidRPr="00F13CC7" w:rsidRDefault="00435F04" w:rsidP="00435F0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5F04" w14:paraId="10A1D0C4" w14:textId="77777777" w:rsidTr="00FC6025">
        <w:tc>
          <w:tcPr>
            <w:tcW w:w="9855" w:type="dxa"/>
          </w:tcPr>
          <w:p w14:paraId="0253C11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>function f_TC_7_24b_NR5GC_IMS1() runs on IMS_PTC</w:t>
            </w:r>
          </w:p>
          <w:p w14:paraId="6223B4A5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{ // MTSI MO Voice Call / Forking / UE receives two preliminary responses and one final response / 5GS</w:t>
            </w:r>
          </w:p>
          <w:p w14:paraId="0ED6129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IMS_InviteRequestWithSdp_Type v_InviteRequestWithSdp;</w:t>
            </w:r>
          </w:p>
          <w:p w14:paraId="4594AE0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template (value) MessageHeader v_MessageHeader;</w:t>
            </w:r>
          </w:p>
          <w:p w14:paraId="73E54E0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template (value) SDP_Message v_SdpAnswer;</w:t>
            </w:r>
          </w:p>
          <w:p w14:paraId="3EF0778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//var template (present) SDP_Message v_SdpOffer;</w:t>
            </w:r>
          </w:p>
          <w:p w14:paraId="2A266D6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SipUrl v_ContactUrlUE;</w:t>
            </w:r>
          </w:p>
          <w:p w14:paraId="1F3FEFD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SipUrl v_ContactUrlSS;</w:t>
            </w:r>
          </w:p>
          <w:p w14:paraId="72E0183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boolean v_AutonomousCallRelease;</w:t>
            </w:r>
          </w:p>
          <w:p w14:paraId="1A0ECAE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charstring v_ToTag2 := f_IMS_GenerateTag("</w:t>
            </w:r>
            <w:r w:rsidRPr="00E96A53">
              <w:rPr>
                <w:rFonts w:ascii="Segoe UI" w:hAnsi="Segoe UI" w:cs="Segoe UI"/>
                <w:highlight w:val="yellow"/>
                <w:lang w:val="en-US" w:eastAsia="zh-CN"/>
              </w:rPr>
              <w:t>TC_7_24a-Dialog-2</w:t>
            </w:r>
            <w:r w:rsidRPr="00D1406C">
              <w:rPr>
                <w:rFonts w:ascii="Segoe UI" w:hAnsi="Segoe UI" w:cs="Segoe UI"/>
                <w:lang w:val="en-US" w:eastAsia="zh-CN"/>
              </w:rPr>
              <w:t>");</w:t>
            </w:r>
          </w:p>
          <w:p w14:paraId="448AEBB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20829A1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f_IMS_CC_Preamble(IPCAN_SpeechCall, IMS_REGISTERED);</w:t>
            </w:r>
          </w:p>
          <w:p w14:paraId="4D5F05F4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51743D0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f_IMS_TestBody_Set(true);</w:t>
            </w:r>
          </w:p>
          <w:p w14:paraId="73570CA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D8CBF2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1 - 9" siclog@</w:t>
            </w:r>
          </w:p>
          <w:p w14:paraId="4B8E116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f_IMS_CC_StartCall(IPCAN_MO_SpeechCall);</w:t>
            </w:r>
          </w:p>
          <w:p w14:paraId="243EC5A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v_InviteRequestWithSdp := f_IMS_MOCallSetup_NR5GC_A_4_1_Step1();</w:t>
            </w:r>
          </w:p>
          <w:p w14:paraId="17328A91" w14:textId="77777777" w:rsidR="00435F04" w:rsidRPr="001317C6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1317C6">
              <w:rPr>
                <w:rFonts w:ascii="Segoe UI" w:hAnsi="Segoe UI" w:cs="Segoe UI"/>
                <w:lang w:val="en-US" w:eastAsia="zh-CN"/>
              </w:rPr>
              <w:t>if (not match(v_InviteRequestWithSdp.Invite.msgHeader.supported, cr_Supported( { "199" } ))) {</w:t>
            </w:r>
          </w:p>
          <w:p w14:paraId="08FA94CD" w14:textId="77777777" w:rsidR="00435F04" w:rsidRPr="001317C6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317C6">
              <w:rPr>
                <w:rFonts w:ascii="Segoe UI" w:hAnsi="Segoe UI" w:cs="Segoe UI"/>
                <w:lang w:val="en-US" w:eastAsia="zh-CN"/>
              </w:rPr>
              <w:t xml:space="preserve">      f_IMS_SetVerdictFailOrInconc(__FILE__, __LINE__, "Supported header field does not contain '199' option tag");</w:t>
            </w:r>
          </w:p>
          <w:p w14:paraId="102B31D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317C6">
              <w:rPr>
                <w:rFonts w:ascii="Segoe UI" w:hAnsi="Segoe UI" w:cs="Segoe UI"/>
                <w:lang w:val="en-US" w:eastAsia="zh-CN"/>
              </w:rPr>
              <w:t xml:space="preserve">    }</w:t>
            </w:r>
          </w:p>
          <w:p w14:paraId="64232BB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450F0E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9 - 20" siclog@</w:t>
            </w:r>
          </w:p>
          <w:p w14:paraId="2037D86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f_IMS_MOCallSetup_NR5GC_A_4_1_Step2_10(v_InviteRequestWithSdp);</w:t>
            </w:r>
          </w:p>
          <w:p w14:paraId="19764150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8B455A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f_IMS_PTC_ImsInfo_ActivateDialog(secondDialog);</w:t>
            </w:r>
          </w:p>
          <w:p w14:paraId="6945EAD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lastRenderedPageBreak/>
              <w:t xml:space="preserve">    f_IMS_PTC_ImsInfo_DialogInit(dialogRemote, v_InviteRequestWithSdp.Invite.msgHeader);  // second dialog</w:t>
            </w:r>
          </w:p>
          <w:p w14:paraId="3A4EFC6B" w14:textId="59520254" w:rsidR="00435F04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f_IMS_PTC_ImsInfo_DialogSetLocalTag(v_ToTag2);                                        // second dialog: different To-tag</w:t>
            </w:r>
          </w:p>
          <w:p w14:paraId="3A302ACE" w14:textId="64E6F5F4" w:rsidR="0014599D" w:rsidRDefault="0014599D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0B7678AC" w14:textId="1E967386" w:rsidR="0014599D" w:rsidRPr="00D1406C" w:rsidRDefault="0014599D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14599D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14599D">
              <w:rPr>
                <w:rFonts w:ascii="Segoe UI" w:hAnsi="Segoe UI" w:cs="Segoe UI"/>
                <w:highlight w:val="yellow"/>
                <w:lang w:val="en-US" w:eastAsia="zh-CN"/>
              </w:rPr>
              <w:t>f_IMS_PTC_ImsInfo_DialogSetSessIdTX("1111111112",secondDialog);  //R5-221475</w:t>
            </w:r>
          </w:p>
          <w:p w14:paraId="0336653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8D4FE3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21" siclog@                183 Session progress (dialog 2)</w:t>
            </w:r>
          </w:p>
          <w:p w14:paraId="7E294FA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v_MessageHeader := f_IMS_InviteResponse_183_MessageHeaderTX(v_InviteRequestWithSdp.Invite, px_IMS_CalleeContactUri2);</w:t>
            </w:r>
          </w:p>
          <w:p w14:paraId="11E1E26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v_ContactUrlSS := f_MessageHeader_GetContactSipUrl(v_MessageHeader);</w:t>
            </w:r>
          </w:p>
          <w:p w14:paraId="21B78BB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v_SdpAnswer := f_IMS_BuildSDP_InitialAnswerAudio_TX(v_InviteRequestWithSdp.SdpOffer, -, EVS_16000, 65);</w:t>
            </w:r>
          </w:p>
          <w:p w14:paraId="1977E6D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IMS_Server.send(cas_IMS_DATA_RSP(v_InviteRequestWithSdp.RoutingInfo, cs_Response(c_statusLine183, v_MessageHeader, cs_MessageBody_SDP(v_SdpAnswer))));</w:t>
            </w:r>
          </w:p>
          <w:p w14:paraId="27DE92A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20ACE96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22 - 23" siclog@</w:t>
            </w:r>
          </w:p>
          <w:p w14:paraId="248230D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/* v_SdpOffer := f_IMS_BuildSDP_UpdatedOfferAudio_RX(v_InviteRequestWithSdp.SdpOffer, -, EVS_16000);</w:t>
            </w:r>
          </w:p>
          <w:p w14:paraId="3198729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   f_IMS_MOCallSetup_ReceivePRACK_Send200OK(v_InviteRequestWithSdp, v_MessageHeader, cr_ContentTypeSDP, v_SdpOffer);</w:t>
            </w:r>
          </w:p>
          <w:p w14:paraId="4070AD1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   !!!! According to the prose there is no updated SDP offer even though the 2nd remote UE does not the preconditions updated (INVITE: a=curr:qos local/remote none, 183 reponse from the 2nd UE: a=curr:qos local/remote none) !!!! */</w:t>
            </w:r>
          </w:p>
          <w:p w14:paraId="3DAD724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f_IMS_MOCallSetup_ReceivePRACK_Send200OK(v_InviteRequestWithSdp, v_MessageHeader, cr_ContentTypeSDP);</w:t>
            </w:r>
          </w:p>
          <w:p w14:paraId="42069BC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2924CA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24 - 26" siclog@</w:t>
            </w:r>
          </w:p>
          <w:p w14:paraId="1192663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f_IMS_MOCallSetup_NR5GC_A_4_1_Step8_10(v_InviteRequestWithSdp, px_IMS_CalleeContactUri2);</w:t>
            </w:r>
          </w:p>
          <w:p w14:paraId="3868793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AFF0B0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f_IMS_PTC_ImsInfo_ActivateDialog(firstDialog);</w:t>
            </w:r>
          </w:p>
          <w:p w14:paraId="4556A91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28A0BA6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27 - 28" siclog@</w:t>
            </w:r>
          </w:p>
          <w:p w14:paraId="391B06D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f_IMS_MOCallSetup_Send200OK_ReceiveACK(v_InviteRequestWithSdp);</w:t>
            </w:r>
          </w:p>
          <w:p w14:paraId="5CE2134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f_IMS_PreliminaryPass(__FILE__, __LINE__, "Step 28");</w:t>
            </w:r>
          </w:p>
          <w:p w14:paraId="680AC5A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004DE50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f_IMS_PTC_ImsInfo_ActivateDialog(secondDialog);</w:t>
            </w:r>
          </w:p>
          <w:p w14:paraId="4758D27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58F795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29 - 30" siclog@</w:t>
            </w:r>
          </w:p>
          <w:p w14:paraId="5C2F2A3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f_IMS_MOCallSetup_Send200OK_ReceiveACK(v_InviteRequestWithSdp);</w:t>
            </w:r>
          </w:p>
          <w:p w14:paraId="187271F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f_IMS_PreliminaryPass(__FILE__, __LINE__, "</w:t>
            </w:r>
            <w:r w:rsidRPr="0014599D">
              <w:rPr>
                <w:rFonts w:ascii="Segoe UI" w:hAnsi="Segoe UI" w:cs="Segoe UI"/>
                <w:highlight w:val="yellow"/>
                <w:lang w:val="en-US" w:eastAsia="zh-CN"/>
              </w:rPr>
              <w:t>Step 28</w:t>
            </w:r>
            <w:r w:rsidRPr="00D1406C">
              <w:rPr>
                <w:rFonts w:ascii="Segoe UI" w:hAnsi="Segoe UI" w:cs="Segoe UI"/>
                <w:lang w:val="en-US" w:eastAsia="zh-CN"/>
              </w:rPr>
              <w:t>");</w:t>
            </w:r>
          </w:p>
          <w:p w14:paraId="798BEF1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0860530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31 - 32" siclog@</w:t>
            </w:r>
          </w:p>
          <w:p w14:paraId="725EB96A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v_AutonomousCallRelease := true;</w:t>
            </w:r>
          </w:p>
          <w:p w14:paraId="36FC115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f_IMS_CallReleaseMO(v_InviteRequestWithSdp.Invite, v_ContactUrlSS, -, v_AutonomousCallRelease);</w:t>
            </w:r>
          </w:p>
          <w:p w14:paraId="7F321DE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f_IMS_PreliminaryPass(__FILE__, __LINE__, "Step 31");</w:t>
            </w:r>
          </w:p>
          <w:p w14:paraId="40B31FC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2D814D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f_IMS_PTC_ImsInfo_ActivateDialog(firstDialog);</w:t>
            </w:r>
          </w:p>
          <w:p w14:paraId="26A4C21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9B5DBF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33" siclog@</w:t>
            </w:r>
          </w:p>
          <w:p w14:paraId="70C4921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v_ContactUrlUE := f_IMS_PTC_ImsInfo_GetContactUrl(dialog);</w:t>
            </w:r>
          </w:p>
          <w:p w14:paraId="40260DE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f_IMS_CallReleaseMT(v_ContactUrlUE);</w:t>
            </w:r>
          </w:p>
          <w:p w14:paraId="0EF0D0C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47873FE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lastRenderedPageBreak/>
              <w:t xml:space="preserve">    f_IMS_TestBody_Set(false);</w:t>
            </w:r>
          </w:p>
          <w:p w14:paraId="2AAB95A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1398F080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f_IMS_CC_Postamble(IPCAN_MO_SpeechCall);</w:t>
            </w:r>
          </w:p>
          <w:p w14:paraId="6D4F274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</w:tc>
      </w:tr>
    </w:tbl>
    <w:p w14:paraId="2AD2B543" w14:textId="77777777" w:rsidR="00435F04" w:rsidRDefault="00435F04" w:rsidP="00435F04">
      <w:pPr>
        <w:rPr>
          <w:b/>
          <w:bCs/>
          <w:lang w:val="en-US"/>
        </w:rPr>
      </w:pPr>
    </w:p>
    <w:p w14:paraId="70809ECF" w14:textId="77777777" w:rsidR="00435F04" w:rsidRPr="00F13CC7" w:rsidRDefault="00435F04" w:rsidP="00435F0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19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9629"/>
      </w:tblGrid>
      <w:tr w:rsidR="00435F04" w14:paraId="5F42D1E6" w14:textId="77777777" w:rsidTr="00FC6025">
        <w:tc>
          <w:tcPr>
            <w:tcW w:w="9629" w:type="dxa"/>
          </w:tcPr>
          <w:p w14:paraId="1159526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>function f_TC_7_24b_NR5GC_IMS1() runs on IMS_PTC</w:t>
            </w:r>
          </w:p>
          <w:p w14:paraId="2ABA0B5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{ // MTSI MO Voice Call / Forking / UE receives two preliminary responses and one final response / 5GS</w:t>
            </w:r>
          </w:p>
          <w:p w14:paraId="3E52A42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IMS_InviteRequestWithSdp_Type v_InviteRequestWithSdp;</w:t>
            </w:r>
          </w:p>
          <w:p w14:paraId="036F92C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template (value) MessageHeader v_MessageHeader;</w:t>
            </w:r>
          </w:p>
          <w:p w14:paraId="6A5EC1B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template (value) SDP_Message v_SdpAnswer;</w:t>
            </w:r>
          </w:p>
          <w:p w14:paraId="503B93FA" w14:textId="6D04BFA8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>var template (present) SDP_Message v_SdpOffer;</w:t>
            </w:r>
          </w:p>
          <w:p w14:paraId="18A8C4A0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SipUrl v_ContactUrlUE;</w:t>
            </w:r>
          </w:p>
          <w:p w14:paraId="1D8BE9B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SipUrl v_ContactUrlSS;</w:t>
            </w:r>
          </w:p>
          <w:p w14:paraId="1B9114A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boolean v_AutonomousCallRelease;</w:t>
            </w:r>
          </w:p>
          <w:p w14:paraId="27D20CF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charstring v_ToTag2 := f_IMS_GenerateTag("</w:t>
            </w:r>
            <w:r w:rsidRPr="00E96A53">
              <w:rPr>
                <w:rFonts w:ascii="Segoe UI" w:hAnsi="Segoe UI" w:cs="Segoe UI"/>
                <w:highlight w:val="yellow"/>
                <w:lang w:val="en-US" w:eastAsia="zh-CN"/>
              </w:rPr>
              <w:t>TC_7_24b-Dialog-2</w:t>
            </w:r>
            <w:r w:rsidRPr="00D1406C">
              <w:rPr>
                <w:rFonts w:ascii="Segoe UI" w:hAnsi="Segoe UI" w:cs="Segoe UI"/>
                <w:lang w:val="en-US" w:eastAsia="zh-CN"/>
              </w:rPr>
              <w:t>");</w:t>
            </w:r>
          </w:p>
          <w:p w14:paraId="4048C982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timer t_Timer;</w:t>
            </w:r>
          </w:p>
          <w:p w14:paraId="43674F47" w14:textId="0AACAE41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var template (present) MessageHeader v_MessageHeaderACK; </w:t>
            </w:r>
          </w:p>
          <w:p w14:paraId="6D592278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var IMS_DATA_REQ v_IMS_DATA_REQ_ByRef;</w:t>
            </w:r>
          </w:p>
          <w:p w14:paraId="0F8C40F8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var template (present) MessageHeader v_MessageHeader_Bye;</w:t>
            </w:r>
          </w:p>
          <w:p w14:paraId="12A528D0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var template (value) IMS_RoutingInfo_Type v_RoutingInfo;</w:t>
            </w:r>
          </w:p>
          <w:p w14:paraId="651B684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var template (present) SipUrl v_ContactSipUrl;</w:t>
            </w:r>
          </w:p>
          <w:p w14:paraId="677D9A1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88DDDD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f_IMS_CC_Preamble(IPCAN_SpeechCall, IMS_REGISTERED);</w:t>
            </w:r>
          </w:p>
          <w:p w14:paraId="5585623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7916C12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f_IMS_TestBody_Set(true);</w:t>
            </w:r>
          </w:p>
          <w:p w14:paraId="78FC22A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7BCAFAE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1 - 9" siclog@</w:t>
            </w:r>
          </w:p>
          <w:p w14:paraId="350912D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f_IMS_CC_StartCall(IPCAN_MO_SpeechCall);</w:t>
            </w:r>
          </w:p>
          <w:p w14:paraId="38258E1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v_InviteRequestWithSdp := f_IMS_MOCallSetup_NR5GC_A_4_1_Step1();</w:t>
            </w:r>
          </w:p>
          <w:p w14:paraId="13C9C29C" w14:textId="29D6F5A5" w:rsidR="00435F04" w:rsidRPr="001317C6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1317C6">
              <w:rPr>
                <w:rFonts w:ascii="Segoe UI" w:hAnsi="Segoe UI" w:cs="Segoe UI"/>
                <w:lang w:val="en-US" w:eastAsia="zh-CN"/>
              </w:rPr>
              <w:t>if (not match(v_InviteRequestWithSdp.Invite.msgHeader.supported, cr_Supported( { "199" } ))) {</w:t>
            </w:r>
          </w:p>
          <w:p w14:paraId="3E3B8681" w14:textId="77777777" w:rsidR="00435F04" w:rsidRPr="001317C6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317C6">
              <w:rPr>
                <w:rFonts w:ascii="Segoe UI" w:hAnsi="Segoe UI" w:cs="Segoe UI"/>
                <w:lang w:val="en-US" w:eastAsia="zh-CN"/>
              </w:rPr>
              <w:t xml:space="preserve">      f_IMS_SetVerdictFailOrInconc(__FILE__, __LINE__, "Supported header field does not contain '199' option tag");</w:t>
            </w:r>
          </w:p>
          <w:p w14:paraId="0CA3E6AC" w14:textId="13152C54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317C6">
              <w:rPr>
                <w:rFonts w:ascii="Segoe UI" w:hAnsi="Segoe UI" w:cs="Segoe UI"/>
                <w:lang w:val="en-US" w:eastAsia="zh-CN"/>
              </w:rPr>
              <w:t xml:space="preserve">    }</w:t>
            </w:r>
          </w:p>
          <w:p w14:paraId="06D505D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54EBDA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9 - 20" siclog@</w:t>
            </w:r>
          </w:p>
          <w:p w14:paraId="28CED61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f_IMS_MOCallSetup_NR5GC_A_4_1_Step2_10(v_InviteRequestWithSdp);</w:t>
            </w:r>
          </w:p>
          <w:p w14:paraId="21F7CDB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A9C3A34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f_IMS_PTC_ImsInfo_ActivateDialog(secondDialog);</w:t>
            </w:r>
          </w:p>
          <w:p w14:paraId="1671AA5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f_IMS_PTC_ImsInfo_DialogInit(dialogRemote, v_InviteRequestWithSdp.Invite.msgHeader);  // second dialog</w:t>
            </w:r>
          </w:p>
          <w:p w14:paraId="21A1AAF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f_IMS_PTC_ImsInfo_DialogSetLocalTag(v_ToTag2);                                        // second dialog: different To-tag</w:t>
            </w:r>
          </w:p>
          <w:p w14:paraId="5227D4B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D1933C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21" siclog@                183 Session progress (dialog 2)</w:t>
            </w:r>
          </w:p>
          <w:p w14:paraId="2AE4EA7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v_MessageHeader := f_IMS_InviteResponse_183_MessageHeaderTX(v_InviteRequestWithSdp.Invite, px_IMS_CalleeContactUri2);</w:t>
            </w:r>
          </w:p>
          <w:p w14:paraId="2B04549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v_ContactUrlSS := f_MessageHeader_GetContactSipUrl(v_MessageHeader);</w:t>
            </w:r>
          </w:p>
          <w:p w14:paraId="602CF705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v_SdpAnswer := f_IMS_BuildSDP_InitialAnswerAudio_TX(v_InviteRequestWithSdp.SdpOffer, -, EVS_16000, 65);</w:t>
            </w:r>
          </w:p>
          <w:p w14:paraId="380D6B6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IMS_Server.send(cas_IMS_DATA_RSP(v_InviteRequestWithSdp.RoutingInfo, cs_Response(c_statusLine183, v_MessageHeader, cs_MessageBody_SDP(v_SdpAnswer))));</w:t>
            </w:r>
          </w:p>
          <w:p w14:paraId="75DF5B6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4C1CB8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22 - 23" siclog@</w:t>
            </w:r>
          </w:p>
          <w:p w14:paraId="69AA609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/* v_SdpOffer := f_IMS_BuildSDP_UpdatedOfferAudio_RX(v_InviteRequestWithSdp.SdpOffer, -, EVS_16000);</w:t>
            </w:r>
          </w:p>
          <w:p w14:paraId="4848A3E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   f_IMS_MOCallSetup_ReceivePRACK_Send200OK(v_InviteRequestWithSdp, v_MessageHeader, cr_ContentTypeSDP, v_SdpOffer);</w:t>
            </w:r>
          </w:p>
          <w:p w14:paraId="25C491F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   !!!! According to the prose there is no updated SDP offer even though the 2nd remote UE does not the preconditions updated (INVITE: a=curr:qos local/remote none, 183 reponse from the 2nd UE: a=curr:qos local/remote none) !!!! */</w:t>
            </w:r>
          </w:p>
          <w:p w14:paraId="01214BD0" w14:textId="3EFC801F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>v_SdpOffer := f_IMS_BuildSDP_UpdatedOfferAudio_RX(v_InviteRequestWithSdp.SdpOffer, -, EVS_16000);</w:t>
            </w:r>
          </w:p>
          <w:p w14:paraId="7566272D" w14:textId="00A0E47F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f_IMS_MOCallSetup_ReceivePRACK_Send200OK(v_InviteRequestWithSdp, v_MessageHeader, cr_ContentTypeSDP</w:t>
            </w:r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>,v_SdpOffer</w:t>
            </w:r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AF9E78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03406E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24 - 26" siclog@</w:t>
            </w:r>
          </w:p>
          <w:p w14:paraId="36FA86B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f_IMS_MOCallSetup_NR5GC_A_4_1_Step8_10(v_InviteRequestWithSdp, px_IMS_CalleeContactUri2);</w:t>
            </w:r>
          </w:p>
          <w:p w14:paraId="440E10E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AABA7F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f_IMS_PTC_ImsInfo_ActivateDialog(firstDialog);</w:t>
            </w:r>
          </w:p>
          <w:p w14:paraId="5657891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773339C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27 - 28" siclog@</w:t>
            </w:r>
          </w:p>
          <w:p w14:paraId="033D76B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f_IMS_MOCallSetup_Send200OK_ReceiveACK(v_InviteRequestWithSdp);</w:t>
            </w:r>
          </w:p>
          <w:p w14:paraId="680127D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f_IMS_PreliminaryPass(__FILE__, __LINE__, "Step 28");</w:t>
            </w:r>
          </w:p>
          <w:p w14:paraId="0F636F7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74B88784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f_IMS_PTC_ImsInfo_ActivateDialog(secondDialog);</w:t>
            </w:r>
          </w:p>
          <w:p w14:paraId="6633B7E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922265A" w14:textId="5B73F435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v_MessageHeader_Bye := f_IMS_ByeRequest_MessageHeaderRX(v_InviteRequestWithSdp.Invite); </w:t>
            </w:r>
          </w:p>
          <w:p w14:paraId="5E262EF3" w14:textId="0A6C7218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v_ContactSipUrl :=   f_SIP_BuildSipUri_RX(px_IMS_CalleeContactUri2); </w:t>
            </w:r>
          </w:p>
          <w:p w14:paraId="79E3FB7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v_MessageHeaderACK := f_IMS_AckRequest_MessageHeaderRX( v_InviteRequestWithSdp.Invite, c_statusLine200); /* @sic R5s150692 change 21 sic@ */</w:t>
            </w:r>
          </w:p>
          <w:p w14:paraId="3A32E03E" w14:textId="77777777" w:rsidR="00435F04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4CD1867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D1406C">
              <w:rPr>
                <w:rFonts w:ascii="Segoe UI" w:hAnsi="Segoe UI" w:cs="Segoe UI"/>
                <w:lang w:val="en-US" w:eastAsia="zh-CN"/>
              </w:rPr>
              <w:t>// @siclog "Step 29 - 32" siclog@</w:t>
            </w:r>
          </w:p>
          <w:p w14:paraId="1D2031D7" w14:textId="7DE54C5E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f_IMS_MOCallSetup_Send200OK_ReceiveACK(v_InviteRequestWithSdp</w:t>
            </w:r>
            <w:r w:rsidRPr="001046B4">
              <w:rPr>
                <w:rFonts w:ascii="Segoe UI" w:hAnsi="Segoe UI" w:cs="Segoe UI"/>
                <w:highlight w:val="green"/>
                <w:lang w:val="en-US" w:eastAsia="zh-CN"/>
              </w:rPr>
              <w:t>,</w:t>
            </w: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px_IMS_CalleeContactUri2, -, -, false);</w:t>
            </w:r>
          </w:p>
          <w:p w14:paraId="7724B7D4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//Receive ACK and SIP BYE in any order</w:t>
            </w:r>
          </w:p>
          <w:p w14:paraId="56AD3F18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interleave {</w:t>
            </w:r>
          </w:p>
          <w:p w14:paraId="4F5A57F4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//ACK</w:t>
            </w:r>
          </w:p>
          <w:p w14:paraId="57ED1C7B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//[] f_IMS_ReceiveRequest(car_IMS_Ack_Request(cr_ACK_Request(v_ContactSipUrl, v_MessageHeaderACK)))</w:t>
            </w:r>
          </w:p>
          <w:p w14:paraId="3E6A89A7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[] IMS_Server.receive(car_IMS_Ack_Request(cr_ACK_Request(v_ContactSipUrl, v_MessageHeaderACK)))</w:t>
            </w:r>
          </w:p>
          <w:p w14:paraId="182FA5E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{</w:t>
            </w:r>
          </w:p>
          <w:p w14:paraId="76FB9D40" w14:textId="4CBB2FF3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f_IMS_PreliminaryPass(__FILE__, __LINE__, "</w:t>
            </w:r>
            <w:r w:rsidRPr="0014599D">
              <w:rPr>
                <w:rFonts w:ascii="Segoe UI" w:hAnsi="Segoe UI" w:cs="Segoe UI"/>
                <w:highlight w:val="yellow"/>
                <w:lang w:val="en-US" w:eastAsia="zh-CN"/>
              </w:rPr>
              <w:t xml:space="preserve">Step </w:t>
            </w:r>
            <w:r w:rsidR="0014599D" w:rsidRPr="0014599D">
              <w:rPr>
                <w:rFonts w:ascii="Segoe UI" w:hAnsi="Segoe UI" w:cs="Segoe UI"/>
                <w:highlight w:val="yellow"/>
                <w:lang w:val="en-US" w:eastAsia="zh-CN"/>
              </w:rPr>
              <w:t>30</w:t>
            </w:r>
            <w:r w:rsidRPr="00D1406C">
              <w:rPr>
                <w:rFonts w:ascii="Segoe UI" w:hAnsi="Segoe UI" w:cs="Segoe UI"/>
                <w:lang w:val="en-US" w:eastAsia="zh-CN"/>
              </w:rPr>
              <w:t>");</w:t>
            </w:r>
          </w:p>
          <w:p w14:paraId="2DCC8B66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  </w:t>
            </w: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}  </w:t>
            </w:r>
          </w:p>
          <w:p w14:paraId="1B0C984E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//SIP BYE</w:t>
            </w:r>
          </w:p>
          <w:p w14:paraId="4D3BB06B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[] IMS_Server.receive(car_IMS_Bye_Request(cr_BYE_Request(v_ContactSipUrl, v_MessageHeader_Bye))) -&gt; value v_IMS_DATA_REQ_ByRef</w:t>
            </w:r>
          </w:p>
          <w:p w14:paraId="05EBC8AC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{</w:t>
            </w:r>
          </w:p>
          <w:p w14:paraId="417E331E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if (f_IMS_PTC_ImsInfo_DialogIsReleased()) {</w:t>
            </w:r>
          </w:p>
          <w:p w14:paraId="217BEE6D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  f_IMS_SetVerdictFailOrInconc(__FILE__, __LINE__, "Dialog has already been released");</w:t>
            </w:r>
          </w:p>
          <w:p w14:paraId="2A768DFC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}</w:t>
            </w:r>
          </w:p>
          <w:p w14:paraId="2131D3D7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f_IMS_MessageHeader_Request_CheckVia(v_IMS_DATA_REQ_ByRef.Request.Bye.msgHeader, v_IMS_DATA_REQ_ByRef.RoutingInfo.Protocol);    /* @sic R5-134116: additional check of Via header sic@ */</w:t>
            </w:r>
          </w:p>
          <w:p w14:paraId="0F98AA09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f_IMS_PTC_ImsInfo_DialogRelease();    /* there is no dialog anymore; @sic R5s140017 MCC160 implementation sic@ */</w:t>
            </w:r>
          </w:p>
          <w:p w14:paraId="6EBFE752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lastRenderedPageBreak/>
              <w:tab/>
              <w:t xml:space="preserve">        // --- Send 200 OK</w:t>
            </w:r>
          </w:p>
          <w:p w14:paraId="531A1CA4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v_RoutingInfo := f_IMS_RoutingInfo_ULtoDL(v_IMS_DATA_REQ_ByRef.RoutingInfo);</w:t>
            </w:r>
          </w:p>
          <w:p w14:paraId="2BC99021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IMS_Server.send(cas_IMS_DATA_RSP(v_RoutingInfo, cs_Response(c_statusLine200, f_IMS_OtherResponse_200_MessageHeaderTX(v_IMS_DATA_REQ_ByRef.Request.Bye.msgHeader))));</w:t>
            </w:r>
          </w:p>
          <w:p w14:paraId="6EAAFF94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}</w:t>
            </w:r>
          </w:p>
          <w:p w14:paraId="311BB67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}</w:t>
            </w:r>
          </w:p>
          <w:p w14:paraId="0F32F9A0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19F2A2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31 - 32" siclog</w:t>
            </w:r>
          </w:p>
          <w:p w14:paraId="2B5ADD1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f_IMS_PreliminaryPass(__FILE__, __LINE__, "Step 31");</w:t>
            </w:r>
          </w:p>
          <w:p w14:paraId="57E07CB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A1C7B20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f_IMS_PTC_ImsInfo_ActivateDialog(firstDialog);</w:t>
            </w:r>
          </w:p>
          <w:p w14:paraId="11AC58E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BDAC34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33" siclog@</w:t>
            </w:r>
          </w:p>
          <w:p w14:paraId="328220D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v_ContactUrlUE := f_IMS_PTC_ImsInfo_GetContactUrl(dialog);</w:t>
            </w:r>
          </w:p>
          <w:p w14:paraId="453355E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f_IMS_CallReleaseMT(v_ContactUrlUE);</w:t>
            </w:r>
          </w:p>
          <w:p w14:paraId="5D72C79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1760F6A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f_IMS_TestBody_Set(false);</w:t>
            </w:r>
          </w:p>
          <w:p w14:paraId="7DE340F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1240AEA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f_IMS_CC_Postamble(IPCAN_MO_SpeechCall);</w:t>
            </w:r>
          </w:p>
          <w:p w14:paraId="5678416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</w:tc>
        <w:tc>
          <w:tcPr>
            <w:tcW w:w="9629" w:type="dxa"/>
          </w:tcPr>
          <w:p w14:paraId="5E723AB3" w14:textId="77777777" w:rsidR="00435F04" w:rsidRDefault="00435F04" w:rsidP="00FC6025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217B3B79" w14:textId="77777777" w:rsidR="00435F04" w:rsidRDefault="00435F04" w:rsidP="00435F0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66864323"/>
      <w:bookmarkStart w:id="11" w:name="_Toc84011981"/>
      <w:r>
        <w:rPr>
          <w:b/>
          <w:lang w:val="pt-BR"/>
        </w:rPr>
        <w:lastRenderedPageBreak/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35F04" w14:paraId="6EF323AA" w14:textId="77777777" w:rsidTr="00FC6025">
        <w:trPr>
          <w:trHeight w:val="447"/>
        </w:trPr>
        <w:tc>
          <w:tcPr>
            <w:tcW w:w="1985" w:type="dxa"/>
          </w:tcPr>
          <w:p w14:paraId="0FA55F69" w14:textId="77777777" w:rsidR="00435F04" w:rsidRDefault="00435F0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49F970" w14:textId="70F19BE2" w:rsidR="00435F04" w:rsidRPr="00756BF2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756BF2">
              <w:rPr>
                <w:rFonts w:ascii="Segoe UI" w:hAnsi="Segoe UI" w:cs="Segoe UI"/>
                <w:lang w:val="en-US" w:eastAsia="zh-CN"/>
              </w:rPr>
              <w:t>f_IMS_MOCallSetup_Send200OK_ReceiveACK</w:t>
            </w:r>
            <w:r w:rsidR="00E96A53">
              <w:rPr>
                <w:rFonts w:ascii="Segoe UI" w:hAnsi="Segoe UI" w:cs="Segoe UI"/>
                <w:lang w:val="en-US" w:eastAsia="zh-CN"/>
              </w:rPr>
              <w:t>()</w:t>
            </w:r>
          </w:p>
        </w:tc>
      </w:tr>
      <w:tr w:rsidR="00435F04" w14:paraId="39DDEA16" w14:textId="77777777" w:rsidTr="00FC6025">
        <w:trPr>
          <w:trHeight w:val="452"/>
        </w:trPr>
        <w:tc>
          <w:tcPr>
            <w:tcW w:w="1985" w:type="dxa"/>
          </w:tcPr>
          <w:p w14:paraId="00AC12C5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F833C58" w14:textId="77777777" w:rsidR="00E96A53" w:rsidRPr="00E96A53" w:rsidRDefault="00E96A53" w:rsidP="00E96A53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At steps 30 and 31, according to the conformance requirement on receiving 200 OK the UE will send ACK and then immediately send BYE. These 2 messages can be sent with very little time separation, and if different transport protocols (TCP/UDP) are used then it is possible for the SS to deliver the messages to TTCN in the wrong order (BYE before ACK). </w:t>
            </w:r>
          </w:p>
          <w:p w14:paraId="6458B328" w14:textId="5AD2AEA8" w:rsidR="00435F04" w:rsidRPr="00756BF2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</w:tc>
      </w:tr>
      <w:tr w:rsidR="00435F04" w14:paraId="1D07E6BA" w14:textId="77777777" w:rsidTr="00FC6025">
        <w:tc>
          <w:tcPr>
            <w:tcW w:w="1985" w:type="dxa"/>
          </w:tcPr>
          <w:p w14:paraId="116A2A28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BDB9270" w14:textId="7A58F997" w:rsidR="00E96A53" w:rsidRPr="00770A40" w:rsidRDefault="00E96A53" w:rsidP="00E96A53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Add a new parameter to allow to not handle ACK inside this function</w:t>
            </w:r>
          </w:p>
          <w:p w14:paraId="30E0040B" w14:textId="05A952D6" w:rsidR="00435F04" w:rsidRPr="00756BF2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</w:tc>
      </w:tr>
      <w:tr w:rsidR="00435F04" w14:paraId="5E0B5B4B" w14:textId="77777777" w:rsidTr="00FC6025">
        <w:tc>
          <w:tcPr>
            <w:tcW w:w="1985" w:type="dxa"/>
          </w:tcPr>
          <w:p w14:paraId="532B210C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89F9B08" w14:textId="77777777" w:rsidR="00435F04" w:rsidRPr="00756BF2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756BF2">
              <w:rPr>
                <w:rFonts w:ascii="Segoe UI" w:hAnsi="Segoe UI" w:cs="Segoe UI"/>
                <w:lang w:val="en-US" w:eastAsia="zh-CN"/>
              </w:rPr>
              <w:t>IMS_Procedures_CallControl4G5G.ttcn</w:t>
            </w:r>
          </w:p>
        </w:tc>
      </w:tr>
      <w:tr w:rsidR="00435F04" w14:paraId="0AB65D31" w14:textId="77777777" w:rsidTr="00FC6025">
        <w:tc>
          <w:tcPr>
            <w:tcW w:w="1985" w:type="dxa"/>
          </w:tcPr>
          <w:p w14:paraId="74BA40D5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8561D7F" w14:textId="77777777" w:rsidR="00435F04" w:rsidRDefault="00435F04" w:rsidP="00FC6025">
            <w:pPr>
              <w:rPr>
                <w:rFonts w:ascii="Arial" w:hAnsi="Arial"/>
                <w:highlight w:val="cyan"/>
              </w:rPr>
            </w:pPr>
          </w:p>
        </w:tc>
      </w:tr>
    </w:tbl>
    <w:p w14:paraId="1121E24B" w14:textId="77777777" w:rsidR="00435F04" w:rsidRDefault="00435F04" w:rsidP="00435F04">
      <w:pPr>
        <w:rPr>
          <w:lang w:val="en-US"/>
        </w:rPr>
      </w:pPr>
    </w:p>
    <w:p w14:paraId="5BF30148" w14:textId="77777777" w:rsidR="00435F04" w:rsidRPr="00F13CC7" w:rsidRDefault="00435F04" w:rsidP="00435F0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5F04" w14:paraId="4972A24D" w14:textId="77777777" w:rsidTr="00FC6025">
        <w:tc>
          <w:tcPr>
            <w:tcW w:w="9855" w:type="dxa"/>
          </w:tcPr>
          <w:p w14:paraId="1484FD2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>function f_IMS_MOCallSetup_Send200OK_ReceiveACK(IMS_InviteRequestWithSdp_Type p_InviteRequestWithSdp,</w:t>
            </w:r>
          </w:p>
          <w:p w14:paraId="4CF16EE7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charstring p_ContactUri := px_IMS_CalleeContactUri,</w:t>
            </w:r>
          </w:p>
          <w:p w14:paraId="65387FAA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IMS_CallType_Type p_CallType := NORMAL_CALL,</w:t>
            </w:r>
          </w:p>
          <w:p w14:paraId="43867E3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template (omit) HistoryInfo p_HistoryInfo := omit) runs on IMS_PTC</w:t>
            </w:r>
          </w:p>
          <w:p w14:paraId="19A5D01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{ /* @sic R5s130333 change 9.3 - parameter p_ContactUri: acc. to A.2.7 contact in request line of ACK shall be the same in as PRACK sic@ */</w:t>
            </w:r>
          </w:p>
          <w:p w14:paraId="092BD0DB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R5s130756 additional changes: p_IsGIBA removed sic@ */</w:t>
            </w:r>
          </w:p>
          <w:p w14:paraId="70F80945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R5w140112: p_IMS_INVITE_REQ changed to p_InviteRequestWithSdp */</w:t>
            </w:r>
          </w:p>
          <w:p w14:paraId="7688803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R5s150692 change 21: parameter p_CallType sic@ */</w:t>
            </w:r>
          </w:p>
          <w:p w14:paraId="6DACC52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R5-214880: p_HistoryInfo sic@ */</w:t>
            </w:r>
          </w:p>
          <w:p w14:paraId="18155CE4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(value) IMS_RoutingInfo_Type v_RoutingInfo_DL := f_IMS_RoutingInfo_ULtoDL(p_InviteRequestWithSdp.RoutingInfo);</w:t>
            </w:r>
          </w:p>
          <w:p w14:paraId="06994EF4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lastRenderedPageBreak/>
              <w:t xml:space="preserve">    var INVITE_Request v_InviteRequest := p_InviteRequestWithSdp.Invite;</w:t>
            </w:r>
          </w:p>
          <w:p w14:paraId="42769BF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(value) MessageHeader v_MessageHeader200;</w:t>
            </w:r>
          </w:p>
          <w:p w14:paraId="5B4B1F56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(present) MessageHeader v_MessageHeaderACK;</w:t>
            </w:r>
          </w:p>
          <w:p w14:paraId="6BFE0BB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(omit) charstring v_EmergencyTelURI := omit; /* @sic R5s150739 sic@ */</w:t>
            </w:r>
          </w:p>
          <w:p w14:paraId="0C13834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639F3B7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if (p_CallType == ASSERTED_EMERGENCY) { /* @sic R5s150739 sic@ */</w:t>
            </w:r>
          </w:p>
          <w:p w14:paraId="6EBA134F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v_EmergencyTelURI := tsc_IMS_Emergency_TelUri;</w:t>
            </w:r>
          </w:p>
          <w:p w14:paraId="7383A2E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}</w:t>
            </w:r>
          </w:p>
          <w:p w14:paraId="1C0E4739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ACF298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 Step 12. Send 200 OK (response to INVITE)</w:t>
            </w:r>
          </w:p>
          <w:p w14:paraId="2879E9E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v_MessageHeader200 := f_IMS_OtherResponse_200_MessageHeaderTX(v_InviteRequest.msgHeader, -, v_EmergencyTelURI, p_ContactUri, -, p_CallType); /* @sic R5s150692 change 21 sic@ @sic R5s150739 sic@ */</w:t>
            </w:r>
          </w:p>
          <w:p w14:paraId="680E26B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v_MessageHeader200.historyInfo := p_HistoryInfo;</w:t>
            </w:r>
          </w:p>
          <w:p w14:paraId="01EF38DC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IMS_Server.send(cas_IMS_DATA_RSP(v_RoutingInfo_DL, cs_Response(c_statusLine200, v_MessageHeader200)));</w:t>
            </w:r>
          </w:p>
          <w:p w14:paraId="5164FA4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29E1818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 Step 13. Finally, UE acknowledges call setup.</w:t>
            </w:r>
          </w:p>
          <w:p w14:paraId="4B32264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v_MessageHeaderACK := f_IMS_AckRequest_MessageHeaderRX(v_InviteRequest, c_statusLine200, p_CallType); /* @sic R5s150692 change 21 sic@ */</w:t>
            </w:r>
          </w:p>
          <w:p w14:paraId="5DF43C26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f_IMS_ReceiveRequest(car_IMS_Ack_Request(cr_ACK_Request(f_SIP_BuildSipUri_RX(p_ContactUri), v_MessageHeaderACK)));</w:t>
            </w:r>
          </w:p>
          <w:p w14:paraId="7DB4786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0F7B4E1A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//fl_IMS_Params_CheckSigComp(v_IMS_DATA_REQ.Request.Ack.msgHeader.route.routeBody[0].rrParam);   // acc. to 34.229-1 cl. 13.2.4 step 12 (ACK) "comp=sigcomp" is optional for Route</w:t>
            </w:r>
          </w:p>
          <w:p w14:paraId="086FF0B9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</w:tc>
      </w:tr>
    </w:tbl>
    <w:p w14:paraId="4DC94D8C" w14:textId="77777777" w:rsidR="00435F04" w:rsidRDefault="00435F04" w:rsidP="00435F04">
      <w:pPr>
        <w:rPr>
          <w:lang w:val="en-US"/>
        </w:rPr>
      </w:pPr>
    </w:p>
    <w:p w14:paraId="3EB0CB14" w14:textId="77777777" w:rsidR="00435F04" w:rsidRPr="00F13CC7" w:rsidRDefault="00435F04" w:rsidP="00435F0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5F04" w14:paraId="01502640" w14:textId="77777777" w:rsidTr="00FC6025">
        <w:tc>
          <w:tcPr>
            <w:tcW w:w="9629" w:type="dxa"/>
          </w:tcPr>
          <w:p w14:paraId="1F6B823A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function f_IMS_MOCallSetup_Send200OK_ReceiveACK(IMS_InviteRequestWithSdp_Type p_InviteRequestWithSdp,</w:t>
            </w:r>
          </w:p>
          <w:p w14:paraId="7A6FBB3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charstring p_ContactUri := px_IMS_CalleeContactUri,</w:t>
            </w:r>
          </w:p>
          <w:p w14:paraId="2B6F2100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IMS_CallType_Type p_CallType := NORMAL_CALL,</w:t>
            </w:r>
          </w:p>
          <w:p w14:paraId="6151D0F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template (omit) HistoryInfo p_HistoryInfo := omit</w:t>
            </w:r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>,</w:t>
            </w:r>
          </w:p>
          <w:p w14:paraId="1ACB91DE" w14:textId="60AFB80B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</w:t>
            </w:r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>boolean p_ReceiveAck := true</w:t>
            </w:r>
            <w:r w:rsidRPr="0049006E">
              <w:rPr>
                <w:rFonts w:ascii="Segoe UI" w:hAnsi="Segoe UI" w:cs="Segoe UI"/>
                <w:lang w:val="en-US" w:eastAsia="zh-CN"/>
              </w:rPr>
              <w:t xml:space="preserve">) runs on IMS_PTC </w:t>
            </w:r>
          </w:p>
          <w:p w14:paraId="0EA7B337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{ /* @sic R5s130333 change 9.3 - parameter p_ContactUri: acc. to A.2.7 contact in request line of ACK shall be the same in as PRACK sic@ */</w:t>
            </w:r>
          </w:p>
          <w:p w14:paraId="5292F5FC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R5s130756 additional changes: p_IsGIBA removed sic@ */</w:t>
            </w:r>
          </w:p>
          <w:p w14:paraId="6AF3967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R5w140112: p_IMS_INVITE_REQ changed to p_InviteRequestWithSdp */</w:t>
            </w:r>
          </w:p>
          <w:p w14:paraId="1DDF5B59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R5s150692 change 21: parameter p_CallType sic@ */</w:t>
            </w:r>
          </w:p>
          <w:p w14:paraId="1CC0273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R5-214880: p_HistoryInfo sic@ */</w:t>
            </w:r>
          </w:p>
          <w:p w14:paraId="12AC760B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(value) IMS_RoutingInfo_Type v_RoutingInfo_DL := f_IMS_RoutingInfo_ULtoDL(p_InviteRequestWithSdp.RoutingInfo);</w:t>
            </w:r>
          </w:p>
          <w:p w14:paraId="7D394568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INVITE_Request v_InviteRequest := p_InviteRequestWithSdp.Invite;</w:t>
            </w:r>
          </w:p>
          <w:p w14:paraId="19289694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(value) MessageHeader v_MessageHeader200;</w:t>
            </w:r>
          </w:p>
          <w:p w14:paraId="45255F8B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(present) MessageHeader v_MessageHeaderACK;</w:t>
            </w:r>
          </w:p>
          <w:p w14:paraId="45CF1EA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(omit) charstring v_EmergencyTelURI := omit; /* @sic R5s150739 sic@ */</w:t>
            </w:r>
          </w:p>
          <w:p w14:paraId="35D8C21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579BC89F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if (p_CallType == ASSERTED_EMERGENCY) { /* @sic R5s150739 sic@ */</w:t>
            </w:r>
          </w:p>
          <w:p w14:paraId="0E6C5FCB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v_EmergencyTelURI := tsc_IMS_Emergency_TelUri;</w:t>
            </w:r>
          </w:p>
          <w:p w14:paraId="6EA3B507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}</w:t>
            </w:r>
          </w:p>
          <w:p w14:paraId="1964B5EC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47A3D34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 Step 12. Send 200 OK (response to INVITE)</w:t>
            </w:r>
          </w:p>
          <w:p w14:paraId="72EC717A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lastRenderedPageBreak/>
              <w:t xml:space="preserve">    v_MessageHeader200 := f_IMS_OtherResponse_200_MessageHeaderTX(v_InviteRequest.msgHeader, -, v_EmergencyTelURI, p_ContactUri, -, p_CallType); /* @sic R5s150692 change 21 sic@ @sic R5s150739 sic@ */</w:t>
            </w:r>
          </w:p>
          <w:p w14:paraId="73CA41B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v_MessageHeader200.historyInfo := p_HistoryInfo;</w:t>
            </w:r>
          </w:p>
          <w:p w14:paraId="3148E99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IMS_Server.send(cas_IMS_DATA_RSP(v_RoutingInfo_DL, cs_Response(c_statusLine200, v_MessageHeader200)));</w:t>
            </w:r>
          </w:p>
          <w:p w14:paraId="55354DE5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78FA2B72" w14:textId="1C771318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</w:t>
            </w:r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>if(p_ReceiveAck) {</w:t>
            </w:r>
          </w:p>
          <w:p w14:paraId="3061ABC7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 Step 13. Finally, UE acknowledges call setup.</w:t>
            </w:r>
          </w:p>
          <w:p w14:paraId="2E07B268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v_MessageHeaderACK := f_IMS_AckRequest_MessageHeaderRX(v_InviteRequest, c_statusLine200, p_CallType); /* @sic R5s150692 change 21 sic@ */</w:t>
            </w:r>
          </w:p>
          <w:p w14:paraId="785413B3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f_IMS_ReceiveRequest(car_IMS_Ack_Request(cr_ACK_Request(f_SIP_BuildSipUri_RX(p_ContactUri), v_MessageHeaderACK)));</w:t>
            </w:r>
          </w:p>
          <w:p w14:paraId="4C84A4A6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>}</w:t>
            </w:r>
          </w:p>
          <w:p w14:paraId="17AD606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//fl_IMS_Params_CheckSigComp(v_IMS_DATA_REQ.Request.Ack.msgHeader.route.routeBody[0].rrParam);   // acc. to 34.229-1 cl. 13.2.4 step 12 (ACK) "comp=sigcomp" is optional for Route</w:t>
            </w:r>
          </w:p>
          <w:p w14:paraId="7159138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</w:tc>
      </w:tr>
      <w:bookmarkEnd w:id="10"/>
      <w:bookmarkEnd w:id="11"/>
    </w:tbl>
    <w:p w14:paraId="7AD81BDF" w14:textId="77777777" w:rsidR="00435F04" w:rsidRDefault="00435F04" w:rsidP="00435F04">
      <w:pPr>
        <w:rPr>
          <w:lang w:val="en-US"/>
        </w:rPr>
      </w:pP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96690749"/>
      <w:r w:rsidRPr="00854C55">
        <w:rPr>
          <w:rFonts w:cs="Arial"/>
          <w:b/>
        </w:rPr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5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6" w:name="_Toc122434494"/>
      <w:bookmarkStart w:id="17" w:name="_Toc295288971"/>
      <w:bookmarkStart w:id="18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96690750"/>
      <w:r w:rsidRPr="00854C55">
        <w:rPr>
          <w:rFonts w:cs="Arial"/>
          <w:b/>
        </w:rPr>
        <w:t>Execution Log Files</w:t>
      </w:r>
      <w:bookmarkEnd w:id="16"/>
      <w:bookmarkEnd w:id="17"/>
      <w:bookmarkEnd w:id="18"/>
      <w:bookmarkEnd w:id="19"/>
    </w:p>
    <w:p w14:paraId="3F4DE0CB" w14:textId="2FAD134E" w:rsidR="00007D89" w:rsidRPr="00954EDD" w:rsidRDefault="0074508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96690751"/>
      <w:r w:rsidRPr="0074508C">
        <w:rPr>
          <w:rFonts w:cs="Arial"/>
          <w:b/>
        </w:rPr>
        <w:t>Qualcomm SM 8450+SDX65</w:t>
      </w:r>
      <w:bookmarkEnd w:id="20"/>
    </w:p>
    <w:p w14:paraId="29B59B52" w14:textId="7D566E3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74508C" w:rsidRPr="0074508C">
        <w:rPr>
          <w:rFonts w:cs="Arial"/>
        </w:rPr>
        <w:t>Qualcomm SM 8450+SDX65</w:t>
      </w:r>
      <w:r w:rsidR="0074508C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DEA6F22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435F04">
        <w:rPr>
          <w:rFonts w:cs="Arial"/>
        </w:rPr>
        <w:t>7_24b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1F1A534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435F04">
        <w:rPr>
          <w:rFonts w:cs="Arial"/>
        </w:rPr>
        <w:t>7_24b</w:t>
      </w:r>
      <w:r w:rsidRPr="00C549CB">
        <w:rPr>
          <w:rFonts w:cs="Arial"/>
        </w:rPr>
        <w:t>_PIXIT.xml</w:t>
      </w:r>
    </w:p>
    <w:p w14:paraId="3411F2C9" w14:textId="5F678F88" w:rsidR="00435F04" w:rsidRDefault="00007D89" w:rsidP="00435F04">
      <w:pPr>
        <w:rPr>
          <w:rFonts w:cs="Arial"/>
        </w:rPr>
      </w:pPr>
      <w:r w:rsidRPr="00854C55">
        <w:rPr>
          <w:rFonts w:cs="Arial"/>
          <w:b/>
          <w:color w:val="FF0000"/>
        </w:rPr>
        <w:br/>
      </w:r>
      <w:r w:rsidR="00435F04">
        <w:rPr>
          <w:rFonts w:cs="Arial"/>
        </w:rPr>
        <w:t xml:space="preserve">The </w:t>
      </w:r>
      <w:r w:rsidR="00435F04" w:rsidRPr="0074508C">
        <w:rPr>
          <w:rFonts w:cs="Arial"/>
        </w:rPr>
        <w:t>Qualcomm SM 8450+SDX65</w:t>
      </w:r>
      <w:r w:rsidR="00435F04">
        <w:rPr>
          <w:rFonts w:cs="Arial"/>
        </w:rPr>
        <w:t xml:space="preserve"> UE passed this test case on </w:t>
      </w:r>
      <w:r w:rsidR="00435F04">
        <w:t>Rohde &amp; Schwarz 5G Protocol Conformance Test platform</w:t>
      </w:r>
      <w:r w:rsidR="00435F04" w:rsidRPr="00854C55">
        <w:rPr>
          <w:rFonts w:cs="Arial"/>
          <w:color w:val="FF0000"/>
        </w:rPr>
        <w:t>.</w:t>
      </w:r>
      <w:r w:rsidR="00435F04">
        <w:rPr>
          <w:rFonts w:cs="Arial"/>
        </w:rPr>
        <w:t xml:space="preserve"> The documentation below is enclosed as evidence of the successful test case run [1]:</w:t>
      </w:r>
    </w:p>
    <w:p w14:paraId="7D942F89" w14:textId="77777777" w:rsidR="00435F04" w:rsidRDefault="00435F04" w:rsidP="00435F04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38F085B1" w14:textId="77777777" w:rsidR="00435F04" w:rsidRDefault="00435F04" w:rsidP="00435F0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TC_7.24b. LOG.html</w:t>
      </w:r>
    </w:p>
    <w:p w14:paraId="53D4764D" w14:textId="77777777" w:rsidR="00435F04" w:rsidRDefault="00435F04" w:rsidP="00435F04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8CB3AEC" w14:textId="77777777" w:rsidR="00435F04" w:rsidRDefault="00435F04" w:rsidP="00435F0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TTCNParameter.rspp</w:t>
      </w:r>
    </w:p>
    <w:p w14:paraId="25EEA2A1" w14:textId="2F9BD7FF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96690752"/>
      <w:r w:rsidRPr="002D362B">
        <w:rPr>
          <w:rFonts w:cs="Arial"/>
          <w:b/>
        </w:rPr>
        <w:lastRenderedPageBreak/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0388122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435F04">
              <w:rPr>
                <w:rFonts w:cs="Arial"/>
                <w:b/>
                <w:sz w:val="18"/>
              </w:rPr>
              <w:t>374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435F04" w:rsidRPr="00435F04">
              <w:rPr>
                <w:rFonts w:cs="Arial"/>
                <w:b/>
                <w:sz w:val="18"/>
              </w:rPr>
              <w:t>Supporting information for addition of IMS NR5GC call control test case 7.24b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F4C57" w14:textId="77777777" w:rsidR="007C4CD7" w:rsidRDefault="007C4CD7">
      <w:r>
        <w:separator/>
      </w:r>
    </w:p>
  </w:endnote>
  <w:endnote w:type="continuationSeparator" w:id="0">
    <w:p w14:paraId="3803D131" w14:textId="77777777" w:rsidR="007C4CD7" w:rsidRDefault="007C4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7B193" w14:textId="77777777" w:rsidR="007C4CD7" w:rsidRDefault="007C4CD7">
      <w:r>
        <w:separator/>
      </w:r>
    </w:p>
  </w:footnote>
  <w:footnote w:type="continuationSeparator" w:id="0">
    <w:p w14:paraId="0125EC1F" w14:textId="77777777" w:rsidR="007C4CD7" w:rsidRDefault="007C4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54F2E"/>
    <w:multiLevelType w:val="hybridMultilevel"/>
    <w:tmpl w:val="62E8F4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18D768F"/>
    <w:multiLevelType w:val="hybridMultilevel"/>
    <w:tmpl w:val="62E8F4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12CF0"/>
    <w:multiLevelType w:val="hybridMultilevel"/>
    <w:tmpl w:val="875C33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9D74B9"/>
    <w:multiLevelType w:val="hybridMultilevel"/>
    <w:tmpl w:val="875C33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6964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7384040">
    <w:abstractNumId w:val="3"/>
  </w:num>
  <w:num w:numId="3" w16cid:durableId="1513298984">
    <w:abstractNumId w:val="1"/>
  </w:num>
  <w:num w:numId="4" w16cid:durableId="14545990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5840180">
    <w:abstractNumId w:val="11"/>
  </w:num>
  <w:num w:numId="6" w16cid:durableId="567422616">
    <w:abstractNumId w:val="7"/>
  </w:num>
  <w:num w:numId="7" w16cid:durableId="1492063343">
    <w:abstractNumId w:val="2"/>
  </w:num>
  <w:num w:numId="8" w16cid:durableId="932779470">
    <w:abstractNumId w:val="12"/>
  </w:num>
  <w:num w:numId="9" w16cid:durableId="15623248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67336603">
    <w:abstractNumId w:val="10"/>
  </w:num>
  <w:num w:numId="11" w16cid:durableId="414521304">
    <w:abstractNumId w:val="6"/>
  </w:num>
  <w:num w:numId="12" w16cid:durableId="1264800033">
    <w:abstractNumId w:val="1"/>
  </w:num>
  <w:num w:numId="13" w16cid:durableId="443157239">
    <w:abstractNumId w:val="8"/>
  </w:num>
  <w:num w:numId="14" w16cid:durableId="466361939">
    <w:abstractNumId w:val="0"/>
  </w:num>
  <w:num w:numId="15" w16cid:durableId="1407726979">
    <w:abstractNumId w:val="5"/>
  </w:num>
  <w:num w:numId="16" w16cid:durableId="11782761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317C6"/>
    <w:rsid w:val="0014599D"/>
    <w:rsid w:val="00145D43"/>
    <w:rsid w:val="00192C46"/>
    <w:rsid w:val="001A08B3"/>
    <w:rsid w:val="001A7B60"/>
    <w:rsid w:val="001B52F0"/>
    <w:rsid w:val="001B7A65"/>
    <w:rsid w:val="001E41F3"/>
    <w:rsid w:val="001E790C"/>
    <w:rsid w:val="002359BB"/>
    <w:rsid w:val="0025113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35F04"/>
    <w:rsid w:val="00440757"/>
    <w:rsid w:val="00444216"/>
    <w:rsid w:val="00457F71"/>
    <w:rsid w:val="00472115"/>
    <w:rsid w:val="00491E2E"/>
    <w:rsid w:val="00495D31"/>
    <w:rsid w:val="004B3A90"/>
    <w:rsid w:val="004B75B7"/>
    <w:rsid w:val="004C265D"/>
    <w:rsid w:val="004D3833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D293B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D3C6A"/>
    <w:rsid w:val="006E21FB"/>
    <w:rsid w:val="0074508C"/>
    <w:rsid w:val="00745C21"/>
    <w:rsid w:val="00770A40"/>
    <w:rsid w:val="00785AFF"/>
    <w:rsid w:val="00792342"/>
    <w:rsid w:val="007977A8"/>
    <w:rsid w:val="007B512A"/>
    <w:rsid w:val="007C2097"/>
    <w:rsid w:val="007C4CD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968A4"/>
    <w:rsid w:val="009A5753"/>
    <w:rsid w:val="009A579D"/>
    <w:rsid w:val="009E3297"/>
    <w:rsid w:val="009F734F"/>
    <w:rsid w:val="00A246B6"/>
    <w:rsid w:val="00A47E70"/>
    <w:rsid w:val="00A50CF0"/>
    <w:rsid w:val="00A6056C"/>
    <w:rsid w:val="00A7671C"/>
    <w:rsid w:val="00A8309E"/>
    <w:rsid w:val="00AA2CBC"/>
    <w:rsid w:val="00AC5820"/>
    <w:rsid w:val="00AD1CD8"/>
    <w:rsid w:val="00B0233C"/>
    <w:rsid w:val="00B258BB"/>
    <w:rsid w:val="00B67B97"/>
    <w:rsid w:val="00B87CBD"/>
    <w:rsid w:val="00B968C8"/>
    <w:rsid w:val="00B976D4"/>
    <w:rsid w:val="00BA3EC5"/>
    <w:rsid w:val="00BA51D9"/>
    <w:rsid w:val="00BB5DFC"/>
    <w:rsid w:val="00BC41FF"/>
    <w:rsid w:val="00BD279D"/>
    <w:rsid w:val="00BD364E"/>
    <w:rsid w:val="00BD6BB8"/>
    <w:rsid w:val="00C0080B"/>
    <w:rsid w:val="00C66BA2"/>
    <w:rsid w:val="00C777AD"/>
    <w:rsid w:val="00C870F6"/>
    <w:rsid w:val="00C95985"/>
    <w:rsid w:val="00CB2421"/>
    <w:rsid w:val="00CC5026"/>
    <w:rsid w:val="00CC68D0"/>
    <w:rsid w:val="00D03F9A"/>
    <w:rsid w:val="00D06D51"/>
    <w:rsid w:val="00D24991"/>
    <w:rsid w:val="00D3275B"/>
    <w:rsid w:val="00D4001A"/>
    <w:rsid w:val="00D50255"/>
    <w:rsid w:val="00D66520"/>
    <w:rsid w:val="00D84AE9"/>
    <w:rsid w:val="00D865C0"/>
    <w:rsid w:val="00DE34CF"/>
    <w:rsid w:val="00E13F3D"/>
    <w:rsid w:val="00E34898"/>
    <w:rsid w:val="00E96A53"/>
    <w:rsid w:val="00EB09B7"/>
    <w:rsid w:val="00EE7D7C"/>
    <w:rsid w:val="00F25D98"/>
    <w:rsid w:val="00F2700A"/>
    <w:rsid w:val="00F300FB"/>
    <w:rsid w:val="00FB6386"/>
    <w:rsid w:val="00FC2058"/>
    <w:rsid w:val="00FC64D3"/>
    <w:rsid w:val="00FD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35F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11</Pages>
  <Words>1902</Words>
  <Characters>18417</Characters>
  <Application>Microsoft Office Word</Application>
  <DocSecurity>0</DocSecurity>
  <Lines>153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44</cp:revision>
  <cp:lastPrinted>1900-01-01T00:00:00Z</cp:lastPrinted>
  <dcterms:created xsi:type="dcterms:W3CDTF">2022-01-24T16:23:00Z</dcterms:created>
  <dcterms:modified xsi:type="dcterms:W3CDTF">2022-05-27T14:00:00Z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