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760547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683AB2">
          <w:rPr>
            <w:b/>
            <w:i/>
            <w:noProof/>
            <w:sz w:val="28"/>
          </w:rPr>
          <w:t>719</w:t>
        </w:r>
      </w:fldSimple>
    </w:p>
    <w:p w14:paraId="210A5493" w14:textId="77777777" w:rsidR="00745C21" w:rsidRDefault="00E57777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E577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576BCD">
                <w:rPr>
                  <w:b/>
                  <w:noProof/>
                  <w:sz w:val="28"/>
                </w:rPr>
                <w:t>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6AFFB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F321C3">
              <w:rPr>
                <w:b/>
                <w:noProof/>
                <w:sz w:val="28"/>
              </w:rPr>
              <w:t>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A69FC" w:rsidR="001E41F3" w:rsidRPr="00745C21" w:rsidRDefault="00683AB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BE6E41" w:rsidR="001E41F3" w:rsidRPr="00410371" w:rsidRDefault="00E577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</w:t>
              </w:r>
              <w:r w:rsidR="00576BCD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</w:t>
              </w:r>
              <w:r w:rsidR="00683AB2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7807B" w:rsidR="001E41F3" w:rsidRDefault="00576BCD" w:rsidP="00423AB6">
            <w:pPr>
              <w:pStyle w:val="CRCoverPage"/>
              <w:spacing w:after="0"/>
              <w:rPr>
                <w:noProof/>
              </w:rPr>
            </w:pPr>
            <w:r w:rsidRPr="00576BCD">
              <w:t>Addition of IMS NR5GC XCAP test case 8.1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02067A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</w:t>
            </w:r>
            <w:r w:rsidR="00F321C3">
              <w:rPr>
                <w:noProof/>
              </w:rPr>
              <w:t>3-04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BF6BA9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>
              <w:t>8.1</w:t>
            </w:r>
            <w:r w:rsidRPr="00576BCD">
              <w:t xml:space="preserve"> to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0256232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XCAP </w:t>
            </w:r>
            <w:r w:rsidR="00044D50">
              <w:t>test</w:t>
            </w:r>
            <w:r w:rsidR="00576BCD">
              <w:t xml:space="preserve"> case 8.1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02164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  <w:r w:rsidR="00576BCD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6C1A34" w:rsidR="004D7D01" w:rsidRDefault="00FF63BB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A782A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CD1301" w:rsidR="004D7D01" w:rsidRDefault="00FF63BB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66035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1026780" w14:textId="6DEE6CE1" w:rsidR="004E3F2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E3F2A" w:rsidRPr="00A42EF1">
        <w:rPr>
          <w:rFonts w:cs="Arial"/>
          <w:iCs/>
        </w:rPr>
        <w:t>Table of Contents</w:t>
      </w:r>
      <w:r w:rsidR="004E3F2A">
        <w:tab/>
      </w:r>
      <w:r w:rsidR="004E3F2A">
        <w:fldChar w:fldCharType="begin"/>
      </w:r>
      <w:r w:rsidR="004E3F2A">
        <w:instrText xml:space="preserve"> PAGEREF _Toc96603541 \h </w:instrText>
      </w:r>
      <w:r w:rsidR="004E3F2A">
        <w:fldChar w:fldCharType="separate"/>
      </w:r>
      <w:r w:rsidR="004E3F2A">
        <w:t>2</w:t>
      </w:r>
      <w:r w:rsidR="004E3F2A">
        <w:fldChar w:fldCharType="end"/>
      </w:r>
    </w:p>
    <w:p w14:paraId="2449420A" w14:textId="28E86212" w:rsidR="004E3F2A" w:rsidRDefault="004E3F2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2EF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_Toc96603542 \h </w:instrText>
      </w:r>
      <w:r>
        <w:fldChar w:fldCharType="separate"/>
      </w:r>
      <w:r>
        <w:t>3</w:t>
      </w:r>
      <w:r>
        <w:fldChar w:fldCharType="end"/>
      </w:r>
    </w:p>
    <w:p w14:paraId="29773760" w14:textId="0B842F0F" w:rsidR="004E3F2A" w:rsidRDefault="004E3F2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42EF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42EF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_Toc96603543 \h </w:instrText>
      </w:r>
      <w:r>
        <w:fldChar w:fldCharType="separate"/>
      </w:r>
      <w:r>
        <w:t>3</w:t>
      </w:r>
      <w:r>
        <w:fldChar w:fldCharType="end"/>
      </w:r>
    </w:p>
    <w:p w14:paraId="5D942B20" w14:textId="46798683" w:rsidR="004E3F2A" w:rsidRDefault="004E3F2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2EF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2EF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_Toc96603544 \h </w:instrText>
      </w:r>
      <w:r>
        <w:fldChar w:fldCharType="separate"/>
      </w:r>
      <w:r>
        <w:t>3</w:t>
      </w:r>
      <w:r>
        <w:fldChar w:fldCharType="end"/>
      </w:r>
    </w:p>
    <w:p w14:paraId="18474EE2" w14:textId="027A5CEC" w:rsidR="004E3F2A" w:rsidRDefault="004E3F2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42EF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42EF1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_Toc96603545 \h </w:instrText>
      </w:r>
      <w:r>
        <w:fldChar w:fldCharType="separate"/>
      </w:r>
      <w:r>
        <w:t>3</w:t>
      </w:r>
      <w:r>
        <w:fldChar w:fldCharType="end"/>
      </w:r>
    </w:p>
    <w:p w14:paraId="02A9E8EE" w14:textId="631D69AC" w:rsidR="004E3F2A" w:rsidRDefault="004E3F2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42EF1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42EF1">
        <w:rPr>
          <w:rFonts w:cs="Arial"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_Toc96603546 \h </w:instrText>
      </w:r>
      <w:r>
        <w:fldChar w:fldCharType="separate"/>
      </w:r>
      <w:r>
        <w:t>6</w:t>
      </w:r>
      <w:r>
        <w:fldChar w:fldCharType="end"/>
      </w:r>
    </w:p>
    <w:p w14:paraId="4B59A81C" w14:textId="2FBACA42" w:rsidR="004E3F2A" w:rsidRDefault="004E3F2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2EF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2EF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_Toc96603547 \h </w:instrText>
      </w:r>
      <w:r>
        <w:fldChar w:fldCharType="separate"/>
      </w:r>
      <w:r>
        <w:t>7</w:t>
      </w:r>
      <w:r>
        <w:fldChar w:fldCharType="end"/>
      </w:r>
    </w:p>
    <w:p w14:paraId="4993161C" w14:textId="5B8B5875" w:rsidR="004E3F2A" w:rsidRDefault="004E3F2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2EF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2EF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_Toc96603548 \h </w:instrText>
      </w:r>
      <w:r>
        <w:fldChar w:fldCharType="separate"/>
      </w:r>
      <w:r>
        <w:t>7</w:t>
      </w:r>
      <w:r>
        <w:fldChar w:fldCharType="end"/>
      </w:r>
    </w:p>
    <w:p w14:paraId="2AC41C25" w14:textId="1A6AE858" w:rsidR="004E3F2A" w:rsidRDefault="004E3F2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42EF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42EF1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_Toc96603549 \h </w:instrText>
      </w:r>
      <w:r>
        <w:fldChar w:fldCharType="separate"/>
      </w:r>
      <w:r>
        <w:t>7</w:t>
      </w:r>
      <w:r>
        <w:fldChar w:fldCharType="end"/>
      </w:r>
    </w:p>
    <w:p w14:paraId="40788777" w14:textId="08A6C438" w:rsidR="004E3F2A" w:rsidRDefault="004E3F2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2EF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2EF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_Toc96603550 \h </w:instrText>
      </w:r>
      <w:r>
        <w:fldChar w:fldCharType="separate"/>
      </w:r>
      <w:r>
        <w:t>7</w:t>
      </w:r>
      <w:r>
        <w:fldChar w:fldCharType="end"/>
      </w:r>
    </w:p>
    <w:p w14:paraId="325A0C2F" w14:textId="6AF1B9C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6603542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23E93AE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D5B00">
        <w:rPr>
          <w:rFonts w:cs="Arial"/>
        </w:rPr>
        <w:t>8.1</w:t>
      </w:r>
      <w:r w:rsidRPr="00662A05">
        <w:rPr>
          <w:rFonts w:cs="Arial"/>
        </w:rPr>
        <w:t xml:space="preserve"> 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6603543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56A205C0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lang w:eastAsia="ja-JP"/>
        </w:rPr>
        <w:t>8.1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0BBFD54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7D01" w:rsidRPr="004D7D01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6603544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7C36A365" w14:textId="235DBB64" w:rsidR="00440757" w:rsidRPr="00D268E5" w:rsidRDefault="004E3F2A" w:rsidP="0044075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8" w:name="_Toc96603545"/>
      <w:r>
        <w:rPr>
          <w:rFonts w:cs="Arial"/>
          <w:color w:val="000000"/>
          <w:lang w:eastAsia="en-GB"/>
        </w:rPr>
        <w:t>Change 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40757" w:rsidRPr="00D268E5" w14:paraId="62493024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49A2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B414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>f_IMS_HTTP_Configure</w:t>
            </w:r>
          </w:p>
        </w:tc>
      </w:tr>
      <w:tr w:rsidR="00440757" w:rsidRPr="00D268E5" w14:paraId="2AB5A9ED" w14:textId="77777777" w:rsidTr="00B36A8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BCDB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83E8" w14:textId="78F91A4C" w:rsidR="00440757" w:rsidRDefault="00440757" w:rsidP="00B36A8E">
            <w:pPr>
              <w:pStyle w:val="CRCoverPage"/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>
              <w:rPr>
                <w:rFonts w:ascii="Segoe UI" w:hAnsi="Segoe UI" w:cs="Segoe UI"/>
                <w:color w:val="000000"/>
                <w:lang w:eastAsia="de-DE"/>
              </w:rPr>
              <w:t>For 5G XCAP test cases, the HTTP configuration cannot be done immediately at the beginning of the test case sin</w:t>
            </w:r>
            <w:r w:rsidR="00044D50">
              <w:rPr>
                <w:rFonts w:ascii="Segoe UI" w:hAnsi="Segoe UI" w:cs="Segoe UI"/>
                <w:color w:val="000000"/>
                <w:lang w:eastAsia="de-DE"/>
              </w:rPr>
              <w:t>c</w:t>
            </w:r>
            <w:r>
              <w:rPr>
                <w:rFonts w:ascii="Segoe UI" w:hAnsi="Segoe UI" w:cs="Segoe UI"/>
                <w:color w:val="000000"/>
                <w:lang w:eastAsia="de-DE"/>
              </w:rPr>
              <w:t>e the PDU session ID is selected by the UE and so not known until PDU</w:t>
            </w:r>
            <w:r w:rsidR="00C0080B">
              <w:rPr>
                <w:rFonts w:ascii="Segoe UI" w:hAnsi="Segoe UI" w:cs="Segoe UI"/>
                <w:color w:val="000000"/>
                <w:lang w:eastAsia="de-DE"/>
              </w:rPr>
              <w:t xml:space="preserve"> </w:t>
            </w:r>
            <w:r>
              <w:rPr>
                <w:rFonts w:ascii="Segoe UI" w:hAnsi="Segoe UI" w:cs="Segoe UI"/>
                <w:color w:val="000000"/>
                <w:lang w:eastAsia="de-DE"/>
              </w:rPr>
              <w:t>session establishment is initiated.</w:t>
            </w:r>
            <w:r w:rsidR="00C0080B">
              <w:rPr>
                <w:rFonts w:ascii="Segoe UI" w:hAnsi="Segoe UI" w:cs="Segoe UI"/>
                <w:color w:val="000000"/>
                <w:lang w:eastAsia="de-DE"/>
              </w:rPr>
              <w:t xml:space="preserve"> In the current implementation of 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f_IMS_HTTP_Configure() </w:t>
            </w:r>
            <w:r w:rsidR="00C0080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this is handled 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by not sending the HTTP configure request immediately</w:t>
            </w:r>
            <w:r w:rsidR="00C0080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instead it activates a default handler which will trigger the HTTP configure whenever the DRB info is received from IPCAN. </w:t>
            </w:r>
          </w:p>
          <w:p w14:paraId="1A482430" w14:textId="77777777" w:rsidR="00440757" w:rsidRDefault="00440757" w:rsidP="00B36A8E">
            <w:pPr>
              <w:pStyle w:val="CRCoverPage"/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14:paraId="5CA11529" w14:textId="1A09C222" w:rsidR="00440757" w:rsidRPr="0079421E" w:rsidRDefault="00C0080B" w:rsidP="00B36A8E">
            <w:pPr>
              <w:pStyle w:val="CRCoverPage"/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The issue</w:t>
            </w:r>
            <w:r w:rsidR="00440757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is that the test case execution then </w:t>
            </w:r>
            <w:r w:rsidR="00044D50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proceeds</w:t>
            </w:r>
            <w:r w:rsidR="00440757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into the function f_IMS_XCAP_InitialiseSupplementaryServices() which then sends “DocumentSet” command to the HTTP_XCAP PTC. This then causes the fatal error “invalid command” because this cannot be processed before the “configure” command.</w:t>
            </w:r>
          </w:p>
        </w:tc>
      </w:tr>
      <w:tr w:rsidR="00440757" w:rsidRPr="00D268E5" w14:paraId="4902D5D9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AF62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049D" w14:textId="5F9D8934" w:rsidR="00440757" w:rsidRPr="0079421E" w:rsidRDefault="00440757" w:rsidP="00B36A8E">
            <w:pPr>
              <w:pStyle w:val="CRCoverPage"/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Changed the function f_IMS_HTTP_Configure() to</w:t>
            </w:r>
            <w:r w:rsidR="00C0080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stop and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wait for the DRB info from IPCAN </w:t>
            </w:r>
            <w:r w:rsidR="00C0080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in the case of NR5GC, 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before sending the HTTP configure, rather than activating a default handler. </w:t>
            </w:r>
          </w:p>
        </w:tc>
      </w:tr>
      <w:tr w:rsidR="00440757" w:rsidRPr="00D268E5" w14:paraId="190A769D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C55E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7155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IMS_XCAP_Procedures.ttcn</w:t>
            </w:r>
          </w:p>
        </w:tc>
      </w:tr>
      <w:tr w:rsidR="00440757" w:rsidRPr="00D268E5" w14:paraId="727D9420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295F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EE2A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</w:p>
        </w:tc>
      </w:tr>
    </w:tbl>
    <w:p w14:paraId="56A88BC8" w14:textId="77777777" w:rsidR="00440757" w:rsidRPr="00D268E5" w:rsidRDefault="00440757" w:rsidP="00440757">
      <w:pPr>
        <w:spacing w:after="0"/>
        <w:rPr>
          <w:rFonts w:ascii="Arial" w:hAnsi="Arial"/>
          <w:lang w:eastAsia="en-GB"/>
        </w:rPr>
      </w:pPr>
    </w:p>
    <w:p w14:paraId="1B0750C0" w14:textId="77777777" w:rsidR="00440757" w:rsidRPr="00D268E5" w:rsidRDefault="00440757" w:rsidP="00440757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0757" w:rsidRPr="00D268E5" w14:paraId="7508883A" w14:textId="77777777" w:rsidTr="00B36A8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881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>function f_IMS_HTTP_Configure(HTTP_AuthenticationMethod_Type p_AuthenticationMethod,</w:t>
            </w:r>
          </w:p>
          <w:p w14:paraId="6FBF29A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charstring p_XcapUserId,</w:t>
            </w:r>
          </w:p>
          <w:p w14:paraId="13AEE90F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charstring p_XcapUsername,</w:t>
            </w:r>
          </w:p>
          <w:p w14:paraId="382F9DC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template (value) XCAP_ServerAddrInfo_Type p_XCAP_ServerAddrInfo) runs on IMS_XCAP_PTC</w:t>
            </w:r>
          </w:p>
          <w:p w14:paraId="15C466AF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{</w:t>
            </w:r>
          </w:p>
          <w:p w14:paraId="2AA4126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(omit)  IPCAN_RAN_Type v_RanType := f_IMS_PTC_GetRanType();   /* @sic R5-163201: IPCAN_RAN_Type instead of charstring sic@ */</w:t>
            </w:r>
          </w:p>
          <w:p w14:paraId="7363CB0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IMS_HTTP_Command_Type v_Command;</w:t>
            </w:r>
          </w:p>
          <w:p w14:paraId="567150F7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lastRenderedPageBreak/>
              <w:t xml:space="preserve">    var template (value) IP_AddrInfo_Type v_IP_AddressV4 := p_XCAP_ServerAddrInfo.IPv4;</w:t>
            </w:r>
          </w:p>
          <w:p w14:paraId="543C0A3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IP_AddrInfo_Type v_IP_AddressV6 := p_XCAP_ServerAddrInfo.IPv6;</w:t>
            </w:r>
          </w:p>
          <w:p w14:paraId="1E5FDA50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IP_SocketList_Type v_XcapServerAddrAndPort_List := {};</w:t>
            </w:r>
          </w:p>
          <w:p w14:paraId="5E46E0B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IP_SocketList_Type v_BsfServerAddrAndPort_List := {};</w:t>
            </w:r>
          </w:p>
          <w:p w14:paraId="60289CE8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(omit) IP_DrbInfo_Type v_DrbRoutingInfo;</w:t>
            </w:r>
          </w:p>
          <w:p w14:paraId="11185FD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IP_DrbId_Type v_DrbId;</w:t>
            </w:r>
          </w:p>
          <w:p w14:paraId="6F21F36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</w:p>
          <w:p w14:paraId="0484968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if (not isvalue(v_RanType)) {</w:t>
            </w:r>
          </w:p>
          <w:p w14:paraId="6D8EC11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FatalError(__FILE__, __LINE__, "Unknown RAN type");</w:t>
            </w:r>
          </w:p>
          <w:p w14:paraId="189223E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}</w:t>
            </w:r>
          </w:p>
          <w:p w14:paraId="39778C9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</w:p>
          <w:p w14:paraId="3A5A320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select (valueof(v_RanType)) {</w:t>
            </w:r>
          </w:p>
          <w:p w14:paraId="313D61C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(EUTRA_FDD, EUTRA_TDD) {</w:t>
            </w:r>
          </w:p>
          <w:p w14:paraId="1ADDBE9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v_DrbId := f_EUTRA_NB_EpsBearerAssociatedDRB(tsc_EpsDefaultBearerId2ndPDN);    /* DRB Id for 2nd PDN; @sic R5s141351 change 4 sic@ */</w:t>
            </w:r>
          </w:p>
          <w:p w14:paraId="47E5FE9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v_DrbRoutingInfo := cs_DrbInfo_EUTRA(eutra_Cell1, v_DrbId);</w:t>
            </w:r>
          </w:p>
          <w:p w14:paraId="5D64251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65EEEAF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(WLAN) {</w:t>
            </w:r>
          </w:p>
          <w:p w14:paraId="19B823B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v_DrbRoutingInfo := cs_DrbInfo_WLAN(wlan_Cell27);</w:t>
            </w:r>
          </w:p>
          <w:p w14:paraId="483F59E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4169E49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(NR) {</w:t>
            </w:r>
          </w:p>
          <w:p w14:paraId="16743D1F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v_DrbRoutingInfo := omit;                                                      /* @sic R5-217449: Dummy for NR5GC as we need to wait for the QosFlow with SessionId assigned by the UE sic@ */</w:t>
            </w:r>
          </w:p>
          <w:p w14:paraId="045978D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777CF0B8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else {</w:t>
            </w:r>
          </w:p>
          <w:p w14:paraId="0F2BBA48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FatalError(__FILE__, __LINE__, "RAN type not supported by current implementation");</w:t>
            </w:r>
          </w:p>
          <w:p w14:paraId="1B96245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69FBE7D4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}</w:t>
            </w:r>
          </w:p>
          <w:p w14:paraId="7FF996E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</w:p>
          <w:p w14:paraId="251E91B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v_XcapServerAddrAndPort_List[0] := cs_IP_Socket(v_IP_AddressV4, tsc_PortNumberHTTP);   /* @sic R5s150148 sic@ */</w:t>
            </w:r>
          </w:p>
          <w:p w14:paraId="20C971C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v_XcapServerAddrAndPort_List[1] := cs_IP_Socket(v_IP_AddressV6, tsc_PortNumberHTTP);   /* @sic R5s150148 sic@ */</w:t>
            </w:r>
          </w:p>
          <w:p w14:paraId="6B1F8828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</w:p>
          <w:p w14:paraId="33B759B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v_Command := {</w:t>
            </w:r>
          </w:p>
          <w:p w14:paraId="1BF8E28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Configure := cs_HTTP_ConfigurationParams(v_XcapServerAddrAndPort_List,</w:t>
            </w:r>
          </w:p>
          <w:p w14:paraId="3617E96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v_BsfServerAddrAndPort_List,</w:t>
            </w:r>
          </w:p>
          <w:p w14:paraId="4E6103E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v_DrbRoutingInfo,</w:t>
            </w:r>
          </w:p>
          <w:p w14:paraId="7ADEC02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p_AuthenticationMethod,</w:t>
            </w:r>
          </w:p>
          <w:p w14:paraId="4E7F7EB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f_IMS_PTC_Security_GetXRESLength(),         /* @sic R5s160710 sic@ */</w:t>
            </w:r>
          </w:p>
          <w:p w14:paraId="0C2C78B7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p_XcapUsername,</w:t>
            </w:r>
          </w:p>
          <w:p w14:paraId="211FB63C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p_XcapUserId)</w:t>
            </w:r>
          </w:p>
          <w:p w14:paraId="589EE6A6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};</w:t>
            </w:r>
          </w:p>
          <w:p w14:paraId="630359C0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yellow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if (not isvalue(v_DrbRoutingInfo)) {                                                   /* @sic R5-217449 sic@ */</w:t>
            </w:r>
          </w:p>
          <w:p w14:paraId="129706B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yellow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     activate(a_IMS_HTTP_TriggeredConfiguration(v_Command));</w:t>
            </w:r>
          </w:p>
          <w:p w14:paraId="46E9B73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   } else {</w:t>
            </w:r>
          </w:p>
          <w:p w14:paraId="0F272BF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f_IMS_HTTP_RunCommand(__FILE__, __LINE__, v_Command);</w:t>
            </w:r>
          </w:p>
          <w:p w14:paraId="6CCECB9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}</w:t>
            </w:r>
          </w:p>
          <w:p w14:paraId="5466564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}</w:t>
            </w:r>
          </w:p>
        </w:tc>
      </w:tr>
    </w:tbl>
    <w:p w14:paraId="635F203D" w14:textId="77777777" w:rsidR="00440757" w:rsidRPr="00D268E5" w:rsidRDefault="00440757" w:rsidP="00440757">
      <w:pPr>
        <w:spacing w:after="0"/>
        <w:rPr>
          <w:rFonts w:ascii="Arial" w:hAnsi="Arial"/>
          <w:color w:val="000000"/>
          <w:lang w:eastAsia="en-GB"/>
        </w:rPr>
      </w:pPr>
    </w:p>
    <w:p w14:paraId="5364B813" w14:textId="77777777" w:rsidR="00440757" w:rsidRPr="00D268E5" w:rsidRDefault="00440757" w:rsidP="00440757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440757" w:rsidRPr="00D268E5" w14:paraId="3EB28BA7" w14:textId="77777777" w:rsidTr="00B36A8E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8AA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function f_IMS_HTTP_Configure(HTTP_AuthenticationMethod_Type p_AuthenticationMethod,</w:t>
            </w:r>
          </w:p>
          <w:p w14:paraId="62328CD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charstring p_XcapUserId,</w:t>
            </w:r>
          </w:p>
          <w:p w14:paraId="4851582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lastRenderedPageBreak/>
              <w:t xml:space="preserve">                                charstring p_XcapUsername,</w:t>
            </w:r>
          </w:p>
          <w:p w14:paraId="73B0111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template (value) XCAP_ServerAddrInfo_Type p_XCAP_ServerAddrInfo) runs on IMS_XCAP_PTC</w:t>
            </w:r>
          </w:p>
          <w:p w14:paraId="448D2E7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{</w:t>
            </w:r>
          </w:p>
          <w:p w14:paraId="773BAC2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(omit)  IPCAN_RAN_Type v_RanType := f_IMS_PTC_GetRanType();   /* @sic R5-163201: IPCAN_RAN_Type instead of charstring sic@ */</w:t>
            </w:r>
          </w:p>
          <w:p w14:paraId="4747F463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IMS_HTTP_Command_Type v_Command;</w:t>
            </w:r>
          </w:p>
          <w:p w14:paraId="2E775800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IP_AddrInfo_Type v_IP_AddressV4 := p_XCAP_ServerAddrInfo.IPv4;</w:t>
            </w:r>
          </w:p>
          <w:p w14:paraId="3377D044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IP_AddrInfo_Type v_IP_AddressV6 := p_XCAP_ServerAddrInfo.IPv6;</w:t>
            </w:r>
          </w:p>
          <w:p w14:paraId="167D997F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IP_SocketList_Type v_XcapServerAddrAndPort_List := {};</w:t>
            </w:r>
          </w:p>
          <w:p w14:paraId="6B7659F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(value) IP_SocketList_Type v_BsfServerAddrAndPort_List := {};</w:t>
            </w:r>
          </w:p>
          <w:p w14:paraId="3666B88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template (omit) IP_DrbInfo_Type v_DrbRoutingInfo;</w:t>
            </w:r>
          </w:p>
          <w:p w14:paraId="1DC2758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var IP_DrbId_Type v_DrbId;</w:t>
            </w:r>
          </w:p>
          <w:p w14:paraId="48247FE2" w14:textId="672A589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var IMS_IPCAN_Coordination_MSG v_IMS_IPCAN_Coordination_MSG;</w:t>
            </w:r>
          </w:p>
          <w:p w14:paraId="3B4ADCE4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</w:p>
          <w:p w14:paraId="4208DDDC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if (not isvalue(v_RanType)) {</w:t>
            </w:r>
          </w:p>
          <w:p w14:paraId="69342240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FatalError(__FILE__, __LINE__, "Unknown RAN type");</w:t>
            </w:r>
          </w:p>
          <w:p w14:paraId="1012EF9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}</w:t>
            </w:r>
          </w:p>
          <w:p w14:paraId="417DE40C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</w:p>
          <w:p w14:paraId="15A26DB0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select (valueof(v_RanType)) {</w:t>
            </w:r>
          </w:p>
          <w:p w14:paraId="1356BDCD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(EUTRA_FDD, EUTRA_TDD) {</w:t>
            </w:r>
          </w:p>
          <w:p w14:paraId="01BC122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v_DrbId := f_EUTRA_NB_EpsBearerAssociatedDRB(tsc_EpsDefaultBearerId2ndPDN);    /* DRB Id for 2nd PDN; @sic R5s141351 change 4 sic@ */</w:t>
            </w:r>
          </w:p>
          <w:p w14:paraId="271224BC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v_DrbRoutingInfo := cs_DrbInfo_EUTRA(eutra_Cell1, v_DrbId);</w:t>
            </w:r>
          </w:p>
          <w:p w14:paraId="7E1818B6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7D78FBD8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(WLAN) {</w:t>
            </w:r>
          </w:p>
          <w:p w14:paraId="256285E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v_DrbRoutingInfo := cs_DrbInfo_WLAN(wlan_Cell27);</w:t>
            </w:r>
          </w:p>
          <w:p w14:paraId="4FB6DEA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3589A02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(NR) {</w:t>
            </w:r>
          </w:p>
          <w:p w14:paraId="7BD234C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v_DrbRoutingInfo := omit;                                                      /* @sic R5-217449: Dummy for NR5GC as we need to wait for the QosFlow with SessionId assigned by the UE sic@ */</w:t>
            </w:r>
          </w:p>
          <w:p w14:paraId="4A3EFDF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6DA11656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case else {</w:t>
            </w:r>
          </w:p>
          <w:p w14:paraId="57E2D0E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FatalError(__FILE__, __LINE__, "RAN type not supported by current implementation");</w:t>
            </w:r>
          </w:p>
          <w:p w14:paraId="337460D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12B30F4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}</w:t>
            </w:r>
          </w:p>
          <w:p w14:paraId="7A5E49CB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</w:p>
          <w:p w14:paraId="0E41EEA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v_XcapServerAddrAndPort_List[0] := cs_IP_Socket(v_IP_AddressV4, tsc_PortNumberHTTP);   /* @sic R5s150148 sic@ */</w:t>
            </w:r>
          </w:p>
          <w:p w14:paraId="126C4FF6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v_XcapServerAddrAndPort_List[1] := cs_IP_Socket(v_IP_AddressV6, tsc_PortNumberHTTP);   /* @sic R5s150148 sic@ */</w:t>
            </w:r>
          </w:p>
          <w:p w14:paraId="6044500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</w:p>
          <w:p w14:paraId="37C01210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v_Command := {</w:t>
            </w:r>
          </w:p>
          <w:p w14:paraId="5E81B5A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Configure := cs_HTTP_ConfigurationParams(v_XcapServerAddrAndPort_List,</w:t>
            </w:r>
          </w:p>
          <w:p w14:paraId="31225FDF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v_BsfServerAddrAndPort_List,</w:t>
            </w:r>
          </w:p>
          <w:p w14:paraId="0EC4BB31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v_DrbRoutingInfo,</w:t>
            </w:r>
          </w:p>
          <w:p w14:paraId="2C4DFDB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p_AuthenticationMethod,</w:t>
            </w:r>
          </w:p>
          <w:p w14:paraId="470B8184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f_IMS_PTC_Security_GetXRESLength(),         /* @sic R5s160710 sic@ */</w:t>
            </w:r>
          </w:p>
          <w:p w14:paraId="1F748098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p_XcapUsername,</w:t>
            </w:r>
          </w:p>
          <w:p w14:paraId="53760050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                                         p_XcapUserId)</w:t>
            </w:r>
          </w:p>
          <w:p w14:paraId="70F6E6A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};</w:t>
            </w:r>
          </w:p>
          <w:p w14:paraId="4AFAD26E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yellow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if (not isvalue(v_DrbRoutingInfo)) { </w:t>
            </w:r>
          </w:p>
          <w:p w14:paraId="1367B04A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yellow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   alt {                                       </w:t>
            </w:r>
          </w:p>
          <w:p w14:paraId="0BE2B0B2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yellow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     [] IPCAN.receive(cmr_IPCAN_IMS_DrbInfo) -&gt; value v_IMS_IPCAN_Coordination_MSG {</w:t>
            </w:r>
          </w:p>
          <w:p w14:paraId="12A15DC8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yellow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        v_Command.Configure.DrbRoutingInfo := v_IMS_IPCAN_Coordination_MSG.DrbInfo;</w:t>
            </w:r>
          </w:p>
          <w:p w14:paraId="53976F36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highlight w:val="yellow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     }</w:t>
            </w:r>
          </w:p>
          <w:p w14:paraId="7392553D" w14:textId="305E667A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 xml:space="preserve">     } </w:t>
            </w:r>
          </w:p>
          <w:p w14:paraId="4FDCF13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    f_IMS_HTTP_RunCommand(__FILE__, __LINE__, v_Command);</w:t>
            </w:r>
          </w:p>
          <w:p w14:paraId="6A1E5565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lastRenderedPageBreak/>
              <w:t xml:space="preserve">    }</w:t>
            </w:r>
          </w:p>
          <w:p w14:paraId="28BEE70C" w14:textId="77777777" w:rsidR="00440757" w:rsidRPr="00D11E40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D11E40">
              <w:rPr>
                <w:rFonts w:ascii="Segoe UI" w:hAnsi="Segoe UI" w:cs="Segoe UI"/>
                <w:color w:val="000000"/>
                <w:lang w:eastAsia="de-DE"/>
              </w:rPr>
              <w:t xml:space="preserve">  }</w:t>
            </w:r>
          </w:p>
        </w:tc>
      </w:tr>
    </w:tbl>
    <w:p w14:paraId="62A46CC4" w14:textId="77777777" w:rsidR="00440757" w:rsidRPr="00D268E5" w:rsidRDefault="00440757" w:rsidP="00440757">
      <w:pPr>
        <w:rPr>
          <w:lang w:eastAsia="en-GB"/>
        </w:rPr>
      </w:pPr>
    </w:p>
    <w:p w14:paraId="58ED9902" w14:textId="469E5A9C" w:rsidR="00440757" w:rsidRPr="00D268E5" w:rsidRDefault="004E3F2A" w:rsidP="0044075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9" w:name="_Toc96603546"/>
      <w:r>
        <w:rPr>
          <w:rFonts w:cs="Arial"/>
          <w:color w:val="000000"/>
          <w:lang w:eastAsia="en-GB"/>
        </w:rPr>
        <w:t>Change 2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40757" w:rsidRPr="00D268E5" w14:paraId="41687E25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BA98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1D07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f_NR5GC_PDUSessionEstablishment_InnerLoop</w:t>
            </w:r>
          </w:p>
        </w:tc>
      </w:tr>
      <w:tr w:rsidR="00440757" w:rsidRPr="00D268E5" w14:paraId="23BBB076" w14:textId="77777777" w:rsidTr="00B36A8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1ACB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D748" w14:textId="2FE973F3" w:rsidR="00440757" w:rsidRPr="0079421E" w:rsidRDefault="00440757" w:rsidP="00B36A8E">
            <w:pPr>
              <w:pStyle w:val="CRCoverPage"/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Run-time error is happening while trying to send  coordination message with DRBInfo from IPCAN to IMS PTC. The function f_PDN_PdnIndex2Integer() is returning the value 3 which is not a valid port value as there is only 1 IMS PTC for XCAP TCs</w:t>
            </w:r>
            <w:r w:rsidR="00C0080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 causing a run-time error as message is sent on an unmapped port.</w:t>
            </w:r>
          </w:p>
        </w:tc>
      </w:tr>
      <w:tr w:rsidR="00440757" w:rsidRPr="00D268E5" w14:paraId="16676752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6765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874C" w14:textId="77777777" w:rsidR="00440757" w:rsidRPr="0079421E" w:rsidRDefault="00440757" w:rsidP="00B36A8E">
            <w:pPr>
              <w:pStyle w:val="CRCoverPage"/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E81C71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Replaced f_PDN_PdnIndex2Integer(v_PDN_Index) to tsc_Index_IMS1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to map to correct port.</w:t>
            </w:r>
          </w:p>
        </w:tc>
      </w:tr>
      <w:tr w:rsidR="00440757" w:rsidRPr="00D268E5" w14:paraId="60659162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802B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C11E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1B7D4E">
              <w:rPr>
                <w:rFonts w:ascii="Segoe UI" w:hAnsi="Segoe UI" w:cs="Segoe UI"/>
                <w:color w:val="000000"/>
                <w:lang w:eastAsia="de-DE"/>
              </w:rPr>
              <w:t>NR5GC_NASSteps.ttcn</w:t>
            </w:r>
          </w:p>
        </w:tc>
      </w:tr>
      <w:tr w:rsidR="00440757" w:rsidRPr="00D268E5" w14:paraId="23EACB1D" w14:textId="77777777" w:rsidTr="00B36A8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559D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79421E">
              <w:rPr>
                <w:rFonts w:ascii="Segoe UI" w:hAnsi="Segoe UI" w:cs="Segoe UI"/>
                <w:color w:val="000000"/>
                <w:lang w:eastAsia="de-DE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28EC" w14:textId="77777777" w:rsidR="00440757" w:rsidRPr="0079421E" w:rsidRDefault="00440757" w:rsidP="00B36A8E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</w:p>
        </w:tc>
      </w:tr>
    </w:tbl>
    <w:p w14:paraId="017EE82A" w14:textId="77777777" w:rsidR="00440757" w:rsidRPr="00D268E5" w:rsidRDefault="00440757" w:rsidP="00440757">
      <w:pPr>
        <w:spacing w:after="0"/>
        <w:rPr>
          <w:rFonts w:ascii="Arial" w:hAnsi="Arial"/>
          <w:lang w:eastAsia="en-GB"/>
        </w:rPr>
      </w:pPr>
    </w:p>
    <w:p w14:paraId="7C9D3173" w14:textId="77777777" w:rsidR="00440757" w:rsidRPr="00D268E5" w:rsidRDefault="00440757" w:rsidP="00440757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0757" w:rsidRPr="00D268E5" w14:paraId="40FF35E5" w14:textId="77777777" w:rsidTr="00B36A8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1B0C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>function f_NR5GC_PDUSessionEstablishment_InnerLoop(NR_CellId_Type p_NR_CellId,</w:t>
            </w:r>
          </w:p>
          <w:p w14:paraId="5E7181FD" w14:textId="1C04218B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         </w:t>
            </w:r>
            <w:r>
              <w:rPr>
                <w:rFonts w:ascii="Segoe UI" w:hAnsi="Segoe UI" w:cs="Segoe UI"/>
                <w:color w:val="000000"/>
                <w:lang w:eastAsia="de-DE"/>
              </w:rPr>
              <w:t>……………………</w:t>
            </w:r>
          </w:p>
          <w:p w14:paraId="4394A4A5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if (v_StartPDN) { // completely new PDU session @sic R5s210149 sic@</w:t>
            </w:r>
          </w:p>
          <w:p w14:paraId="387D30B3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f_IP_Handling_StartPDN(IP, v_PDN_Index, cs_DrbInfo_NR(p_NR_CellId, v_QosFlowId)); // @sic R5s201094 sic@</w:t>
            </w:r>
          </w:p>
          <w:p w14:paraId="35C205F0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if ((v_GSM_MobilityInfo.PDUType == Internet_DNN) and f_GetTestcaseAttrib_XCAP(testcasename())) {    /* @sic R5-217449: For XCAP the QosFlow is needed for the configuration of HTTP servers sic@ */</w:t>
            </w:r>
          </w:p>
          <w:p w14:paraId="6F6AA9E4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  f_IMS_IPCAN_SendCoOrdMsg(</w:t>
            </w:r>
            <w:r w:rsidRPr="00FD2018">
              <w:rPr>
                <w:rFonts w:ascii="Segoe UI" w:hAnsi="Segoe UI" w:cs="Segoe UI"/>
                <w:color w:val="000000"/>
                <w:highlight w:val="yellow"/>
                <w:lang w:eastAsia="de-DE"/>
              </w:rPr>
              <w:t>IMS[f_PDN_PdnIndex2Integer(v_PDN_Index)</w:t>
            </w:r>
            <w:r w:rsidRPr="00FD2018">
              <w:rPr>
                <w:rFonts w:ascii="Segoe UI" w:hAnsi="Segoe UI" w:cs="Segoe UI"/>
                <w:color w:val="000000"/>
                <w:lang w:eastAsia="de-DE"/>
              </w:rPr>
              <w:t>], cms_IPCAN_IMS_DrbInfo(cs_DrbInfo_NR(p_NR_CellId, v_QosFlowId)));</w:t>
            </w:r>
          </w:p>
          <w:p w14:paraId="6A048AA2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}</w:t>
            </w:r>
          </w:p>
          <w:p w14:paraId="4B475DF7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0BECA2E7" w14:textId="6587A544" w:rsid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}</w:t>
            </w:r>
          </w:p>
          <w:p w14:paraId="1FDBFE64" w14:textId="292D5F8A" w:rsid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>
              <w:rPr>
                <w:rFonts w:ascii="Segoe UI" w:hAnsi="Segoe UI" w:cs="Segoe UI"/>
                <w:color w:val="000000"/>
                <w:lang w:eastAsia="de-DE"/>
              </w:rPr>
              <w:t>……………</w:t>
            </w:r>
          </w:p>
          <w:p w14:paraId="4CB70354" w14:textId="24079152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>
              <w:rPr>
                <w:rFonts w:ascii="Segoe UI" w:hAnsi="Segoe UI" w:cs="Segoe UI"/>
                <w:color w:val="000000"/>
                <w:lang w:eastAsia="de-DE"/>
              </w:rPr>
              <w:t>}</w:t>
            </w:r>
          </w:p>
          <w:p w14:paraId="41B111A8" w14:textId="1032270D" w:rsidR="00440757" w:rsidRPr="00AB1BA3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</w:p>
        </w:tc>
      </w:tr>
    </w:tbl>
    <w:p w14:paraId="19C36032" w14:textId="77777777" w:rsidR="00440757" w:rsidRPr="00D268E5" w:rsidRDefault="00440757" w:rsidP="00440757">
      <w:pPr>
        <w:spacing w:after="0"/>
        <w:rPr>
          <w:rFonts w:ascii="Arial" w:hAnsi="Arial"/>
          <w:color w:val="000000"/>
          <w:lang w:eastAsia="en-GB"/>
        </w:rPr>
      </w:pPr>
    </w:p>
    <w:p w14:paraId="774E1502" w14:textId="77777777" w:rsidR="00440757" w:rsidRPr="00D268E5" w:rsidRDefault="00440757" w:rsidP="00440757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440757" w:rsidRPr="00D268E5" w14:paraId="7E08D14E" w14:textId="77777777" w:rsidTr="00B36A8E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9AAC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>function f_NR5GC_PDUSessionEstablishment_InnerLoop(NR_CellId_Type p_NR_CellId,</w:t>
            </w:r>
          </w:p>
          <w:p w14:paraId="705F52F6" w14:textId="6B531922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>
              <w:rPr>
                <w:rFonts w:ascii="Segoe UI" w:hAnsi="Segoe UI" w:cs="Segoe UI"/>
                <w:color w:val="000000"/>
                <w:lang w:eastAsia="de-DE"/>
              </w:rPr>
              <w:t>…………….</w:t>
            </w:r>
          </w:p>
          <w:p w14:paraId="13FE913E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if (v_StartPDN) { // completely new PDU session @sic R5s210149 sic@</w:t>
            </w:r>
          </w:p>
          <w:p w14:paraId="2816C454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f_IP_Handling_StartPDN(IP, v_PDN_Index, cs_DrbInfo_NR(p_NR_CellId, v_QosFlowId)); // @sic R5s201094 sic@</w:t>
            </w:r>
          </w:p>
          <w:p w14:paraId="0C7684F7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if ((v_GSM_MobilityInfo.PDUType == Internet_DNN) and f_GetTestcaseAttrib_XCAP(testcasename())) {    /* @sic R5-217449: For XCAP the QosFlow is needed for the configuration of HTTP servers sic@ */</w:t>
            </w:r>
          </w:p>
          <w:p w14:paraId="39D79EEB" w14:textId="74947BF2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  f_IMS_IPCAN_SendCoOrdMsg(IMS[</w:t>
            </w:r>
            <w:r w:rsidRPr="00FD2018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tsc_Index_IMS1</w:t>
            </w:r>
            <w:r w:rsidRPr="00FD2018">
              <w:rPr>
                <w:rFonts w:ascii="Segoe UI" w:hAnsi="Segoe UI" w:cs="Segoe UI"/>
                <w:color w:val="000000"/>
                <w:lang w:eastAsia="de-DE"/>
              </w:rPr>
              <w:t>], cms_IPCAN_IMS_DrbInfo(cs_DrbInfo_NR(p_NR_CellId, v_QosFlowId)));</w:t>
            </w:r>
          </w:p>
          <w:p w14:paraId="1FF87723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  }</w:t>
            </w:r>
          </w:p>
          <w:p w14:paraId="19FF446C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  }</w:t>
            </w:r>
          </w:p>
          <w:p w14:paraId="70F09A61" w14:textId="77777777" w:rsidR="00FD2018" w:rsidRPr="00FD2018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}</w:t>
            </w:r>
          </w:p>
          <w:p w14:paraId="252B026D" w14:textId="595F6F73" w:rsidR="00440757" w:rsidRPr="00AB1BA3" w:rsidRDefault="00FD2018" w:rsidP="00FD201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000000"/>
                <w:lang w:eastAsia="de-DE"/>
              </w:rPr>
            </w:pPr>
            <w:r w:rsidRPr="00FD2018">
              <w:rPr>
                <w:rFonts w:ascii="Segoe UI" w:hAnsi="Segoe UI" w:cs="Segoe UI"/>
                <w:color w:val="000000"/>
                <w:lang w:eastAsia="de-DE"/>
              </w:rPr>
              <w:t xml:space="preserve">    </w:t>
            </w:r>
          </w:p>
        </w:tc>
      </w:tr>
    </w:tbl>
    <w:p w14:paraId="3352A901" w14:textId="77777777" w:rsidR="00440757" w:rsidRPr="00D268E5" w:rsidRDefault="00440757" w:rsidP="00440757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  <w:color w:val="000000"/>
          <w:lang w:eastAsia="en-GB"/>
        </w:rPr>
      </w:pPr>
    </w:p>
    <w:p w14:paraId="052A5506" w14:textId="77777777" w:rsidR="00440757" w:rsidRPr="00D268E5" w:rsidRDefault="00440757" w:rsidP="00440757">
      <w:pPr>
        <w:spacing w:after="0"/>
        <w:rPr>
          <w:rFonts w:ascii="Arial" w:hAnsi="Arial"/>
          <w:lang w:eastAsia="en-GB"/>
        </w:rPr>
      </w:pPr>
    </w:p>
    <w:p w14:paraId="440C697F" w14:textId="77777777" w:rsidR="00440757" w:rsidRPr="00D268E5" w:rsidRDefault="00440757" w:rsidP="00440757">
      <w:pPr>
        <w:spacing w:after="0"/>
        <w:rPr>
          <w:rFonts w:ascii="Arial" w:hAnsi="Arial"/>
          <w:color w:val="000000"/>
          <w:lang w:eastAsia="en-GB"/>
        </w:rPr>
      </w:pPr>
    </w:p>
    <w:p w14:paraId="2B380E52" w14:textId="77777777" w:rsidR="00440757" w:rsidRDefault="00440757" w:rsidP="00440757">
      <w:pPr>
        <w:rPr>
          <w:lang w:eastAsia="en-GB"/>
        </w:rPr>
      </w:pPr>
    </w:p>
    <w:p w14:paraId="208A29D2" w14:textId="77777777" w:rsidR="00440757" w:rsidRPr="00D268E5" w:rsidRDefault="00440757" w:rsidP="00440757">
      <w:pPr>
        <w:rPr>
          <w:lang w:eastAsia="en-GB"/>
        </w:rPr>
      </w:pPr>
    </w:p>
    <w:p w14:paraId="3A63BBA9" w14:textId="3DFBB409" w:rsidR="00564DEC" w:rsidRPr="00564DEC" w:rsidRDefault="00564DEC" w:rsidP="00564DEC"/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96603547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6AAFD15A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96603548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2FAD134E" w:rsidR="00007D89" w:rsidRPr="00954EDD" w:rsidRDefault="0074508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96603549"/>
      <w:r w:rsidRPr="0074508C">
        <w:rPr>
          <w:rFonts w:cs="Arial"/>
          <w:b/>
        </w:rPr>
        <w:t>Qualcomm SM 8450+SDX65</w:t>
      </w:r>
      <w:bookmarkEnd w:id="18"/>
    </w:p>
    <w:p w14:paraId="29B59B52" w14:textId="7D566E3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74508C" w:rsidRPr="0074508C">
        <w:rPr>
          <w:rFonts w:cs="Arial"/>
        </w:rPr>
        <w:t>Qualcomm SM 8450+SDX65</w:t>
      </w:r>
      <w:r w:rsidR="0074508C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5EC1B3C0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61C496A9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74508C">
        <w:rPr>
          <w:rFonts w:cs="Arial"/>
        </w:rPr>
        <w:t>1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96603550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E863CF2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576BCD">
              <w:rPr>
                <w:rFonts w:cs="Arial"/>
                <w:b/>
                <w:sz w:val="18"/>
              </w:rPr>
              <w:t>356</w:t>
            </w:r>
            <w:r>
              <w:rPr>
                <w:rFonts w:cs="Arial"/>
                <w:b/>
                <w:sz w:val="18"/>
              </w:rPr>
              <w:t xml:space="preserve"> : Supporting information for a</w:t>
            </w:r>
            <w:r w:rsidR="00576BCD" w:rsidRPr="00576BCD">
              <w:rPr>
                <w:rFonts w:cs="Arial"/>
                <w:b/>
                <w:sz w:val="18"/>
              </w:rPr>
              <w:t>ddition of IMS NR5GC XCAP test case 8.1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25BD4" w14:textId="77777777" w:rsidR="00E57777" w:rsidRDefault="00E57777">
      <w:r>
        <w:separator/>
      </w:r>
    </w:p>
  </w:endnote>
  <w:endnote w:type="continuationSeparator" w:id="0">
    <w:p w14:paraId="4B6C6AB3" w14:textId="77777777" w:rsidR="00E57777" w:rsidRDefault="00E5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C8180" w14:textId="77777777" w:rsidR="00E57777" w:rsidRDefault="00E57777">
      <w:r>
        <w:separator/>
      </w:r>
    </w:p>
  </w:footnote>
  <w:footnote w:type="continuationSeparator" w:id="0">
    <w:p w14:paraId="7E851ADF" w14:textId="77777777" w:rsidR="00E57777" w:rsidRDefault="00E5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9147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1918237">
    <w:abstractNumId w:val="2"/>
  </w:num>
  <w:num w:numId="3" w16cid:durableId="741563941">
    <w:abstractNumId w:val="0"/>
  </w:num>
  <w:num w:numId="4" w16cid:durableId="10982134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523563">
    <w:abstractNumId w:val="7"/>
  </w:num>
  <w:num w:numId="6" w16cid:durableId="1141145296">
    <w:abstractNumId w:val="4"/>
  </w:num>
  <w:num w:numId="7" w16cid:durableId="1054621336">
    <w:abstractNumId w:val="1"/>
  </w:num>
  <w:num w:numId="8" w16cid:durableId="473066046">
    <w:abstractNumId w:val="8"/>
  </w:num>
  <w:num w:numId="9" w16cid:durableId="10455663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35755954">
    <w:abstractNumId w:val="6"/>
  </w:num>
  <w:num w:numId="11" w16cid:durableId="13811712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4D50"/>
    <w:rsid w:val="00045EBF"/>
    <w:rsid w:val="000A6394"/>
    <w:rsid w:val="000B166E"/>
    <w:rsid w:val="000B7FED"/>
    <w:rsid w:val="000C038A"/>
    <w:rsid w:val="000C0A31"/>
    <w:rsid w:val="000C6598"/>
    <w:rsid w:val="000D44B3"/>
    <w:rsid w:val="0011432E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67D4"/>
    <w:rsid w:val="00374DD4"/>
    <w:rsid w:val="003D3824"/>
    <w:rsid w:val="003E1A36"/>
    <w:rsid w:val="00410371"/>
    <w:rsid w:val="00423AB6"/>
    <w:rsid w:val="004242F1"/>
    <w:rsid w:val="00440757"/>
    <w:rsid w:val="00444216"/>
    <w:rsid w:val="00457F71"/>
    <w:rsid w:val="00491E2E"/>
    <w:rsid w:val="00495D31"/>
    <w:rsid w:val="004B75B7"/>
    <w:rsid w:val="004D7D01"/>
    <w:rsid w:val="004E3F2A"/>
    <w:rsid w:val="004F1599"/>
    <w:rsid w:val="005047B0"/>
    <w:rsid w:val="005141D9"/>
    <w:rsid w:val="0051580D"/>
    <w:rsid w:val="00546BC1"/>
    <w:rsid w:val="00547111"/>
    <w:rsid w:val="00564DEC"/>
    <w:rsid w:val="00576BCD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3AB2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0080B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7777"/>
    <w:rsid w:val="00EB09B7"/>
    <w:rsid w:val="00EE7D7C"/>
    <w:rsid w:val="00F25D98"/>
    <w:rsid w:val="00F2700A"/>
    <w:rsid w:val="00F300FB"/>
    <w:rsid w:val="00F321C3"/>
    <w:rsid w:val="00FB6386"/>
    <w:rsid w:val="00FC2058"/>
    <w:rsid w:val="00FC64D3"/>
    <w:rsid w:val="00FD2018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7</Pages>
  <Words>1247</Words>
  <Characters>11390</Characters>
  <Application>Microsoft Office Word</Application>
  <DocSecurity>0</DocSecurity>
  <Lines>94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33</cp:revision>
  <cp:lastPrinted>1900-01-01T00:00:00Z</cp:lastPrinted>
  <dcterms:created xsi:type="dcterms:W3CDTF">2022-01-24T16:23:00Z</dcterms:created>
  <dcterms:modified xsi:type="dcterms:W3CDTF">2022-05-27T13:58:00Z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