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C4C397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123F8C">
          <w:rPr>
            <w:b/>
            <w:i/>
            <w:noProof/>
            <w:sz w:val="28"/>
          </w:rPr>
          <w:t>710</w:t>
        </w:r>
      </w:fldSimple>
    </w:p>
    <w:p w14:paraId="210A5493" w14:textId="77777777" w:rsidR="00745C21" w:rsidRDefault="00D010F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D01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8B2D0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867154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DB736" w:rsidR="001E41F3" w:rsidRPr="00745C21" w:rsidRDefault="00123F8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D36EF" w:rsidR="001E41F3" w:rsidRPr="00410371" w:rsidRDefault="00D01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123F8C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0E3FA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</w:t>
            </w:r>
            <w:r w:rsidR="005F6E66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F3B9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</w:t>
            </w:r>
            <w:r w:rsidR="005F6E6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E5C50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5F6E66">
              <w:t>4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C1276A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>IMS NR5GC XCAP tets case 8.</w:t>
            </w:r>
            <w:r w:rsidR="005F6E66">
              <w:t>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A87A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F6E66">
              <w:rPr>
                <w:noProof/>
              </w:rPr>
              <w:t>4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FE62A6" w14:textId="71340656" w:rsidR="00DD287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D287B" w:rsidRPr="0073582E">
        <w:rPr>
          <w:rFonts w:cs="Arial"/>
          <w:iCs/>
        </w:rPr>
        <w:t>Table of Contents</w:t>
      </w:r>
      <w:r w:rsidR="00DD287B">
        <w:tab/>
      </w:r>
      <w:r w:rsidR="00DD287B">
        <w:fldChar w:fldCharType="begin"/>
      </w:r>
      <w:r w:rsidR="00DD287B">
        <w:instrText xml:space="preserve"> PAGEREF _Toc96690783 \h </w:instrText>
      </w:r>
      <w:r w:rsidR="00DD287B">
        <w:fldChar w:fldCharType="separate"/>
      </w:r>
      <w:r w:rsidR="00DD287B">
        <w:t>2</w:t>
      </w:r>
      <w:r w:rsidR="00DD287B">
        <w:fldChar w:fldCharType="end"/>
      </w:r>
    </w:p>
    <w:p w14:paraId="121B5977" w14:textId="5B672727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_Toc96690784 \h </w:instrText>
      </w:r>
      <w:r>
        <w:fldChar w:fldCharType="separate"/>
      </w:r>
      <w:r>
        <w:t>3</w:t>
      </w:r>
      <w:r>
        <w:fldChar w:fldCharType="end"/>
      </w:r>
    </w:p>
    <w:p w14:paraId="3E43F7EE" w14:textId="325A2CC2" w:rsidR="00DD287B" w:rsidRDefault="00DD28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82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8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_Toc96690785 \h </w:instrText>
      </w:r>
      <w:r>
        <w:fldChar w:fldCharType="separate"/>
      </w:r>
      <w:r>
        <w:t>3</w:t>
      </w:r>
      <w:r>
        <w:fldChar w:fldCharType="end"/>
      </w:r>
    </w:p>
    <w:p w14:paraId="508B4D29" w14:textId="6A14A0E7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_Toc96690786 \h </w:instrText>
      </w:r>
      <w:r>
        <w:fldChar w:fldCharType="separate"/>
      </w:r>
      <w:r>
        <w:t>3</w:t>
      </w:r>
      <w:r>
        <w:fldChar w:fldCharType="end"/>
      </w:r>
    </w:p>
    <w:p w14:paraId="0B1C06B9" w14:textId="4C29BE5B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_Toc96690787 \h </w:instrText>
      </w:r>
      <w:r>
        <w:fldChar w:fldCharType="separate"/>
      </w:r>
      <w:r>
        <w:t>3</w:t>
      </w:r>
      <w:r>
        <w:fldChar w:fldCharType="end"/>
      </w:r>
    </w:p>
    <w:p w14:paraId="4D3A9F1A" w14:textId="41FD010B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_Toc96690788 \h </w:instrText>
      </w:r>
      <w:r>
        <w:fldChar w:fldCharType="separate"/>
      </w:r>
      <w:r>
        <w:t>3</w:t>
      </w:r>
      <w:r>
        <w:fldChar w:fldCharType="end"/>
      </w:r>
    </w:p>
    <w:p w14:paraId="5CF6959D" w14:textId="0ED0E6B5" w:rsidR="00DD287B" w:rsidRDefault="00DD28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82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82E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_Toc96690789 \h </w:instrText>
      </w:r>
      <w:r>
        <w:fldChar w:fldCharType="separate"/>
      </w:r>
      <w:r>
        <w:t>3</w:t>
      </w:r>
      <w:r>
        <w:fldChar w:fldCharType="end"/>
      </w:r>
    </w:p>
    <w:p w14:paraId="7AD69AD2" w14:textId="39B99D48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_Toc96690790 \h </w:instrText>
      </w:r>
      <w:r>
        <w:fldChar w:fldCharType="separate"/>
      </w:r>
      <w:r>
        <w:t>3</w:t>
      </w:r>
      <w:r>
        <w:fldChar w:fldCharType="end"/>
      </w:r>
    </w:p>
    <w:p w14:paraId="325A0C2F" w14:textId="15FE74F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8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1F5EF1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5F6E66">
        <w:rPr>
          <w:rFonts w:cs="Arial"/>
        </w:rPr>
        <w:t>4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8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8AAA4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5F6E66">
        <w:rPr>
          <w:rFonts w:cs="Arial"/>
          <w:lang w:eastAsia="ja-JP"/>
        </w:rPr>
        <w:t>4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8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5B88290F" w:rsidR="00564DEC" w:rsidRPr="00564DEC" w:rsidRDefault="005F6E66" w:rsidP="00564DEC">
      <w:r>
        <w:rPr>
          <w:lang w:eastAsia="en-GB"/>
        </w:rPr>
        <w:t>The changes of R5s220</w:t>
      </w:r>
      <w:r w:rsidR="005C6C3B">
        <w:rPr>
          <w:lang w:eastAsia="en-GB"/>
        </w:rPr>
        <w:t>380</w:t>
      </w:r>
      <w:r>
        <w:rPr>
          <w:lang w:eastAsia="en-GB"/>
        </w:rPr>
        <w:t xml:space="preserve">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690787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669078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6690789"/>
      <w:r w:rsidRPr="0074508C">
        <w:rPr>
          <w:rFonts w:cs="Arial"/>
          <w:b/>
        </w:rPr>
        <w:t>Qualcomm SM 8450+SDX65</w:t>
      </w:r>
      <w:bookmarkEnd w:id="16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A6975D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3833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EB311C4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3833">
        <w:rPr>
          <w:rFonts w:cs="Arial"/>
        </w:rPr>
        <w:t>4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669079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B5FB3C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35</w:t>
            </w:r>
            <w:r w:rsidR="004D3833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</w:t>
            </w:r>
            <w:r w:rsidR="004D3833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E7CB" w14:textId="77777777" w:rsidR="00D010F6" w:rsidRDefault="00D010F6">
      <w:r>
        <w:separator/>
      </w:r>
    </w:p>
  </w:endnote>
  <w:endnote w:type="continuationSeparator" w:id="0">
    <w:p w14:paraId="3CB60EFD" w14:textId="77777777" w:rsidR="00D010F6" w:rsidRDefault="00D0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8C9C" w14:textId="77777777" w:rsidR="00D010F6" w:rsidRDefault="00D010F6">
      <w:r>
        <w:separator/>
      </w:r>
    </w:p>
  </w:footnote>
  <w:footnote w:type="continuationSeparator" w:id="0">
    <w:p w14:paraId="50FE1926" w14:textId="77777777" w:rsidR="00D010F6" w:rsidRDefault="00D0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347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7427748">
    <w:abstractNumId w:val="2"/>
  </w:num>
  <w:num w:numId="3" w16cid:durableId="1729526051">
    <w:abstractNumId w:val="0"/>
  </w:num>
  <w:num w:numId="4" w16cid:durableId="1762138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5233214">
    <w:abstractNumId w:val="7"/>
  </w:num>
  <w:num w:numId="6" w16cid:durableId="1714109153">
    <w:abstractNumId w:val="4"/>
  </w:num>
  <w:num w:numId="7" w16cid:durableId="1648850541">
    <w:abstractNumId w:val="1"/>
  </w:num>
  <w:num w:numId="8" w16cid:durableId="1490055605">
    <w:abstractNumId w:val="8"/>
  </w:num>
  <w:num w:numId="9" w16cid:durableId="20718055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2219557">
    <w:abstractNumId w:val="6"/>
  </w:num>
  <w:num w:numId="11" w16cid:durableId="2131507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3F8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C6C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154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26D3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10F6"/>
    <w:rsid w:val="00D03F9A"/>
    <w:rsid w:val="00D06D51"/>
    <w:rsid w:val="00D24991"/>
    <w:rsid w:val="00D50255"/>
    <w:rsid w:val="00D66520"/>
    <w:rsid w:val="00D84AE9"/>
    <w:rsid w:val="00DD287B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454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34</cp:revision>
  <cp:lastPrinted>1900-01-01T00:00:00Z</cp:lastPrinted>
  <dcterms:created xsi:type="dcterms:W3CDTF">2022-01-24T16:23:00Z</dcterms:created>
  <dcterms:modified xsi:type="dcterms:W3CDTF">2022-05-24T09:53:00Z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