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D685" w14:textId="5C92008D" w:rsidR="00A23329" w:rsidRDefault="00A23329" w:rsidP="00A2332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r w:rsidR="00680DED" w:rsidRPr="00680DED">
        <w:rPr>
          <w:b/>
          <w:bCs/>
          <w:i/>
          <w:iCs/>
          <w:sz w:val="24"/>
          <w:szCs w:val="24"/>
        </w:rPr>
        <w:t>R5s220669</w:t>
      </w:r>
    </w:p>
    <w:p w14:paraId="2B726D95" w14:textId="77777777" w:rsidR="00A23329" w:rsidRDefault="00511A2D" w:rsidP="00A23329">
      <w:pPr>
        <w:pStyle w:val="CRCoverPage"/>
        <w:outlineLvl w:val="0"/>
        <w:rPr>
          <w:b/>
          <w:noProof/>
          <w:sz w:val="24"/>
        </w:rPr>
      </w:pPr>
      <w:fldSimple w:instr=" DOCPROPERTY  Location  \* MERGEFORMAT ">
        <w:r w:rsidR="00A23329" w:rsidRPr="00BA51D9">
          <w:rPr>
            <w:b/>
            <w:noProof/>
            <w:sz w:val="24"/>
          </w:rPr>
          <w:t>Online</w:t>
        </w:r>
      </w:fldSimple>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fldSimple w:instr=" DOCPROPERTY  StartDate  \* MERGEFORMAT ">
        <w:r w:rsidR="00A23329" w:rsidRPr="00BA51D9">
          <w:rPr>
            <w:b/>
            <w:noProof/>
            <w:sz w:val="24"/>
          </w:rPr>
          <w:t>10th Dec 2021</w:t>
        </w:r>
      </w:fldSimple>
      <w:r w:rsidR="00A23329">
        <w:rPr>
          <w:b/>
          <w:noProof/>
          <w:sz w:val="24"/>
        </w:rPr>
        <w:t xml:space="preserve"> - </w:t>
      </w:r>
      <w:fldSimple w:instr=" DOCPROPERTY  EndDate  \* MERGEFORMAT ">
        <w:r w:rsidR="00A23329"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2420B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2420B5">
            <w:pPr>
              <w:pStyle w:val="CRCoverPage"/>
              <w:spacing w:after="0"/>
              <w:jc w:val="right"/>
              <w:rPr>
                <w:i/>
                <w:noProof/>
              </w:rPr>
            </w:pPr>
            <w:r>
              <w:rPr>
                <w:i/>
                <w:noProof/>
                <w:sz w:val="14"/>
              </w:rPr>
              <w:t>CR-Form-v12.2</w:t>
            </w:r>
          </w:p>
        </w:tc>
      </w:tr>
      <w:tr w:rsidR="00A23329" w14:paraId="47B9FC53" w14:textId="77777777" w:rsidTr="002420B5">
        <w:tc>
          <w:tcPr>
            <w:tcW w:w="9641" w:type="dxa"/>
            <w:gridSpan w:val="9"/>
            <w:tcBorders>
              <w:left w:val="single" w:sz="4" w:space="0" w:color="auto"/>
              <w:right w:val="single" w:sz="4" w:space="0" w:color="auto"/>
            </w:tcBorders>
          </w:tcPr>
          <w:p w14:paraId="616A57DF" w14:textId="77777777" w:rsidR="00A23329" w:rsidRDefault="00A23329" w:rsidP="002420B5">
            <w:pPr>
              <w:pStyle w:val="CRCoverPage"/>
              <w:spacing w:after="0"/>
              <w:jc w:val="center"/>
              <w:rPr>
                <w:noProof/>
              </w:rPr>
            </w:pPr>
            <w:r>
              <w:rPr>
                <w:b/>
                <w:noProof/>
                <w:sz w:val="32"/>
              </w:rPr>
              <w:t>CHANGE REQUEST</w:t>
            </w:r>
          </w:p>
        </w:tc>
      </w:tr>
      <w:tr w:rsidR="00A23329" w14:paraId="57346F7D" w14:textId="77777777" w:rsidTr="002420B5">
        <w:tc>
          <w:tcPr>
            <w:tcW w:w="9641" w:type="dxa"/>
            <w:gridSpan w:val="9"/>
            <w:tcBorders>
              <w:left w:val="single" w:sz="4" w:space="0" w:color="auto"/>
              <w:right w:val="single" w:sz="4" w:space="0" w:color="auto"/>
            </w:tcBorders>
          </w:tcPr>
          <w:p w14:paraId="4511CEB9" w14:textId="77777777" w:rsidR="00A23329" w:rsidRDefault="00A23329" w:rsidP="002420B5">
            <w:pPr>
              <w:pStyle w:val="CRCoverPage"/>
              <w:spacing w:after="0"/>
              <w:rPr>
                <w:noProof/>
                <w:sz w:val="8"/>
                <w:szCs w:val="8"/>
              </w:rPr>
            </w:pPr>
          </w:p>
        </w:tc>
      </w:tr>
      <w:tr w:rsidR="00A23329" w14:paraId="7F38AB48" w14:textId="77777777" w:rsidTr="002420B5">
        <w:tc>
          <w:tcPr>
            <w:tcW w:w="142" w:type="dxa"/>
            <w:tcBorders>
              <w:left w:val="single" w:sz="4" w:space="0" w:color="auto"/>
            </w:tcBorders>
          </w:tcPr>
          <w:p w14:paraId="11A5F7EA" w14:textId="77777777" w:rsidR="00A23329" w:rsidRDefault="00A23329" w:rsidP="002420B5">
            <w:pPr>
              <w:pStyle w:val="CRCoverPage"/>
              <w:spacing w:after="0"/>
              <w:jc w:val="right"/>
              <w:rPr>
                <w:noProof/>
              </w:rPr>
            </w:pPr>
          </w:p>
        </w:tc>
        <w:tc>
          <w:tcPr>
            <w:tcW w:w="1559" w:type="dxa"/>
            <w:shd w:val="pct30" w:color="FFFF00" w:fill="auto"/>
          </w:tcPr>
          <w:p w14:paraId="272475E5" w14:textId="77777777" w:rsidR="00A23329" w:rsidRPr="00410371" w:rsidRDefault="00511A2D" w:rsidP="002420B5">
            <w:pPr>
              <w:pStyle w:val="CRCoverPage"/>
              <w:spacing w:after="0"/>
              <w:jc w:val="right"/>
              <w:rPr>
                <w:b/>
                <w:noProof/>
                <w:sz w:val="28"/>
              </w:rPr>
            </w:pPr>
            <w:fldSimple w:instr=" DOCPROPERTY  Spec#  \* MERGEFORMAT ">
              <w:r w:rsidR="00A23329" w:rsidRPr="00410371">
                <w:rPr>
                  <w:b/>
                  <w:noProof/>
                  <w:sz w:val="28"/>
                </w:rPr>
                <w:t>38.523-3</w:t>
              </w:r>
            </w:fldSimple>
          </w:p>
        </w:tc>
        <w:tc>
          <w:tcPr>
            <w:tcW w:w="709" w:type="dxa"/>
          </w:tcPr>
          <w:p w14:paraId="3CCB9A46" w14:textId="77777777" w:rsidR="00A23329" w:rsidRDefault="00A23329" w:rsidP="002420B5">
            <w:pPr>
              <w:pStyle w:val="CRCoverPage"/>
              <w:spacing w:after="0"/>
              <w:jc w:val="center"/>
              <w:rPr>
                <w:noProof/>
              </w:rPr>
            </w:pPr>
            <w:r>
              <w:rPr>
                <w:b/>
                <w:noProof/>
                <w:sz w:val="28"/>
              </w:rPr>
              <w:t>CR</w:t>
            </w:r>
          </w:p>
        </w:tc>
        <w:tc>
          <w:tcPr>
            <w:tcW w:w="1276" w:type="dxa"/>
            <w:shd w:val="pct30" w:color="FFFF00" w:fill="auto"/>
          </w:tcPr>
          <w:p w14:paraId="69EA3F3A" w14:textId="0EBB0617" w:rsidR="00A23329" w:rsidRPr="00680DED" w:rsidRDefault="00680DED" w:rsidP="002420B5">
            <w:pPr>
              <w:pStyle w:val="CRCoverPage"/>
              <w:spacing w:after="0"/>
              <w:rPr>
                <w:b/>
                <w:bCs/>
                <w:noProof/>
              </w:rPr>
            </w:pPr>
            <w:r w:rsidRPr="00680DED">
              <w:rPr>
                <w:rFonts w:cs="Arial"/>
                <w:b/>
                <w:bCs/>
                <w:color w:val="000000"/>
                <w:sz w:val="24"/>
                <w:szCs w:val="24"/>
              </w:rPr>
              <w:t>2529</w:t>
            </w:r>
          </w:p>
        </w:tc>
        <w:tc>
          <w:tcPr>
            <w:tcW w:w="709" w:type="dxa"/>
          </w:tcPr>
          <w:p w14:paraId="5A887F11" w14:textId="77777777" w:rsidR="00A23329" w:rsidRDefault="00A23329" w:rsidP="002420B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511A2D" w:rsidP="002420B5">
            <w:pPr>
              <w:pStyle w:val="CRCoverPage"/>
              <w:spacing w:after="0"/>
              <w:jc w:val="center"/>
              <w:rPr>
                <w:b/>
                <w:noProof/>
              </w:rPr>
            </w:pPr>
            <w:fldSimple w:instr=" DOCPROPERTY  Revision  \* MERGEFORMAT ">
              <w:r w:rsidR="00A23329" w:rsidRPr="00410371">
                <w:rPr>
                  <w:b/>
                  <w:noProof/>
                  <w:sz w:val="28"/>
                </w:rPr>
                <w:t>-</w:t>
              </w:r>
            </w:fldSimple>
          </w:p>
        </w:tc>
        <w:tc>
          <w:tcPr>
            <w:tcW w:w="2410" w:type="dxa"/>
          </w:tcPr>
          <w:p w14:paraId="56EB96C7" w14:textId="77777777" w:rsidR="00A23329" w:rsidRDefault="00A2332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57CBBC37" w:rsidR="00A23329" w:rsidRPr="00410371" w:rsidRDefault="00511A2D" w:rsidP="002420B5">
            <w:pPr>
              <w:pStyle w:val="CRCoverPage"/>
              <w:spacing w:after="0"/>
              <w:jc w:val="center"/>
              <w:rPr>
                <w:noProof/>
                <w:sz w:val="28"/>
              </w:rPr>
            </w:pPr>
            <w:fldSimple w:instr=" DOCPROPERTY  Version  \* MERGEFORMAT ">
              <w:r w:rsidR="00A23329" w:rsidRPr="00410371">
                <w:rPr>
                  <w:b/>
                  <w:noProof/>
                  <w:sz w:val="28"/>
                </w:rPr>
                <w:t>17.</w:t>
              </w:r>
              <w:r w:rsidR="00217B0E">
                <w:rPr>
                  <w:b/>
                  <w:noProof/>
                  <w:sz w:val="28"/>
                </w:rPr>
                <w:t>2</w:t>
              </w:r>
              <w:r w:rsidR="00A23329" w:rsidRPr="00410371">
                <w:rPr>
                  <w:b/>
                  <w:noProof/>
                  <w:sz w:val="28"/>
                </w:rPr>
                <w:t>.0</w:t>
              </w:r>
            </w:fldSimple>
          </w:p>
        </w:tc>
        <w:tc>
          <w:tcPr>
            <w:tcW w:w="143" w:type="dxa"/>
            <w:tcBorders>
              <w:right w:val="single" w:sz="4" w:space="0" w:color="auto"/>
            </w:tcBorders>
          </w:tcPr>
          <w:p w14:paraId="656F706B" w14:textId="77777777" w:rsidR="00A23329" w:rsidRDefault="00A23329" w:rsidP="002420B5">
            <w:pPr>
              <w:pStyle w:val="CRCoverPage"/>
              <w:spacing w:after="0"/>
              <w:rPr>
                <w:noProof/>
              </w:rPr>
            </w:pPr>
          </w:p>
        </w:tc>
      </w:tr>
      <w:tr w:rsidR="00A23329" w14:paraId="4B91C80F" w14:textId="77777777" w:rsidTr="002420B5">
        <w:tc>
          <w:tcPr>
            <w:tcW w:w="9641" w:type="dxa"/>
            <w:gridSpan w:val="9"/>
            <w:tcBorders>
              <w:left w:val="single" w:sz="4" w:space="0" w:color="auto"/>
              <w:right w:val="single" w:sz="4" w:space="0" w:color="auto"/>
            </w:tcBorders>
          </w:tcPr>
          <w:p w14:paraId="3C0FF75F" w14:textId="77777777" w:rsidR="00A23329" w:rsidRDefault="00A23329" w:rsidP="002420B5">
            <w:pPr>
              <w:pStyle w:val="CRCoverPage"/>
              <w:spacing w:after="0"/>
              <w:rPr>
                <w:noProof/>
              </w:rPr>
            </w:pPr>
          </w:p>
        </w:tc>
      </w:tr>
      <w:tr w:rsidR="00A23329" w14:paraId="5CEC1418" w14:textId="77777777" w:rsidTr="002420B5">
        <w:tc>
          <w:tcPr>
            <w:tcW w:w="9641" w:type="dxa"/>
            <w:gridSpan w:val="9"/>
            <w:tcBorders>
              <w:top w:val="single" w:sz="4" w:space="0" w:color="auto"/>
            </w:tcBorders>
          </w:tcPr>
          <w:p w14:paraId="32B4CB68" w14:textId="77777777" w:rsidR="00A23329" w:rsidRPr="00F25D98" w:rsidRDefault="00A23329" w:rsidP="002420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3329" w14:paraId="0FF31D6C" w14:textId="77777777" w:rsidTr="002420B5">
        <w:tc>
          <w:tcPr>
            <w:tcW w:w="9641" w:type="dxa"/>
            <w:gridSpan w:val="9"/>
          </w:tcPr>
          <w:p w14:paraId="67CBC936" w14:textId="77777777" w:rsidR="00A23329" w:rsidRDefault="00A23329" w:rsidP="002420B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2420B5">
        <w:tc>
          <w:tcPr>
            <w:tcW w:w="2835" w:type="dxa"/>
          </w:tcPr>
          <w:p w14:paraId="64DE86E1" w14:textId="77777777" w:rsidR="00A23329" w:rsidRDefault="00A23329" w:rsidP="002420B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2420B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2420B5">
            <w:pPr>
              <w:pStyle w:val="CRCoverPage"/>
              <w:spacing w:after="0"/>
              <w:jc w:val="center"/>
              <w:rPr>
                <w:b/>
                <w:caps/>
                <w:noProof/>
              </w:rPr>
            </w:pPr>
          </w:p>
        </w:tc>
        <w:tc>
          <w:tcPr>
            <w:tcW w:w="2126" w:type="dxa"/>
          </w:tcPr>
          <w:p w14:paraId="18E49764" w14:textId="77777777" w:rsidR="00A23329" w:rsidRDefault="00A2332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2420B5">
            <w:pPr>
              <w:pStyle w:val="CRCoverPage"/>
              <w:spacing w:after="0"/>
              <w:jc w:val="center"/>
              <w:rPr>
                <w:b/>
                <w:caps/>
                <w:noProof/>
              </w:rPr>
            </w:pPr>
          </w:p>
        </w:tc>
        <w:tc>
          <w:tcPr>
            <w:tcW w:w="1418" w:type="dxa"/>
            <w:tcBorders>
              <w:left w:val="nil"/>
            </w:tcBorders>
          </w:tcPr>
          <w:p w14:paraId="076C1B0C" w14:textId="77777777" w:rsidR="00A23329" w:rsidRDefault="00A2332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2420B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2420B5">
        <w:tc>
          <w:tcPr>
            <w:tcW w:w="9640" w:type="dxa"/>
            <w:gridSpan w:val="11"/>
          </w:tcPr>
          <w:p w14:paraId="08C27DE5" w14:textId="77777777" w:rsidR="00A23329" w:rsidRDefault="00A23329" w:rsidP="002420B5">
            <w:pPr>
              <w:pStyle w:val="CRCoverPage"/>
              <w:spacing w:after="0"/>
              <w:rPr>
                <w:noProof/>
                <w:sz w:val="8"/>
                <w:szCs w:val="8"/>
              </w:rPr>
            </w:pPr>
          </w:p>
        </w:tc>
      </w:tr>
      <w:tr w:rsidR="00A23329" w14:paraId="3BCBB3E3" w14:textId="77777777" w:rsidTr="002420B5">
        <w:tc>
          <w:tcPr>
            <w:tcW w:w="1843" w:type="dxa"/>
            <w:tcBorders>
              <w:top w:val="single" w:sz="4" w:space="0" w:color="auto"/>
              <w:left w:val="single" w:sz="4" w:space="0" w:color="auto"/>
            </w:tcBorders>
          </w:tcPr>
          <w:p w14:paraId="2F968D61" w14:textId="77777777" w:rsidR="00A23329" w:rsidRDefault="00A2332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2DB716D5" w:rsidR="00A23329" w:rsidRDefault="00511A2D" w:rsidP="002420B5">
            <w:pPr>
              <w:pStyle w:val="CRCoverPage"/>
              <w:spacing w:after="0"/>
              <w:ind w:left="100"/>
              <w:rPr>
                <w:noProof/>
              </w:rPr>
            </w:pPr>
            <w:fldSimple w:instr=" DOCPROPERTY  CrTitle  \* MERGEFORMAT ">
              <w:r w:rsidR="00A23329">
                <w:t xml:space="preserve">Correction to NR5GC testcase </w:t>
              </w:r>
            </w:fldSimple>
            <w:r w:rsidR="00CF0F5D">
              <w:t>7.1.1.9.1</w:t>
            </w:r>
          </w:p>
        </w:tc>
      </w:tr>
      <w:tr w:rsidR="00A23329" w14:paraId="56F4AADB" w14:textId="77777777" w:rsidTr="002420B5">
        <w:tc>
          <w:tcPr>
            <w:tcW w:w="1843" w:type="dxa"/>
            <w:tcBorders>
              <w:left w:val="single" w:sz="4" w:space="0" w:color="auto"/>
            </w:tcBorders>
          </w:tcPr>
          <w:p w14:paraId="10C0D0ED"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2420B5">
            <w:pPr>
              <w:pStyle w:val="CRCoverPage"/>
              <w:spacing w:after="0"/>
              <w:rPr>
                <w:noProof/>
                <w:sz w:val="8"/>
                <w:szCs w:val="8"/>
              </w:rPr>
            </w:pPr>
          </w:p>
        </w:tc>
      </w:tr>
      <w:tr w:rsidR="00A23329" w14:paraId="44B26FAB" w14:textId="77777777" w:rsidTr="002420B5">
        <w:tc>
          <w:tcPr>
            <w:tcW w:w="1843" w:type="dxa"/>
            <w:tcBorders>
              <w:left w:val="single" w:sz="4" w:space="0" w:color="auto"/>
            </w:tcBorders>
          </w:tcPr>
          <w:p w14:paraId="034B6EFA" w14:textId="77777777" w:rsidR="00A23329" w:rsidRDefault="00A2332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2420B5">
            <w:pPr>
              <w:pStyle w:val="CRCoverPage"/>
              <w:spacing w:after="0"/>
              <w:ind w:left="100"/>
              <w:rPr>
                <w:noProof/>
              </w:rPr>
            </w:pPr>
            <w:r w:rsidRPr="000D3937">
              <w:rPr>
                <w:lang w:eastAsia="zh-CN"/>
              </w:rPr>
              <w:t>Anritsu Ltd</w:t>
            </w:r>
          </w:p>
        </w:tc>
      </w:tr>
      <w:tr w:rsidR="00A23329" w14:paraId="2CF607CC" w14:textId="77777777" w:rsidTr="002420B5">
        <w:tc>
          <w:tcPr>
            <w:tcW w:w="1843" w:type="dxa"/>
            <w:tcBorders>
              <w:left w:val="single" w:sz="4" w:space="0" w:color="auto"/>
            </w:tcBorders>
          </w:tcPr>
          <w:p w14:paraId="0C72B9EF" w14:textId="77777777" w:rsidR="00A23329" w:rsidRDefault="00A2332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2420B5">
        <w:tc>
          <w:tcPr>
            <w:tcW w:w="1843" w:type="dxa"/>
            <w:tcBorders>
              <w:left w:val="single" w:sz="4" w:space="0" w:color="auto"/>
            </w:tcBorders>
          </w:tcPr>
          <w:p w14:paraId="7595D8E6"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2420B5">
            <w:pPr>
              <w:pStyle w:val="CRCoverPage"/>
              <w:spacing w:after="0"/>
              <w:rPr>
                <w:noProof/>
                <w:sz w:val="8"/>
                <w:szCs w:val="8"/>
              </w:rPr>
            </w:pPr>
          </w:p>
        </w:tc>
      </w:tr>
      <w:tr w:rsidR="00A23329" w14:paraId="02C3FD7B" w14:textId="77777777" w:rsidTr="002420B5">
        <w:tc>
          <w:tcPr>
            <w:tcW w:w="1843" w:type="dxa"/>
            <w:tcBorders>
              <w:left w:val="single" w:sz="4" w:space="0" w:color="auto"/>
            </w:tcBorders>
          </w:tcPr>
          <w:p w14:paraId="0ECB24E9" w14:textId="77777777" w:rsidR="00A23329" w:rsidRDefault="00A2332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485FDCC7" w:rsidR="00A23329" w:rsidRDefault="00680DED" w:rsidP="002420B5">
            <w:pPr>
              <w:pStyle w:val="CRCoverPage"/>
              <w:spacing w:after="0"/>
              <w:ind w:left="100"/>
              <w:rPr>
                <w:noProof/>
              </w:rPr>
            </w:pPr>
            <w:r>
              <w:t>TEI15_Test</w:t>
            </w:r>
            <w:r w:rsidR="00A00BDC">
              <w:t>,</w:t>
            </w:r>
            <w:r>
              <w:t xml:space="preserve"> </w:t>
            </w:r>
            <w:fldSimple w:instr=" DOCPROPERTY  RelatedWis  \* MERGEFORMAT ">
              <w:r w:rsidR="00A23329">
                <w:rPr>
                  <w:noProof/>
                </w:rPr>
                <w:t>5GS_NR_LTE-UEConTest</w:t>
              </w:r>
            </w:fldSimple>
          </w:p>
        </w:tc>
        <w:tc>
          <w:tcPr>
            <w:tcW w:w="567" w:type="dxa"/>
            <w:tcBorders>
              <w:left w:val="nil"/>
            </w:tcBorders>
          </w:tcPr>
          <w:p w14:paraId="01D38AB2" w14:textId="77777777" w:rsidR="00A23329" w:rsidRDefault="00A23329" w:rsidP="002420B5">
            <w:pPr>
              <w:pStyle w:val="CRCoverPage"/>
              <w:spacing w:after="0"/>
              <w:ind w:right="100"/>
              <w:rPr>
                <w:noProof/>
              </w:rPr>
            </w:pPr>
          </w:p>
        </w:tc>
        <w:tc>
          <w:tcPr>
            <w:tcW w:w="1417" w:type="dxa"/>
            <w:gridSpan w:val="3"/>
            <w:tcBorders>
              <w:left w:val="nil"/>
            </w:tcBorders>
          </w:tcPr>
          <w:p w14:paraId="2B7C6F69" w14:textId="77777777" w:rsidR="00A23329" w:rsidRDefault="00A2332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0AF3F0E8" w:rsidR="00A23329" w:rsidRDefault="00511A2D" w:rsidP="002420B5">
            <w:pPr>
              <w:pStyle w:val="CRCoverPage"/>
              <w:spacing w:after="0"/>
              <w:ind w:left="100"/>
              <w:rPr>
                <w:noProof/>
              </w:rPr>
            </w:pPr>
            <w:fldSimple w:instr=" DOCPROPERTY  ResDate  \* MERGEFORMAT ">
              <w:r w:rsidR="00A23329">
                <w:rPr>
                  <w:noProof/>
                </w:rPr>
                <w:t>2022-0</w:t>
              </w:r>
              <w:r w:rsidR="00CF0F5D">
                <w:rPr>
                  <w:noProof/>
                </w:rPr>
                <w:t>4</w:t>
              </w:r>
              <w:r w:rsidR="00A23329">
                <w:rPr>
                  <w:noProof/>
                </w:rPr>
                <w:t>-</w:t>
              </w:r>
            </w:fldSimple>
            <w:r w:rsidR="00CF0F5D">
              <w:rPr>
                <w:noProof/>
              </w:rPr>
              <w:t>2</w:t>
            </w:r>
            <w:r w:rsidR="00C24E96">
              <w:rPr>
                <w:noProof/>
              </w:rPr>
              <w:t>6</w:t>
            </w:r>
          </w:p>
        </w:tc>
      </w:tr>
      <w:tr w:rsidR="00A23329" w14:paraId="33593147" w14:textId="77777777" w:rsidTr="002420B5">
        <w:tc>
          <w:tcPr>
            <w:tcW w:w="1843" w:type="dxa"/>
            <w:tcBorders>
              <w:left w:val="single" w:sz="4" w:space="0" w:color="auto"/>
            </w:tcBorders>
          </w:tcPr>
          <w:p w14:paraId="33E00BE9" w14:textId="77777777" w:rsidR="00A23329" w:rsidRDefault="00A23329" w:rsidP="002420B5">
            <w:pPr>
              <w:pStyle w:val="CRCoverPage"/>
              <w:spacing w:after="0"/>
              <w:rPr>
                <w:b/>
                <w:i/>
                <w:noProof/>
                <w:sz w:val="8"/>
                <w:szCs w:val="8"/>
              </w:rPr>
            </w:pPr>
          </w:p>
        </w:tc>
        <w:tc>
          <w:tcPr>
            <w:tcW w:w="1986" w:type="dxa"/>
            <w:gridSpan w:val="4"/>
          </w:tcPr>
          <w:p w14:paraId="3535B447" w14:textId="77777777" w:rsidR="00A23329" w:rsidRDefault="00A23329" w:rsidP="002420B5">
            <w:pPr>
              <w:pStyle w:val="CRCoverPage"/>
              <w:spacing w:after="0"/>
              <w:rPr>
                <w:noProof/>
                <w:sz w:val="8"/>
                <w:szCs w:val="8"/>
              </w:rPr>
            </w:pPr>
          </w:p>
        </w:tc>
        <w:tc>
          <w:tcPr>
            <w:tcW w:w="2267" w:type="dxa"/>
            <w:gridSpan w:val="2"/>
          </w:tcPr>
          <w:p w14:paraId="6851CEF9" w14:textId="77777777" w:rsidR="00A23329" w:rsidRDefault="00A23329" w:rsidP="002420B5">
            <w:pPr>
              <w:pStyle w:val="CRCoverPage"/>
              <w:spacing w:after="0"/>
              <w:rPr>
                <w:noProof/>
                <w:sz w:val="8"/>
                <w:szCs w:val="8"/>
              </w:rPr>
            </w:pPr>
          </w:p>
        </w:tc>
        <w:tc>
          <w:tcPr>
            <w:tcW w:w="1417" w:type="dxa"/>
            <w:gridSpan w:val="3"/>
          </w:tcPr>
          <w:p w14:paraId="257E15BA" w14:textId="77777777" w:rsidR="00A23329" w:rsidRDefault="00A23329" w:rsidP="002420B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2420B5">
            <w:pPr>
              <w:pStyle w:val="CRCoverPage"/>
              <w:spacing w:after="0"/>
              <w:rPr>
                <w:noProof/>
                <w:sz w:val="8"/>
                <w:szCs w:val="8"/>
              </w:rPr>
            </w:pPr>
          </w:p>
        </w:tc>
      </w:tr>
      <w:tr w:rsidR="00A23329" w14:paraId="27C27188" w14:textId="77777777" w:rsidTr="002420B5">
        <w:trPr>
          <w:cantSplit/>
        </w:trPr>
        <w:tc>
          <w:tcPr>
            <w:tcW w:w="1843" w:type="dxa"/>
            <w:tcBorders>
              <w:left w:val="single" w:sz="4" w:space="0" w:color="auto"/>
            </w:tcBorders>
          </w:tcPr>
          <w:p w14:paraId="7FC43726" w14:textId="77777777" w:rsidR="00A23329" w:rsidRDefault="00A23329" w:rsidP="002420B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511A2D" w:rsidP="002420B5">
            <w:pPr>
              <w:pStyle w:val="CRCoverPage"/>
              <w:spacing w:after="0"/>
              <w:ind w:left="100" w:right="-609"/>
              <w:rPr>
                <w:b/>
                <w:noProof/>
              </w:rPr>
            </w:pPr>
            <w:fldSimple w:instr=" DOCPROPERTY  Cat  \* MERGEFORMAT ">
              <w:r w:rsidR="00A23329">
                <w:rPr>
                  <w:b/>
                  <w:noProof/>
                </w:rPr>
                <w:t>F</w:t>
              </w:r>
            </w:fldSimple>
          </w:p>
        </w:tc>
        <w:tc>
          <w:tcPr>
            <w:tcW w:w="3402" w:type="dxa"/>
            <w:gridSpan w:val="5"/>
            <w:tcBorders>
              <w:left w:val="nil"/>
            </w:tcBorders>
          </w:tcPr>
          <w:p w14:paraId="6B6734A5" w14:textId="77777777" w:rsidR="00A23329" w:rsidRDefault="00A23329" w:rsidP="002420B5">
            <w:pPr>
              <w:pStyle w:val="CRCoverPage"/>
              <w:spacing w:after="0"/>
              <w:rPr>
                <w:noProof/>
              </w:rPr>
            </w:pPr>
          </w:p>
        </w:tc>
        <w:tc>
          <w:tcPr>
            <w:tcW w:w="1417" w:type="dxa"/>
            <w:gridSpan w:val="3"/>
            <w:tcBorders>
              <w:left w:val="nil"/>
            </w:tcBorders>
          </w:tcPr>
          <w:p w14:paraId="715B8BC9" w14:textId="77777777" w:rsidR="00A23329" w:rsidRDefault="00A2332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77777777" w:rsidR="00A23329" w:rsidRDefault="00511A2D" w:rsidP="002420B5">
            <w:pPr>
              <w:pStyle w:val="CRCoverPage"/>
              <w:spacing w:after="0"/>
              <w:ind w:left="100"/>
              <w:rPr>
                <w:noProof/>
              </w:rPr>
            </w:pPr>
            <w:fldSimple w:instr=" DOCPROPERTY  Release  \* MERGEFORMAT ">
              <w:r w:rsidR="00A23329">
                <w:rPr>
                  <w:noProof/>
                </w:rPr>
                <w:t>Rel-17</w:t>
              </w:r>
            </w:fldSimple>
          </w:p>
        </w:tc>
      </w:tr>
      <w:tr w:rsidR="00A23329" w14:paraId="5450D67F" w14:textId="77777777" w:rsidTr="002420B5">
        <w:tc>
          <w:tcPr>
            <w:tcW w:w="1843" w:type="dxa"/>
            <w:tcBorders>
              <w:left w:val="single" w:sz="4" w:space="0" w:color="auto"/>
              <w:bottom w:val="single" w:sz="4" w:space="0" w:color="auto"/>
            </w:tcBorders>
          </w:tcPr>
          <w:p w14:paraId="698A2C4B" w14:textId="77777777" w:rsidR="00A23329" w:rsidRDefault="00A23329" w:rsidP="002420B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2420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2420B5">
        <w:tc>
          <w:tcPr>
            <w:tcW w:w="1843" w:type="dxa"/>
          </w:tcPr>
          <w:p w14:paraId="3C419F3A" w14:textId="77777777" w:rsidR="00A23329" w:rsidRDefault="00A23329" w:rsidP="002420B5">
            <w:pPr>
              <w:pStyle w:val="CRCoverPage"/>
              <w:spacing w:after="0"/>
              <w:rPr>
                <w:b/>
                <w:i/>
                <w:noProof/>
                <w:sz w:val="8"/>
                <w:szCs w:val="8"/>
              </w:rPr>
            </w:pPr>
          </w:p>
        </w:tc>
        <w:tc>
          <w:tcPr>
            <w:tcW w:w="7797" w:type="dxa"/>
            <w:gridSpan w:val="10"/>
          </w:tcPr>
          <w:p w14:paraId="3C864CC9" w14:textId="77777777" w:rsidR="00A23329" w:rsidRDefault="00A23329" w:rsidP="002420B5">
            <w:pPr>
              <w:pStyle w:val="CRCoverPage"/>
              <w:spacing w:after="0"/>
              <w:rPr>
                <w:noProof/>
                <w:sz w:val="8"/>
                <w:szCs w:val="8"/>
              </w:rPr>
            </w:pPr>
          </w:p>
        </w:tc>
      </w:tr>
      <w:tr w:rsidR="00A23329" w14:paraId="31033350" w14:textId="77777777" w:rsidTr="002420B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BDFC1" w14:textId="00E631DC" w:rsidR="009215F1" w:rsidRPr="009215F1" w:rsidRDefault="009215F1" w:rsidP="009215F1">
            <w:pPr>
              <w:pStyle w:val="ListParagraph"/>
              <w:numPr>
                <w:ilvl w:val="0"/>
                <w:numId w:val="11"/>
              </w:numPr>
              <w:rPr>
                <w:rFonts w:ascii="Arial" w:hAnsi="Arial" w:cs="Arial"/>
              </w:rPr>
            </w:pPr>
            <w:r w:rsidRPr="009215F1">
              <w:rPr>
                <w:rFonts w:ascii="Arial" w:hAnsi="Arial" w:cs="Arial"/>
              </w:rPr>
              <w:t xml:space="preserve">In step 27 the 38.523-1 dictates: </w:t>
            </w:r>
          </w:p>
          <w:p w14:paraId="1563AD28" w14:textId="77777777" w:rsidR="009215F1" w:rsidRPr="00A21F88" w:rsidRDefault="009215F1" w:rsidP="009215F1">
            <w:pPr>
              <w:rPr>
                <w:rFonts w:ascii="Arial" w:hAnsi="Arial" w:cs="Arial"/>
                <w:i/>
                <w:iCs/>
              </w:rPr>
            </w:pPr>
            <w:r>
              <w:rPr>
                <w:rFonts w:ascii="Arial" w:hAnsi="Arial" w:cs="Arial"/>
                <w:i/>
                <w:iCs/>
              </w:rPr>
              <w:t>“</w:t>
            </w:r>
            <w:r w:rsidRPr="00A21F88">
              <w:rPr>
                <w:rFonts w:ascii="Arial" w:hAnsi="Arial" w:cs="Arial"/>
                <w:i/>
                <w:iCs/>
              </w:rPr>
              <w:t xml:space="preserve">The SS allocates an UL Grant with with size 384 bits corresponding to HARQ process X, with NDI not toggled compared to step 19 </w:t>
            </w:r>
            <w:r>
              <w:rPr>
                <w:rFonts w:ascii="Arial" w:hAnsi="Arial" w:cs="Arial"/>
                <w:i/>
                <w:iCs/>
              </w:rPr>
              <w:t>“</w:t>
            </w:r>
          </w:p>
          <w:p w14:paraId="77E74EFE" w14:textId="4D9A7F93" w:rsidR="009215F1" w:rsidRDefault="009215F1" w:rsidP="009215F1">
            <w:pPr>
              <w:pStyle w:val="CRCoverPage"/>
              <w:spacing w:after="0"/>
              <w:ind w:left="720"/>
              <w:rPr>
                <w:rFonts w:cs="Arial"/>
              </w:rPr>
            </w:pPr>
            <w:r>
              <w:rPr>
                <w:rFonts w:cs="Arial"/>
              </w:rPr>
              <w:t>But TTCN currently doesn’t signal that NDI is not toggled so SS will toggle by default.</w:t>
            </w:r>
          </w:p>
          <w:p w14:paraId="3B1D157A" w14:textId="77777777" w:rsidR="009215F1" w:rsidRDefault="009215F1" w:rsidP="009215F1">
            <w:pPr>
              <w:pStyle w:val="CRCoverPage"/>
              <w:spacing w:after="0"/>
              <w:ind w:left="720"/>
              <w:rPr>
                <w:noProof/>
              </w:rPr>
            </w:pPr>
          </w:p>
          <w:p w14:paraId="08D6BC51" w14:textId="7AFB362E" w:rsidR="000517C9" w:rsidRPr="002E008A" w:rsidRDefault="000517C9" w:rsidP="009215F1">
            <w:pPr>
              <w:pStyle w:val="CRCoverPage"/>
              <w:numPr>
                <w:ilvl w:val="0"/>
                <w:numId w:val="11"/>
              </w:numPr>
              <w:spacing w:after="0"/>
              <w:rPr>
                <w:noProof/>
              </w:rPr>
            </w:pPr>
            <w:r>
              <w:rPr>
                <w:rFonts w:cs="Arial"/>
              </w:rPr>
              <w:t>The MAC PDU in step 6 is required to use the same HARQ id as in step 1. For that reason this information needs to be signalled to SS in the DRB_COMMON_REQ the same way as it is done in step 1. It may not be sufficient to generate just a specificTransportBlock configuration with given HarqProcessConfig, because the SS interprets this as an explicit configuration for this given HARQid. And since the HARQ allocation depends on SS implementation the SS may not assign the very same HARQ to the step 6 transmission. However the proposed change ensures that the desired HARQ with specific TransportBlock configuration shall be used for the data in step 6.</w:t>
            </w:r>
          </w:p>
        </w:tc>
      </w:tr>
      <w:tr w:rsidR="00A23329" w14:paraId="292EFE85" w14:textId="77777777" w:rsidTr="002420B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2420B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7723D" w14:textId="51701D53" w:rsidR="00132245" w:rsidRDefault="009215F1" w:rsidP="00CF0F5D">
            <w:pPr>
              <w:pStyle w:val="CRCoverPage"/>
              <w:numPr>
                <w:ilvl w:val="0"/>
                <w:numId w:val="9"/>
              </w:numPr>
              <w:spacing w:after="0"/>
              <w:rPr>
                <w:noProof/>
              </w:rPr>
            </w:pPr>
            <w:r>
              <w:rPr>
                <w:rFonts w:cs="Arial"/>
                <w:lang w:val="en-SG"/>
              </w:rPr>
              <w:t>Adding “ToggleNDI=false” when configuring UL grant in step 27</w:t>
            </w:r>
          </w:p>
          <w:p w14:paraId="593E356D" w14:textId="30753D65" w:rsidR="000517C9" w:rsidRPr="006316B2" w:rsidRDefault="009215F1" w:rsidP="00CF0F5D">
            <w:pPr>
              <w:pStyle w:val="CRCoverPage"/>
              <w:numPr>
                <w:ilvl w:val="0"/>
                <w:numId w:val="9"/>
              </w:numPr>
              <w:spacing w:after="0"/>
              <w:rPr>
                <w:noProof/>
              </w:rPr>
            </w:pPr>
            <w:r>
              <w:rPr>
                <w:rFonts w:cs="Arial"/>
                <w:lang w:val="en-SG"/>
              </w:rPr>
              <w:t>Added HARQ process information to the DRB_COMMON_REQ in step 6</w:t>
            </w:r>
          </w:p>
        </w:tc>
      </w:tr>
      <w:tr w:rsidR="00A23329" w14:paraId="099094C2" w14:textId="77777777" w:rsidTr="002420B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A23329" w14:paraId="383BB93E" w14:textId="77777777" w:rsidTr="002420B5">
        <w:tc>
          <w:tcPr>
            <w:tcW w:w="2694" w:type="dxa"/>
            <w:gridSpan w:val="2"/>
            <w:tcBorders>
              <w:left w:val="single" w:sz="4" w:space="0" w:color="auto"/>
              <w:bottom w:val="single" w:sz="4" w:space="0" w:color="auto"/>
            </w:tcBorders>
          </w:tcPr>
          <w:p w14:paraId="0AA79D4A" w14:textId="77777777" w:rsidR="00A23329" w:rsidRDefault="00A23329" w:rsidP="00A23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4301ED87" w:rsidR="00A23329" w:rsidRPr="00CF39F2" w:rsidRDefault="00CF0F5D" w:rsidP="00A23329">
            <w:pPr>
              <w:pStyle w:val="CRCoverPage"/>
              <w:spacing w:after="0"/>
              <w:rPr>
                <w:rFonts w:cs="Arial"/>
                <w:lang w:eastAsia="en-GB"/>
              </w:rPr>
            </w:pPr>
            <w:r>
              <w:rPr>
                <w:rFonts w:cs="Arial"/>
                <w:lang w:eastAsia="en-GB"/>
              </w:rPr>
              <w:t>Test purpose may not be fulfilled as intended in step</w:t>
            </w:r>
            <w:r w:rsidR="009215F1">
              <w:rPr>
                <w:rFonts w:cs="Arial"/>
                <w:lang w:eastAsia="en-GB"/>
              </w:rPr>
              <w:t>s 6 and</w:t>
            </w:r>
            <w:r>
              <w:rPr>
                <w:rFonts w:cs="Arial"/>
                <w:lang w:eastAsia="en-GB"/>
              </w:rPr>
              <w:t xml:space="preserve"> 27</w:t>
            </w:r>
            <w:r w:rsidR="009215F1">
              <w:rPr>
                <w:rFonts w:cs="Arial"/>
                <w:lang w:eastAsia="en-GB"/>
              </w:rPr>
              <w:t>.</w:t>
            </w:r>
          </w:p>
        </w:tc>
      </w:tr>
      <w:tr w:rsidR="00A23329" w14:paraId="72AD49C1" w14:textId="77777777" w:rsidTr="002420B5">
        <w:tc>
          <w:tcPr>
            <w:tcW w:w="2694" w:type="dxa"/>
            <w:gridSpan w:val="2"/>
          </w:tcPr>
          <w:p w14:paraId="663E61AD" w14:textId="77777777" w:rsidR="00A23329" w:rsidRDefault="00A23329" w:rsidP="00A23329">
            <w:pPr>
              <w:pStyle w:val="CRCoverPage"/>
              <w:spacing w:after="0"/>
              <w:rPr>
                <w:b/>
                <w:i/>
                <w:noProof/>
                <w:sz w:val="8"/>
                <w:szCs w:val="8"/>
              </w:rPr>
            </w:pPr>
          </w:p>
        </w:tc>
        <w:tc>
          <w:tcPr>
            <w:tcW w:w="6946" w:type="dxa"/>
            <w:gridSpan w:val="9"/>
          </w:tcPr>
          <w:p w14:paraId="0236281B" w14:textId="77777777" w:rsidR="00A23329" w:rsidRDefault="00A23329" w:rsidP="00A23329">
            <w:pPr>
              <w:pStyle w:val="CRCoverPage"/>
              <w:spacing w:after="0"/>
              <w:rPr>
                <w:noProof/>
                <w:sz w:val="8"/>
                <w:szCs w:val="8"/>
              </w:rPr>
            </w:pPr>
          </w:p>
        </w:tc>
      </w:tr>
      <w:tr w:rsidR="00A23329" w14:paraId="10B47718" w14:textId="77777777" w:rsidTr="002420B5">
        <w:tc>
          <w:tcPr>
            <w:tcW w:w="2694" w:type="dxa"/>
            <w:gridSpan w:val="2"/>
            <w:tcBorders>
              <w:top w:val="single" w:sz="4" w:space="0" w:color="auto"/>
              <w:left w:val="single" w:sz="4" w:space="0" w:color="auto"/>
            </w:tcBorders>
          </w:tcPr>
          <w:p w14:paraId="7CF368EC" w14:textId="77777777" w:rsidR="00A23329" w:rsidRDefault="00A23329" w:rsidP="00A23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62D49BE2" w:rsidR="00A23329" w:rsidRDefault="00CF0F5D" w:rsidP="00A23329">
            <w:pPr>
              <w:pStyle w:val="CRCoverPage"/>
              <w:spacing w:after="0"/>
              <w:ind w:left="100"/>
              <w:rPr>
                <w:noProof/>
              </w:rPr>
            </w:pPr>
            <w:r>
              <w:rPr>
                <w:noProof/>
              </w:rPr>
              <w:t>7.1.1.9.1</w:t>
            </w:r>
            <w:r w:rsidR="00A23329">
              <w:rPr>
                <w:noProof/>
              </w:rPr>
              <w:t>.NR5GC</w:t>
            </w:r>
          </w:p>
        </w:tc>
      </w:tr>
      <w:tr w:rsidR="00A23329" w14:paraId="3172AA08" w14:textId="77777777" w:rsidTr="002420B5">
        <w:tc>
          <w:tcPr>
            <w:tcW w:w="2694" w:type="dxa"/>
            <w:gridSpan w:val="2"/>
            <w:tcBorders>
              <w:left w:val="single" w:sz="4" w:space="0" w:color="auto"/>
            </w:tcBorders>
          </w:tcPr>
          <w:p w14:paraId="76497FC6"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7CB7C7A3" w14:textId="77777777" w:rsidR="00A23329" w:rsidRDefault="00A23329" w:rsidP="00A23329">
            <w:pPr>
              <w:pStyle w:val="CRCoverPage"/>
              <w:spacing w:after="0"/>
              <w:rPr>
                <w:noProof/>
                <w:sz w:val="8"/>
                <w:szCs w:val="8"/>
              </w:rPr>
            </w:pPr>
          </w:p>
        </w:tc>
      </w:tr>
      <w:tr w:rsidR="00A23329" w14:paraId="424B2005" w14:textId="77777777" w:rsidTr="002420B5">
        <w:tc>
          <w:tcPr>
            <w:tcW w:w="2694" w:type="dxa"/>
            <w:gridSpan w:val="2"/>
            <w:tcBorders>
              <w:left w:val="single" w:sz="4" w:space="0" w:color="auto"/>
            </w:tcBorders>
          </w:tcPr>
          <w:p w14:paraId="16F1CB74" w14:textId="77777777" w:rsidR="00A23329" w:rsidRDefault="00A23329" w:rsidP="00A23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A23329" w:rsidRDefault="00A23329" w:rsidP="00A23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A23329" w:rsidRDefault="00A23329" w:rsidP="00A23329">
            <w:pPr>
              <w:pStyle w:val="CRCoverPage"/>
              <w:spacing w:after="0"/>
              <w:jc w:val="center"/>
              <w:rPr>
                <w:b/>
                <w:caps/>
                <w:noProof/>
              </w:rPr>
            </w:pPr>
            <w:r>
              <w:rPr>
                <w:b/>
                <w:caps/>
                <w:noProof/>
              </w:rPr>
              <w:t>N</w:t>
            </w:r>
          </w:p>
        </w:tc>
        <w:tc>
          <w:tcPr>
            <w:tcW w:w="2977" w:type="dxa"/>
            <w:gridSpan w:val="4"/>
          </w:tcPr>
          <w:p w14:paraId="7CBAB468" w14:textId="77777777" w:rsidR="00A23329" w:rsidRDefault="00A23329" w:rsidP="00A23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A23329" w:rsidRDefault="00A23329" w:rsidP="00A23329">
            <w:pPr>
              <w:pStyle w:val="CRCoverPage"/>
              <w:spacing w:after="0"/>
              <w:ind w:left="99"/>
              <w:rPr>
                <w:noProof/>
              </w:rPr>
            </w:pPr>
          </w:p>
        </w:tc>
      </w:tr>
      <w:tr w:rsidR="00A23329" w14:paraId="05A7B828" w14:textId="77777777" w:rsidTr="002420B5">
        <w:tc>
          <w:tcPr>
            <w:tcW w:w="2694" w:type="dxa"/>
            <w:gridSpan w:val="2"/>
            <w:tcBorders>
              <w:left w:val="single" w:sz="4" w:space="0" w:color="auto"/>
            </w:tcBorders>
          </w:tcPr>
          <w:p w14:paraId="571841F9" w14:textId="77777777" w:rsidR="00A23329" w:rsidRDefault="00A23329" w:rsidP="00A23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A23329" w:rsidRDefault="00A23329" w:rsidP="00A23329">
            <w:pPr>
              <w:pStyle w:val="CRCoverPage"/>
              <w:spacing w:after="0"/>
              <w:jc w:val="center"/>
              <w:rPr>
                <w:b/>
                <w:caps/>
                <w:noProof/>
              </w:rPr>
            </w:pPr>
            <w:r>
              <w:rPr>
                <w:b/>
                <w:caps/>
                <w:noProof/>
              </w:rPr>
              <w:t>x</w:t>
            </w:r>
          </w:p>
        </w:tc>
        <w:tc>
          <w:tcPr>
            <w:tcW w:w="2977" w:type="dxa"/>
            <w:gridSpan w:val="4"/>
          </w:tcPr>
          <w:p w14:paraId="4A406263" w14:textId="77777777" w:rsidR="00A23329" w:rsidRDefault="00A23329" w:rsidP="00A23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A23329" w:rsidRDefault="00A23329" w:rsidP="00A23329">
            <w:pPr>
              <w:pStyle w:val="CRCoverPage"/>
              <w:spacing w:after="0"/>
              <w:ind w:left="99"/>
              <w:rPr>
                <w:noProof/>
              </w:rPr>
            </w:pPr>
          </w:p>
        </w:tc>
      </w:tr>
      <w:tr w:rsidR="00A23329" w14:paraId="298A22DA" w14:textId="77777777" w:rsidTr="002420B5">
        <w:tc>
          <w:tcPr>
            <w:tcW w:w="2694" w:type="dxa"/>
            <w:gridSpan w:val="2"/>
            <w:tcBorders>
              <w:left w:val="single" w:sz="4" w:space="0" w:color="auto"/>
            </w:tcBorders>
          </w:tcPr>
          <w:p w14:paraId="0E507ACD" w14:textId="77777777" w:rsidR="00A23329" w:rsidRDefault="00A23329" w:rsidP="00A23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5D30405F"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1F22584D" w:rsidR="00A23329" w:rsidRDefault="007C1CEF" w:rsidP="00A23329">
            <w:pPr>
              <w:pStyle w:val="CRCoverPage"/>
              <w:spacing w:after="0"/>
              <w:jc w:val="center"/>
              <w:rPr>
                <w:b/>
                <w:caps/>
                <w:noProof/>
              </w:rPr>
            </w:pPr>
            <w:r>
              <w:rPr>
                <w:b/>
                <w:caps/>
                <w:noProof/>
              </w:rPr>
              <w:t>x</w:t>
            </w:r>
          </w:p>
        </w:tc>
        <w:tc>
          <w:tcPr>
            <w:tcW w:w="2977" w:type="dxa"/>
            <w:gridSpan w:val="4"/>
          </w:tcPr>
          <w:p w14:paraId="43B3E47A" w14:textId="77777777" w:rsidR="00A23329" w:rsidRDefault="00A23329" w:rsidP="00A23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3B7E831B" w:rsidR="00A23329" w:rsidRDefault="00A23329" w:rsidP="00A23329">
            <w:pPr>
              <w:pStyle w:val="CRCoverPage"/>
              <w:spacing w:after="0"/>
              <w:ind w:left="99"/>
              <w:rPr>
                <w:noProof/>
              </w:rPr>
            </w:pPr>
          </w:p>
        </w:tc>
      </w:tr>
      <w:tr w:rsidR="00A23329" w14:paraId="206E9063" w14:textId="77777777" w:rsidTr="002420B5">
        <w:tc>
          <w:tcPr>
            <w:tcW w:w="2694" w:type="dxa"/>
            <w:gridSpan w:val="2"/>
            <w:tcBorders>
              <w:left w:val="single" w:sz="4" w:space="0" w:color="auto"/>
            </w:tcBorders>
          </w:tcPr>
          <w:p w14:paraId="3367C316" w14:textId="77777777" w:rsidR="00A23329" w:rsidRDefault="00A23329" w:rsidP="00A2332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A23329" w:rsidRDefault="00A23329" w:rsidP="00A23329">
            <w:pPr>
              <w:pStyle w:val="CRCoverPage"/>
              <w:spacing w:after="0"/>
              <w:jc w:val="center"/>
              <w:rPr>
                <w:b/>
                <w:caps/>
                <w:noProof/>
              </w:rPr>
            </w:pPr>
            <w:r>
              <w:rPr>
                <w:b/>
                <w:caps/>
                <w:noProof/>
              </w:rPr>
              <w:t>x</w:t>
            </w:r>
          </w:p>
        </w:tc>
        <w:tc>
          <w:tcPr>
            <w:tcW w:w="2977" w:type="dxa"/>
            <w:gridSpan w:val="4"/>
          </w:tcPr>
          <w:p w14:paraId="6FADC324" w14:textId="77777777" w:rsidR="00A23329" w:rsidRDefault="00A23329" w:rsidP="00A23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A23329" w:rsidRDefault="00A23329" w:rsidP="00A23329">
            <w:pPr>
              <w:pStyle w:val="CRCoverPage"/>
              <w:spacing w:after="0"/>
              <w:ind w:left="99"/>
              <w:rPr>
                <w:noProof/>
              </w:rPr>
            </w:pPr>
          </w:p>
        </w:tc>
      </w:tr>
      <w:tr w:rsidR="00A23329" w14:paraId="7D32D8CA" w14:textId="77777777" w:rsidTr="002420B5">
        <w:tc>
          <w:tcPr>
            <w:tcW w:w="2694" w:type="dxa"/>
            <w:gridSpan w:val="2"/>
            <w:tcBorders>
              <w:left w:val="single" w:sz="4" w:space="0" w:color="auto"/>
            </w:tcBorders>
          </w:tcPr>
          <w:p w14:paraId="4CA5E654" w14:textId="77777777" w:rsidR="00A23329" w:rsidRDefault="00A23329" w:rsidP="00A23329">
            <w:pPr>
              <w:pStyle w:val="CRCoverPage"/>
              <w:spacing w:after="0"/>
              <w:rPr>
                <w:b/>
                <w:i/>
                <w:noProof/>
              </w:rPr>
            </w:pPr>
          </w:p>
        </w:tc>
        <w:tc>
          <w:tcPr>
            <w:tcW w:w="6946" w:type="dxa"/>
            <w:gridSpan w:val="9"/>
            <w:tcBorders>
              <w:right w:val="single" w:sz="4" w:space="0" w:color="auto"/>
            </w:tcBorders>
          </w:tcPr>
          <w:p w14:paraId="1381FF7B" w14:textId="77777777" w:rsidR="00A23329" w:rsidRDefault="00A23329" w:rsidP="00A23329">
            <w:pPr>
              <w:pStyle w:val="CRCoverPage"/>
              <w:spacing w:after="0"/>
              <w:rPr>
                <w:noProof/>
              </w:rPr>
            </w:pPr>
          </w:p>
        </w:tc>
      </w:tr>
      <w:tr w:rsidR="00A23329" w14:paraId="3F183287" w14:textId="77777777" w:rsidTr="002420B5">
        <w:tc>
          <w:tcPr>
            <w:tcW w:w="2694" w:type="dxa"/>
            <w:gridSpan w:val="2"/>
            <w:tcBorders>
              <w:left w:val="single" w:sz="4" w:space="0" w:color="auto"/>
              <w:bottom w:val="single" w:sz="4" w:space="0" w:color="auto"/>
            </w:tcBorders>
          </w:tcPr>
          <w:p w14:paraId="22B3A5AF" w14:textId="77777777" w:rsidR="00A23329" w:rsidRDefault="00A23329" w:rsidP="00A23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A23329" w:rsidRDefault="00A23329" w:rsidP="00A23329">
            <w:pPr>
              <w:pStyle w:val="CRCoverPage"/>
              <w:spacing w:after="0"/>
              <w:ind w:left="100"/>
              <w:rPr>
                <w:noProof/>
              </w:rPr>
            </w:pPr>
          </w:p>
        </w:tc>
      </w:tr>
      <w:tr w:rsidR="00A23329" w:rsidRPr="008863B9" w14:paraId="378341B8" w14:textId="77777777" w:rsidTr="002420B5">
        <w:tc>
          <w:tcPr>
            <w:tcW w:w="2694" w:type="dxa"/>
            <w:gridSpan w:val="2"/>
            <w:tcBorders>
              <w:top w:val="single" w:sz="4" w:space="0" w:color="auto"/>
              <w:bottom w:val="single" w:sz="4" w:space="0" w:color="auto"/>
            </w:tcBorders>
          </w:tcPr>
          <w:p w14:paraId="1E572EDA" w14:textId="77777777" w:rsidR="00A23329" w:rsidRPr="008863B9" w:rsidRDefault="00A23329" w:rsidP="00A23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A23329" w:rsidRPr="008863B9" w:rsidRDefault="00A23329" w:rsidP="00A23329">
            <w:pPr>
              <w:pStyle w:val="CRCoverPage"/>
              <w:spacing w:after="0"/>
              <w:ind w:left="100"/>
              <w:rPr>
                <w:noProof/>
                <w:sz w:val="8"/>
                <w:szCs w:val="8"/>
              </w:rPr>
            </w:pPr>
          </w:p>
        </w:tc>
      </w:tr>
      <w:tr w:rsidR="00A23329" w14:paraId="206F3641" w14:textId="77777777" w:rsidTr="002420B5">
        <w:tc>
          <w:tcPr>
            <w:tcW w:w="2694" w:type="dxa"/>
            <w:gridSpan w:val="2"/>
            <w:tcBorders>
              <w:top w:val="single" w:sz="4" w:space="0" w:color="auto"/>
              <w:left w:val="single" w:sz="4" w:space="0" w:color="auto"/>
              <w:bottom w:val="single" w:sz="4" w:space="0" w:color="auto"/>
            </w:tcBorders>
          </w:tcPr>
          <w:p w14:paraId="417CFA9F" w14:textId="77777777" w:rsidR="00A23329" w:rsidRDefault="00A23329" w:rsidP="00A23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A23329" w:rsidRDefault="00A23329" w:rsidP="00A23329">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00311877"/>
      <w:r w:rsidRPr="00D83A7A">
        <w:rPr>
          <w:rStyle w:val="Emphasis"/>
          <w:rFonts w:ascii="Arial" w:hAnsi="Arial" w:cs="Arial"/>
          <w:i w:val="0"/>
        </w:rPr>
        <w:t>Table of Contents</w:t>
      </w:r>
      <w:bookmarkEnd w:id="0"/>
    </w:p>
    <w:p w14:paraId="6134BEBC" w14:textId="6F23307C" w:rsidR="0001531E"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1531E" w:rsidRPr="00944476">
        <w:rPr>
          <w:rFonts w:ascii="Arial" w:hAnsi="Arial" w:cs="Arial"/>
          <w:iCs/>
        </w:rPr>
        <w:t>Table of Contents</w:t>
      </w:r>
      <w:r w:rsidR="0001531E">
        <w:tab/>
      </w:r>
      <w:r w:rsidR="0001531E">
        <w:fldChar w:fldCharType="begin"/>
      </w:r>
      <w:r w:rsidR="0001531E">
        <w:instrText xml:space="preserve"> PAGEREF _Toc100311877 \h </w:instrText>
      </w:r>
      <w:r w:rsidR="0001531E">
        <w:fldChar w:fldCharType="separate"/>
      </w:r>
      <w:r w:rsidR="0001531E">
        <w:t>2</w:t>
      </w:r>
      <w:r w:rsidR="0001531E">
        <w:fldChar w:fldCharType="end"/>
      </w:r>
    </w:p>
    <w:p w14:paraId="3F862F6D" w14:textId="1F82D7A6" w:rsidR="0001531E" w:rsidRDefault="0001531E">
      <w:pPr>
        <w:pStyle w:val="TOC1"/>
        <w:rPr>
          <w:rFonts w:asciiTheme="minorHAnsi" w:eastAsiaTheme="minorEastAsia" w:hAnsiTheme="minorHAnsi" w:cstheme="minorBidi"/>
          <w:szCs w:val="22"/>
          <w:lang w:val="en-US"/>
        </w:rPr>
      </w:pPr>
      <w:r w:rsidRPr="00944476">
        <w:rPr>
          <w:b/>
          <w:lang w:eastAsia="ja-JP"/>
        </w:rPr>
        <w:t>1</w:t>
      </w:r>
      <w:r>
        <w:rPr>
          <w:rFonts w:asciiTheme="minorHAnsi" w:eastAsiaTheme="minorEastAsia" w:hAnsiTheme="minorHAnsi" w:cstheme="minorBidi"/>
          <w:szCs w:val="22"/>
          <w:lang w:val="en-US"/>
        </w:rPr>
        <w:tab/>
      </w:r>
      <w:r w:rsidRPr="00944476">
        <w:rPr>
          <w:b/>
          <w:lang w:eastAsia="ja-JP"/>
        </w:rPr>
        <w:t>Overview</w:t>
      </w:r>
      <w:r>
        <w:tab/>
      </w:r>
      <w:r>
        <w:fldChar w:fldCharType="begin"/>
      </w:r>
      <w:r>
        <w:instrText xml:space="preserve"> PAGEREF _Toc100311878 \h </w:instrText>
      </w:r>
      <w:r>
        <w:fldChar w:fldCharType="separate"/>
      </w:r>
      <w:r>
        <w:t>2</w:t>
      </w:r>
      <w:r>
        <w:fldChar w:fldCharType="end"/>
      </w:r>
    </w:p>
    <w:p w14:paraId="19D64F7A" w14:textId="78CE5D52" w:rsidR="0001531E" w:rsidRDefault="0001531E">
      <w:pPr>
        <w:pStyle w:val="TOC1"/>
        <w:rPr>
          <w:rFonts w:asciiTheme="minorHAnsi" w:eastAsiaTheme="minorEastAsia" w:hAnsiTheme="minorHAnsi" w:cstheme="minorBidi"/>
          <w:szCs w:val="22"/>
          <w:lang w:val="en-US"/>
        </w:rPr>
      </w:pPr>
      <w:r w:rsidRPr="00944476">
        <w:rPr>
          <w:b/>
        </w:rPr>
        <w:t>2</w:t>
      </w:r>
      <w:r>
        <w:rPr>
          <w:rFonts w:asciiTheme="minorHAnsi" w:eastAsiaTheme="minorEastAsia" w:hAnsiTheme="minorHAnsi" w:cstheme="minorBidi"/>
          <w:szCs w:val="22"/>
          <w:lang w:val="en-US"/>
        </w:rPr>
        <w:tab/>
      </w:r>
      <w:r w:rsidRPr="00944476">
        <w:rPr>
          <w:b/>
        </w:rPr>
        <w:t>Corrections required</w:t>
      </w:r>
      <w:r>
        <w:tab/>
      </w:r>
      <w:r>
        <w:fldChar w:fldCharType="begin"/>
      </w:r>
      <w:r>
        <w:instrText xml:space="preserve"> PAGEREF _Toc100311879 \h </w:instrText>
      </w:r>
      <w:r>
        <w:fldChar w:fldCharType="separate"/>
      </w:r>
      <w:r>
        <w:t>2</w:t>
      </w:r>
      <w:r>
        <w:fldChar w:fldCharType="end"/>
      </w:r>
    </w:p>
    <w:p w14:paraId="4DB3BDDB" w14:textId="270B48E6" w:rsidR="0001531E" w:rsidRDefault="0001531E">
      <w:pPr>
        <w:pStyle w:val="TOC2"/>
        <w:rPr>
          <w:rFonts w:asciiTheme="minorHAnsi" w:eastAsiaTheme="minorEastAsia" w:hAnsiTheme="minorHAnsi" w:cstheme="minorBidi"/>
          <w:sz w:val="22"/>
          <w:szCs w:val="22"/>
          <w:lang w:val="en-US"/>
        </w:rPr>
      </w:pPr>
      <w:r w:rsidRPr="00944476">
        <w:rPr>
          <w:b/>
          <w:lang w:val="pt-BR"/>
        </w:rPr>
        <w:t>2.1</w:t>
      </w:r>
      <w:r>
        <w:rPr>
          <w:rFonts w:asciiTheme="minorHAnsi" w:eastAsiaTheme="minorEastAsia" w:hAnsiTheme="minorHAnsi" w:cstheme="minorBidi"/>
          <w:sz w:val="22"/>
          <w:szCs w:val="22"/>
          <w:lang w:val="en-US"/>
        </w:rPr>
        <w:tab/>
      </w:r>
      <w:r w:rsidRPr="00944476">
        <w:rPr>
          <w:b/>
          <w:lang w:val="pt-BR"/>
        </w:rPr>
        <w:t>Change 1</w:t>
      </w:r>
      <w:r>
        <w:tab/>
      </w:r>
      <w:r>
        <w:fldChar w:fldCharType="begin"/>
      </w:r>
      <w:r>
        <w:instrText xml:space="preserve"> PAGEREF _Toc100311880 \h </w:instrText>
      </w:r>
      <w:r>
        <w:fldChar w:fldCharType="separate"/>
      </w:r>
      <w:r>
        <w:t>2</w:t>
      </w:r>
      <w:r>
        <w:fldChar w:fldCharType="end"/>
      </w:r>
    </w:p>
    <w:p w14:paraId="61767724" w14:textId="03875FCA" w:rsidR="007A73E5" w:rsidRDefault="007A73E5" w:rsidP="007A73E5">
      <w:pPr>
        <w:rPr>
          <w:b/>
          <w:sz w:val="24"/>
          <w:lang w:eastAsia="ja-JP"/>
        </w:rPr>
      </w:pPr>
      <w:r>
        <w:rPr>
          <w:rFonts w:cs="Arial"/>
          <w:noProof/>
        </w:rPr>
        <w:fldChar w:fldCharType="end"/>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00311878"/>
      <w:r>
        <w:rPr>
          <w:b/>
          <w:lang w:eastAsia="ja-JP"/>
        </w:rPr>
        <w:t>Overview</w:t>
      </w:r>
      <w:bookmarkEnd w:id="1"/>
      <w:bookmarkEnd w:id="2"/>
      <w:bookmarkEnd w:id="3"/>
    </w:p>
    <w:p w14:paraId="1E2AAA5B" w14:textId="7EC7E25E"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C7724A">
        <w:rPr>
          <w:rFonts w:cs="Arial"/>
        </w:rPr>
        <w:t>2</w:t>
      </w:r>
      <w:r w:rsidRPr="00A37C31">
        <w:rPr>
          <w:rFonts w:cs="Arial"/>
        </w:rPr>
        <w:t>wk</w:t>
      </w:r>
      <w:r w:rsidR="00C7724A">
        <w:rPr>
          <w:rFonts w:cs="Arial"/>
        </w:rPr>
        <w:t>12</w:t>
      </w:r>
      <w:r>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662F5B1F" w14:textId="77777777" w:rsidR="0031314C" w:rsidRDefault="0031314C" w:rsidP="0031314C">
      <w:pPr>
        <w:pStyle w:val="Heading1"/>
        <w:numPr>
          <w:ilvl w:val="0"/>
          <w:numId w:val="1"/>
        </w:numPr>
        <w:overflowPunct w:val="0"/>
        <w:autoSpaceDE w:val="0"/>
        <w:autoSpaceDN w:val="0"/>
        <w:adjustRightInd w:val="0"/>
        <w:rPr>
          <w:b/>
        </w:rPr>
      </w:pPr>
      <w:bookmarkStart w:id="7" w:name="_Toc100311879"/>
      <w:r w:rsidRPr="00B22104">
        <w:rPr>
          <w:b/>
        </w:rPr>
        <w:t>Corrections required</w:t>
      </w:r>
      <w:bookmarkEnd w:id="4"/>
      <w:bookmarkEnd w:id="5"/>
      <w:bookmarkEnd w:id="6"/>
      <w:bookmarkEnd w:id="7"/>
    </w:p>
    <w:p w14:paraId="41C7AF85" w14:textId="77777777" w:rsidR="0031314C" w:rsidRDefault="0031314C" w:rsidP="0031314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100311880"/>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314C" w:rsidRPr="008E5453" w14:paraId="1C790C8B" w14:textId="77777777" w:rsidTr="00A22A5D">
        <w:trPr>
          <w:trHeight w:val="447"/>
        </w:trPr>
        <w:tc>
          <w:tcPr>
            <w:tcW w:w="1985" w:type="dxa"/>
          </w:tcPr>
          <w:p w14:paraId="24A55371" w14:textId="77777777" w:rsidR="0031314C" w:rsidRPr="008E5453" w:rsidRDefault="0031314C" w:rsidP="00A22A5D">
            <w:pPr>
              <w:spacing w:before="40" w:after="40"/>
              <w:rPr>
                <w:rFonts w:ascii="Arial" w:hAnsi="Arial" w:cs="Arial"/>
                <w:b/>
              </w:rPr>
            </w:pPr>
            <w:r w:rsidRPr="008E5453">
              <w:rPr>
                <w:rFonts w:ascii="Arial" w:hAnsi="Arial" w:cs="Arial"/>
                <w:b/>
              </w:rPr>
              <w:t>Function name</w:t>
            </w:r>
          </w:p>
        </w:tc>
        <w:tc>
          <w:tcPr>
            <w:tcW w:w="7654" w:type="dxa"/>
          </w:tcPr>
          <w:p w14:paraId="757ECC85" w14:textId="6D15B50E" w:rsidR="0031314C" w:rsidRPr="008E5453" w:rsidRDefault="007B4500" w:rsidP="00A22A5D">
            <w:pPr>
              <w:spacing w:after="0"/>
              <w:rPr>
                <w:rFonts w:ascii="Arial" w:hAnsi="Arial" w:cs="Arial"/>
              </w:rPr>
            </w:pPr>
            <w:r w:rsidRPr="007B4500">
              <w:rPr>
                <w:rFonts w:ascii="Arial" w:hAnsi="Arial" w:cs="Arial"/>
              </w:rPr>
              <w:t>f_TC_7_1_1_9_1_Step24to29</w:t>
            </w:r>
          </w:p>
        </w:tc>
      </w:tr>
      <w:tr w:rsidR="0031314C" w:rsidRPr="008E5453" w14:paraId="11FAA19B" w14:textId="77777777" w:rsidTr="00A22A5D">
        <w:trPr>
          <w:trHeight w:val="452"/>
        </w:trPr>
        <w:tc>
          <w:tcPr>
            <w:tcW w:w="1985" w:type="dxa"/>
          </w:tcPr>
          <w:p w14:paraId="6AE2FEA5" w14:textId="77777777" w:rsidR="0031314C" w:rsidRPr="008E5453" w:rsidRDefault="0031314C" w:rsidP="00A22A5D">
            <w:pPr>
              <w:spacing w:before="40" w:after="40"/>
              <w:rPr>
                <w:rFonts w:ascii="Arial" w:hAnsi="Arial" w:cs="Arial"/>
                <w:b/>
              </w:rPr>
            </w:pPr>
            <w:r w:rsidRPr="008E5453">
              <w:rPr>
                <w:rFonts w:ascii="Arial" w:hAnsi="Arial" w:cs="Arial"/>
                <w:b/>
              </w:rPr>
              <w:t>Reason for change</w:t>
            </w:r>
          </w:p>
        </w:tc>
        <w:tc>
          <w:tcPr>
            <w:tcW w:w="7654" w:type="dxa"/>
          </w:tcPr>
          <w:p w14:paraId="2C686B51" w14:textId="141B0EAA" w:rsidR="009403EF" w:rsidRPr="009403EF" w:rsidRDefault="009403EF" w:rsidP="00A22A5D">
            <w:pPr>
              <w:rPr>
                <w:rFonts w:ascii="Arial" w:hAnsi="Arial" w:cs="Arial"/>
              </w:rPr>
            </w:pPr>
            <w:r w:rsidRPr="009403EF">
              <w:rPr>
                <w:rFonts w:ascii="Arial" w:hAnsi="Arial" w:cs="Arial"/>
              </w:rPr>
              <w:t>In step 27 the 38.523-1 dictates</w:t>
            </w:r>
            <w:r w:rsidR="00A21F88">
              <w:rPr>
                <w:rFonts w:ascii="Arial" w:hAnsi="Arial" w:cs="Arial"/>
              </w:rPr>
              <w:t>:</w:t>
            </w:r>
            <w:r w:rsidRPr="009403EF">
              <w:rPr>
                <w:rFonts w:ascii="Arial" w:hAnsi="Arial" w:cs="Arial"/>
              </w:rPr>
              <w:t xml:space="preserve"> </w:t>
            </w:r>
          </w:p>
          <w:p w14:paraId="4632B313" w14:textId="5362E5E9" w:rsidR="00B764E0" w:rsidRPr="00A21F88" w:rsidRDefault="00A21F88" w:rsidP="009403EF">
            <w:pPr>
              <w:rPr>
                <w:rFonts w:ascii="Arial" w:hAnsi="Arial" w:cs="Arial"/>
                <w:i/>
                <w:iCs/>
              </w:rPr>
            </w:pPr>
            <w:r>
              <w:rPr>
                <w:rFonts w:ascii="Arial" w:hAnsi="Arial" w:cs="Arial"/>
                <w:i/>
                <w:iCs/>
              </w:rPr>
              <w:t>“</w:t>
            </w:r>
            <w:r w:rsidR="009403EF" w:rsidRPr="00A21F88">
              <w:rPr>
                <w:rFonts w:ascii="Arial" w:hAnsi="Arial" w:cs="Arial"/>
                <w:i/>
                <w:iCs/>
              </w:rPr>
              <w:t xml:space="preserve">The SS allocates an UL Grant with with size 384 bits corresponding to HARQ process X, with NDI not toggled compared to step 19 </w:t>
            </w:r>
            <w:r>
              <w:rPr>
                <w:rFonts w:ascii="Arial" w:hAnsi="Arial" w:cs="Arial"/>
                <w:i/>
                <w:iCs/>
              </w:rPr>
              <w:t>“</w:t>
            </w:r>
          </w:p>
          <w:p w14:paraId="214FEB17" w14:textId="7E0471DE" w:rsidR="009403EF" w:rsidRPr="00BB7617" w:rsidRDefault="00A21F88" w:rsidP="009403EF">
            <w:pPr>
              <w:rPr>
                <w:rFonts w:ascii="Arial" w:hAnsi="Arial" w:cs="Arial"/>
              </w:rPr>
            </w:pPr>
            <w:r>
              <w:rPr>
                <w:rFonts w:ascii="Arial" w:hAnsi="Arial" w:cs="Arial"/>
              </w:rPr>
              <w:t>But TTCN currently doesn’t signal that NDI is not toggled so SS will toggle by default.</w:t>
            </w:r>
          </w:p>
        </w:tc>
      </w:tr>
      <w:tr w:rsidR="0031314C" w:rsidRPr="008E5453" w14:paraId="51DF899F" w14:textId="77777777" w:rsidTr="00A22A5D">
        <w:tc>
          <w:tcPr>
            <w:tcW w:w="1985" w:type="dxa"/>
          </w:tcPr>
          <w:p w14:paraId="57167F63" w14:textId="77777777" w:rsidR="0031314C" w:rsidRPr="008E5453" w:rsidRDefault="0031314C" w:rsidP="00A22A5D">
            <w:pPr>
              <w:spacing w:before="40" w:after="40"/>
              <w:rPr>
                <w:rFonts w:ascii="Arial" w:hAnsi="Arial" w:cs="Arial"/>
                <w:b/>
              </w:rPr>
            </w:pPr>
            <w:r w:rsidRPr="008E5453">
              <w:rPr>
                <w:rFonts w:ascii="Arial" w:hAnsi="Arial" w:cs="Arial"/>
                <w:b/>
              </w:rPr>
              <w:t>Summary of change</w:t>
            </w:r>
          </w:p>
        </w:tc>
        <w:tc>
          <w:tcPr>
            <w:tcW w:w="7654" w:type="dxa"/>
          </w:tcPr>
          <w:p w14:paraId="1521EF21" w14:textId="6AC5BC83" w:rsidR="0031314C" w:rsidRPr="008E5453" w:rsidRDefault="00A21F88" w:rsidP="00A22A5D">
            <w:pPr>
              <w:pStyle w:val="CRCoverPage"/>
              <w:spacing w:after="0"/>
              <w:rPr>
                <w:rFonts w:cs="Arial"/>
                <w:lang w:val="en-SG"/>
              </w:rPr>
            </w:pPr>
            <w:r>
              <w:rPr>
                <w:rFonts w:cs="Arial"/>
                <w:lang w:val="en-SG"/>
              </w:rPr>
              <w:t>Adding “ToggleNDI=false” when configuring UL grant in step 27.</w:t>
            </w:r>
          </w:p>
        </w:tc>
      </w:tr>
      <w:tr w:rsidR="0031314C" w:rsidRPr="008E5453" w14:paraId="57004C5B" w14:textId="77777777" w:rsidTr="00A22A5D">
        <w:tc>
          <w:tcPr>
            <w:tcW w:w="1985" w:type="dxa"/>
          </w:tcPr>
          <w:p w14:paraId="07AF814A" w14:textId="77777777" w:rsidR="0031314C" w:rsidRPr="008E5453" w:rsidRDefault="0031314C" w:rsidP="00A22A5D">
            <w:pPr>
              <w:spacing w:before="40" w:after="40"/>
              <w:rPr>
                <w:rFonts w:ascii="Arial" w:hAnsi="Arial" w:cs="Arial"/>
                <w:b/>
              </w:rPr>
            </w:pPr>
            <w:r w:rsidRPr="008E5453">
              <w:rPr>
                <w:rFonts w:ascii="Arial" w:hAnsi="Arial" w:cs="Arial"/>
                <w:b/>
              </w:rPr>
              <w:t>TTCN module</w:t>
            </w:r>
          </w:p>
        </w:tc>
        <w:tc>
          <w:tcPr>
            <w:tcW w:w="7654" w:type="dxa"/>
          </w:tcPr>
          <w:p w14:paraId="72FFB644" w14:textId="7A0CBFC1" w:rsidR="0031314C" w:rsidRPr="008E5453" w:rsidRDefault="007B4500" w:rsidP="00A22A5D">
            <w:pPr>
              <w:spacing w:after="0"/>
              <w:rPr>
                <w:rFonts w:ascii="Arial" w:hAnsi="Arial" w:cs="Arial"/>
                <w:lang w:val="en-US"/>
              </w:rPr>
            </w:pPr>
            <w:r w:rsidRPr="007B4500">
              <w:rPr>
                <w:rFonts w:ascii="Arial" w:hAnsi="Arial" w:cs="Arial"/>
                <w:lang w:val="en-US"/>
              </w:rPr>
              <w:t>MAC_TC_Common_NR.ttcn</w:t>
            </w:r>
          </w:p>
        </w:tc>
      </w:tr>
      <w:tr w:rsidR="0031314C" w:rsidRPr="008E5453" w14:paraId="2E2FC921" w14:textId="77777777" w:rsidTr="00A22A5D">
        <w:tc>
          <w:tcPr>
            <w:tcW w:w="1985" w:type="dxa"/>
          </w:tcPr>
          <w:p w14:paraId="417E306D" w14:textId="77777777" w:rsidR="0031314C" w:rsidRPr="008E5453" w:rsidRDefault="0031314C" w:rsidP="00A22A5D">
            <w:pPr>
              <w:spacing w:before="40" w:after="40"/>
              <w:rPr>
                <w:rFonts w:ascii="Arial" w:hAnsi="Arial" w:cs="Arial"/>
                <w:b/>
                <w:highlight w:val="cyan"/>
              </w:rPr>
            </w:pPr>
            <w:r w:rsidRPr="008E5453">
              <w:rPr>
                <w:rFonts w:ascii="Arial" w:hAnsi="Arial" w:cs="Arial"/>
                <w:b/>
              </w:rPr>
              <w:t>MCC160 Comment</w:t>
            </w:r>
          </w:p>
        </w:tc>
        <w:tc>
          <w:tcPr>
            <w:tcW w:w="7654" w:type="dxa"/>
          </w:tcPr>
          <w:p w14:paraId="2114989F" w14:textId="77777777" w:rsidR="0031314C" w:rsidRPr="008E5453" w:rsidRDefault="0031314C" w:rsidP="00A22A5D">
            <w:pPr>
              <w:rPr>
                <w:rFonts w:ascii="Arial" w:hAnsi="Arial" w:cs="Arial"/>
                <w:highlight w:val="cyan"/>
              </w:rPr>
            </w:pPr>
          </w:p>
        </w:tc>
      </w:tr>
    </w:tbl>
    <w:p w14:paraId="7A43C7C2" w14:textId="77777777" w:rsidR="0031314C" w:rsidRPr="008E5453" w:rsidRDefault="0031314C" w:rsidP="0031314C">
      <w:pPr>
        <w:rPr>
          <w:rFonts w:ascii="Arial" w:hAnsi="Arial" w:cs="Arial"/>
          <w:lang w:val="en-US"/>
        </w:rPr>
      </w:pPr>
    </w:p>
    <w:p w14:paraId="15535657" w14:textId="77777777" w:rsidR="0031314C" w:rsidRPr="008E5453" w:rsidRDefault="0031314C" w:rsidP="0031314C">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1314C" w:rsidRPr="008E5453" w14:paraId="6228DBF4" w14:textId="77777777" w:rsidTr="00A22A5D">
        <w:tc>
          <w:tcPr>
            <w:tcW w:w="9855" w:type="dxa"/>
          </w:tcPr>
          <w:p w14:paraId="2638220D" w14:textId="77777777" w:rsidR="00CC0FC1" w:rsidRPr="00CC0FC1" w:rsidRDefault="0038234B" w:rsidP="00CC0FC1">
            <w:pPr>
              <w:spacing w:after="0"/>
              <w:rPr>
                <w:rFonts w:ascii="Arial" w:hAnsi="Arial" w:cs="Arial"/>
                <w:lang w:val="en-US"/>
              </w:rPr>
            </w:pPr>
            <w:r w:rsidRPr="0038234B">
              <w:rPr>
                <w:rFonts w:ascii="Arial" w:hAnsi="Arial" w:cs="Arial"/>
                <w:lang w:val="en-US"/>
              </w:rPr>
              <w:t xml:space="preserve">  </w:t>
            </w:r>
            <w:r w:rsidR="0003082D" w:rsidRPr="0003082D">
              <w:rPr>
                <w:rFonts w:ascii="Arial" w:hAnsi="Arial" w:cs="Arial"/>
                <w:lang w:val="en-US"/>
              </w:rPr>
              <w:t xml:space="preserve"> </w:t>
            </w:r>
            <w:r w:rsidR="00CC0FC1" w:rsidRPr="00CC0FC1">
              <w:rPr>
                <w:rFonts w:ascii="Arial" w:hAnsi="Arial" w:cs="Arial"/>
                <w:lang w:val="en-US"/>
              </w:rPr>
              <w:t xml:space="preserve">  function f_TC_7_1_1_9_1_Step24to29(DRB_Identity p_NR_DRB_Id, B6_Type p_LCID,template (value) NR_RadioBearerList_Type p_NR_RadioBearerList) runs on NR_BASE_PTC</w:t>
            </w:r>
          </w:p>
          <w:p w14:paraId="527F24F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 R5s200855 R5-206320 sic@</w:t>
            </w:r>
          </w:p>
          <w:p w14:paraId="72BAD6B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NR_UplinkBWP_Type v_NR_UplinkBWP := f_NR_CellInfo_GetUplinkBWP(nr_Cell1, tsc_NR_BWP_Id);</w:t>
            </w:r>
          </w:p>
          <w:p w14:paraId="04CB743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NR_ResourceAllocation_Type v_NR_ResourceAllocation;</w:t>
            </w:r>
          </w:p>
          <w:p w14:paraId="0C36E82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NR_MAC_SDU_Type v_EncodedRlcPdu1;</w:t>
            </w:r>
          </w:p>
          <w:p w14:paraId="31750F8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NR_DRB_COMMON_IND v_NR_DRB_COMMON_IND;</w:t>
            </w:r>
          </w:p>
          <w:p w14:paraId="70FCAB3B" w14:textId="7F483214" w:rsidR="00CC0FC1" w:rsidRPr="00CC0FC1" w:rsidRDefault="00CC0FC1" w:rsidP="00CC0FC1">
            <w:pPr>
              <w:spacing w:after="0"/>
              <w:rPr>
                <w:rFonts w:ascii="Arial" w:hAnsi="Arial" w:cs="Arial"/>
                <w:lang w:val="en-US"/>
              </w:rPr>
            </w:pPr>
            <w:r w:rsidRPr="00CC0FC1">
              <w:rPr>
                <w:rFonts w:ascii="Arial" w:hAnsi="Arial" w:cs="Arial"/>
                <w:lang w:val="en-US"/>
              </w:rPr>
              <w:t xml:space="preserve">    var default v_IgnoreNRSR:= null;//@sic R5-204418 sic@</w:t>
            </w:r>
          </w:p>
          <w:p w14:paraId="2841E302" w14:textId="77777777" w:rsidR="00CC0FC1" w:rsidRPr="00CC0FC1" w:rsidRDefault="00CC0FC1" w:rsidP="00CC0FC1">
            <w:pPr>
              <w:spacing w:after="0"/>
              <w:rPr>
                <w:rFonts w:ascii="Arial" w:hAnsi="Arial" w:cs="Arial"/>
                <w:lang w:val="en-US"/>
              </w:rPr>
            </w:pPr>
          </w:p>
          <w:p w14:paraId="02AE7ED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f_NR_SS_CommonRadioBearerConfig(nr_Cell1, p_NR_RadioBearerList);//@sic R5s200855 sic@</w:t>
            </w:r>
          </w:p>
          <w:p w14:paraId="7B450A5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24A" siclog@</w:t>
            </w:r>
          </w:p>
          <w:p w14:paraId="22ABB98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ignores scheduling requests and does not allocate any uplink grant.</w:t>
            </w:r>
          </w:p>
          <w:p w14:paraId="30FA3B4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0AC1D41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f_NR_ULGrantConfiguration_Stop(nr_Cell1, -, cs_NR_UplinkTimeAlignment_Keep);</w:t>
            </w:r>
          </w:p>
          <w:p w14:paraId="48F2250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cds_NR_SystemIndCtrl_SchedReq(enable));</w:t>
            </w:r>
          </w:p>
          <w:p w14:paraId="0C83AA5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v_IgnoreNRSR := activate(a_NR5GC_SR_Handler(nr_Cell1)); //@sic R5-204418 sic@</w:t>
            </w:r>
          </w:p>
          <w:p w14:paraId="322A2D1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171167C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25" siclog@</w:t>
            </w:r>
          </w:p>
          <w:p w14:paraId="11C750F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MAC PDU using same HARQ process and NDI as in step 17.</w:t>
            </w:r>
          </w:p>
          <w:p w14:paraId="267A6130"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//PDCP SDU = 37B + 3B PDCP Header + 3B RLC Header + 2B MAC Header = 45B = 360 bits (an allowed TB size as per 38.523-3 Annex B)</w:t>
            </w:r>
          </w:p>
          <w:p w14:paraId="3FEF242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544B1BCD" w14:textId="77777777" w:rsidR="00CC0FC1" w:rsidRPr="00CC0FC1" w:rsidRDefault="00CC0FC1" w:rsidP="00CC0FC1">
            <w:pPr>
              <w:spacing w:after="0"/>
              <w:rPr>
                <w:rFonts w:ascii="Arial" w:hAnsi="Arial" w:cs="Arial"/>
                <w:lang w:val="en-US"/>
              </w:rPr>
            </w:pPr>
          </w:p>
          <w:p w14:paraId="6076585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v_EncodedRlcPdu1:= f_NR_RLC_AMD_FullPDU_Encvalue(0, tsc_NR_P_NoPoll, f_NR_PDCP_PDU_Encvalue (cs_NR_PDCP_PDU_18B(3,crs_NR_PDCP_SDU_37B)));</w:t>
            </w:r>
          </w:p>
          <w:p w14:paraId="37271B4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DRB.send(cas_NR_DRB_COMMON_REQ_MAC_PDUList(nr_Cell1, p_NR_DRB_Id, cs_TimingInfo_Now,</w:t>
            </w:r>
          </w:p>
          <w:p w14:paraId="724D61C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{cs_NR_DL_MAC_PDU_SDU_SubPDU_Padding ( {cs_NR_MAC_SDU_SubPDU_LI8(p_LCID,v_EncodedRlcPdu1)}, omit)},cs_NR_HarqProcessAssignment(1)));</w:t>
            </w:r>
          </w:p>
          <w:p w14:paraId="1DAE09D5" w14:textId="77777777" w:rsidR="00CC0FC1" w:rsidRPr="00CC0FC1" w:rsidRDefault="00CC0FC1" w:rsidP="00CC0FC1">
            <w:pPr>
              <w:spacing w:after="0"/>
              <w:rPr>
                <w:rFonts w:ascii="Arial" w:hAnsi="Arial" w:cs="Arial"/>
                <w:lang w:val="en-US"/>
              </w:rPr>
            </w:pPr>
          </w:p>
          <w:p w14:paraId="38BBFCB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26 " siclog@</w:t>
            </w:r>
          </w:p>
          <w:p w14:paraId="1EDB6F4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//Indication of Scheduling Request</w:t>
            </w:r>
          </w:p>
          <w:p w14:paraId="6349768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SYSIND.receive(car_NR_SYSTEM_IND(nr_Cell1, cr_NR_SystemIndication_SchedReq));</w:t>
            </w:r>
          </w:p>
          <w:p w14:paraId="1454CA3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13DDC000"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27" siclog@</w:t>
            </w:r>
          </w:p>
          <w:p w14:paraId="3D1B7FB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allocates single UL grant sufficient for one RLC SDU to be loop backed in a TTI, and NDI indicates new transmission redundancy version to be used as 0.</w:t>
            </w:r>
          </w:p>
          <w:p w14:paraId="62FE6BE9" w14:textId="77777777" w:rsidR="00CC0FC1" w:rsidRPr="00CC0FC1" w:rsidRDefault="00CC0FC1" w:rsidP="00CC0FC1">
            <w:pPr>
              <w:spacing w:after="0"/>
              <w:rPr>
                <w:rFonts w:ascii="Arial" w:hAnsi="Arial" w:cs="Arial"/>
                <w:lang w:val="en-US"/>
              </w:rPr>
            </w:pPr>
            <w:r w:rsidRPr="00CC0FC1">
              <w:rPr>
                <w:rFonts w:ascii="Arial" w:hAnsi="Arial" w:cs="Arial"/>
                <w:lang w:val="en-US"/>
              </w:rPr>
              <w:lastRenderedPageBreak/>
              <w:t xml:space="preserve">    v_NR_ResourceAllocation := f_NR_ResourceAllocation_UplinkGrant(384, v_NR_UplinkBWP); // 384 bits  @sic R5s201457 sic@</w:t>
            </w:r>
          </w:p>
          <w:p w14:paraId="63DCCC72" w14:textId="20A544AC" w:rsidR="00CC0FC1" w:rsidRPr="00CC0FC1" w:rsidRDefault="00CC0FC1" w:rsidP="00CC0FC1">
            <w:pPr>
              <w:spacing w:after="0"/>
              <w:rPr>
                <w:rFonts w:ascii="Arial" w:hAnsi="Arial" w:cs="Arial"/>
                <w:lang w:val="en-US"/>
              </w:rPr>
            </w:pPr>
            <w:r w:rsidRPr="00CC0FC1">
              <w:rPr>
                <w:rFonts w:ascii="Arial" w:hAnsi="Arial" w:cs="Arial"/>
                <w:lang w:val="en-US"/>
              </w:rPr>
              <w:t xml:space="preserve">    </w:t>
            </w:r>
            <w:r w:rsidRPr="009403EF">
              <w:rPr>
                <w:rFonts w:ascii="Arial" w:hAnsi="Arial" w:cs="Arial"/>
                <w:highlight w:val="yellow"/>
                <w:lang w:val="en-US"/>
              </w:rPr>
              <w:t>f_NR_OneULGrantTransmission(nr_Cell1, cs_TimingInfo_Now, v_NR_ResourceAllocation,cs_HarqProcessConfig(1));</w:t>
            </w:r>
          </w:p>
          <w:p w14:paraId="289C0EDA"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5F288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@siclog "Step 28" siclog@</w:t>
            </w:r>
          </w:p>
          <w:p w14:paraId="445B3AA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DRB.receive(car_NR_DRB_COMMON_IND_MAC_PDUList(nr_Cell1, p_NR_DRB_Id, cr_TimingInfo_Any,</w:t>
            </w:r>
          </w:p>
          <w:p w14:paraId="7AE6459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{cr_NR_UL_MAC_PDU ( {cr_NR_MAC_SDU_SubPDU(?,?)},*,*)})) -&gt; value v_NR_DRB_COMMON_IND;</w:t>
            </w:r>
          </w:p>
          <w:p w14:paraId="6F09077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f_NR_PreliminaryPass(__FILE__, __LINE__, "Step 28");</w:t>
            </w:r>
          </w:p>
          <w:p w14:paraId="4870A7C4"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deactivate(v_IgnoreNRSR);//@sic R5-204418 sic@</w:t>
            </w:r>
          </w:p>
          <w:p w14:paraId="24E0D8F4"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60EFDEC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@siclog "Step 29" siclog@</w:t>
            </w:r>
          </w:p>
          <w:p w14:paraId="6D4380B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a STATUS PDU.</w:t>
            </w:r>
          </w:p>
          <w:p w14:paraId="1862790A" w14:textId="77777777" w:rsidR="00CC0FC1" w:rsidRPr="00CC0FC1" w:rsidRDefault="00CC0FC1" w:rsidP="00CC0FC1">
            <w:pPr>
              <w:spacing w:after="0"/>
              <w:rPr>
                <w:rFonts w:ascii="Arial" w:hAnsi="Arial" w:cs="Arial"/>
                <w:lang w:val="en-US"/>
              </w:rPr>
            </w:pPr>
          </w:p>
          <w:p w14:paraId="14CA269D"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f_NR_RLC_Status_MAC_PDU_Tx(p_LCID, 1, p_NR_DRB_Id); //@sic R5-204418 R5s201457 sic@</w:t>
            </w:r>
          </w:p>
          <w:p w14:paraId="2A380E6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438E710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cds_NR_SystemIndCtrl_SchedReq(disable)); //Disable SR indications.</w:t>
            </w:r>
          </w:p>
          <w:p w14:paraId="4A93A01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cds_NR_SystemIndCtrl_UL_HARQ(disable)); //Disable UL HARQ indications.</w:t>
            </w:r>
          </w:p>
          <w:p w14:paraId="1C717E2E" w14:textId="77777777" w:rsidR="00CC0FC1" w:rsidRPr="00CC0FC1" w:rsidRDefault="00CC0FC1" w:rsidP="00CC0FC1">
            <w:pPr>
              <w:spacing w:after="0"/>
              <w:rPr>
                <w:rFonts w:ascii="Arial" w:hAnsi="Arial" w:cs="Arial"/>
                <w:lang w:val="en-US"/>
              </w:rPr>
            </w:pPr>
          </w:p>
          <w:p w14:paraId="49026CC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f_NR_ULGrantConfiguration_Start(nr_Cell1, cs_TimingInfo_Now); //Default Grant configuration.</w:t>
            </w:r>
          </w:p>
          <w:p w14:paraId="7D14AFE3" w14:textId="77777777" w:rsidR="00CC0FC1" w:rsidRPr="00CC0FC1" w:rsidRDefault="00CC0FC1" w:rsidP="00CC0FC1">
            <w:pPr>
              <w:spacing w:after="0"/>
              <w:rPr>
                <w:rFonts w:ascii="Arial" w:hAnsi="Arial" w:cs="Arial"/>
                <w:lang w:val="en-US"/>
              </w:rPr>
            </w:pPr>
          </w:p>
          <w:p w14:paraId="06400C69" w14:textId="1DAC993E" w:rsidR="0031314C" w:rsidRPr="008E5453" w:rsidRDefault="00CC0FC1" w:rsidP="00CC0FC1">
            <w:pPr>
              <w:spacing w:after="0"/>
              <w:rPr>
                <w:rFonts w:ascii="Arial" w:hAnsi="Arial" w:cs="Arial"/>
                <w:lang w:val="en-US"/>
              </w:rPr>
            </w:pPr>
            <w:r w:rsidRPr="00CC0FC1">
              <w:rPr>
                <w:rFonts w:ascii="Arial" w:hAnsi="Arial" w:cs="Arial"/>
                <w:lang w:val="en-US"/>
              </w:rPr>
              <w:t xml:space="preserve">  }</w:t>
            </w:r>
          </w:p>
        </w:tc>
      </w:tr>
    </w:tbl>
    <w:p w14:paraId="548B083D" w14:textId="77777777" w:rsidR="0031314C" w:rsidRPr="008E5453" w:rsidRDefault="0031314C" w:rsidP="0031314C">
      <w:pPr>
        <w:rPr>
          <w:rFonts w:ascii="Arial" w:hAnsi="Arial" w:cs="Arial"/>
          <w:lang w:val="en-US"/>
        </w:rPr>
      </w:pPr>
    </w:p>
    <w:p w14:paraId="74C7FBE0" w14:textId="77777777" w:rsidR="0031314C" w:rsidRPr="008E5453" w:rsidRDefault="0031314C" w:rsidP="0031314C">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1314C" w:rsidRPr="008E5453" w14:paraId="66035B96" w14:textId="77777777" w:rsidTr="00A22A5D">
        <w:tc>
          <w:tcPr>
            <w:tcW w:w="9855" w:type="dxa"/>
          </w:tcPr>
          <w:p w14:paraId="48F57C1A" w14:textId="77777777" w:rsidR="00CC0FC1" w:rsidRPr="00CC0FC1" w:rsidRDefault="0038234B" w:rsidP="00CC0FC1">
            <w:pPr>
              <w:spacing w:after="0"/>
              <w:rPr>
                <w:rFonts w:ascii="Arial" w:hAnsi="Arial" w:cs="Arial"/>
                <w:lang w:val="en-US"/>
              </w:rPr>
            </w:pPr>
            <w:r w:rsidRPr="0038234B">
              <w:rPr>
                <w:rFonts w:ascii="Arial" w:hAnsi="Arial" w:cs="Arial"/>
                <w:lang w:val="en-US"/>
              </w:rPr>
              <w:t xml:space="preserve">  </w:t>
            </w:r>
            <w:r w:rsidR="007B4500" w:rsidRPr="007B4500">
              <w:rPr>
                <w:rFonts w:ascii="Arial" w:hAnsi="Arial" w:cs="Arial"/>
                <w:lang w:val="en-US"/>
              </w:rPr>
              <w:t xml:space="preserve">  </w:t>
            </w:r>
            <w:r w:rsidR="002B16EA" w:rsidRPr="002B16EA">
              <w:rPr>
                <w:rFonts w:ascii="Arial" w:hAnsi="Arial" w:cs="Arial"/>
                <w:lang w:val="en-US"/>
              </w:rPr>
              <w:t xml:space="preserve">  </w:t>
            </w:r>
            <w:r w:rsidR="00CC0FC1" w:rsidRPr="00CC0FC1">
              <w:rPr>
                <w:rFonts w:ascii="Arial" w:hAnsi="Arial" w:cs="Arial"/>
                <w:lang w:val="en-US"/>
              </w:rPr>
              <w:t xml:space="preserve">  function f_TC_7_1_1_9_1_Step24to29(DRB_Identity p_NR_DRB_Id, B6_Type p_LCID,template (value) NR_RadioBearerList_Type p_NR_RadioBearerList) runs on NR_BASE_PTC</w:t>
            </w:r>
          </w:p>
          <w:p w14:paraId="0CA6CBD0"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 R5s200855 R5-206320 sic@</w:t>
            </w:r>
          </w:p>
          <w:p w14:paraId="75E5A04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NR_UplinkBWP_Type v_NR_UplinkBWP := f_NR_CellInfo_GetUplinkBWP(nr_Cell1, tsc_NR_BWP_Id);</w:t>
            </w:r>
          </w:p>
          <w:p w14:paraId="0542F36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NR_ResourceAllocation_Type v_NR_ResourceAllocation;</w:t>
            </w:r>
          </w:p>
          <w:p w14:paraId="74816D7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NR_MAC_SDU_Type v_EncodedRlcPdu1;</w:t>
            </w:r>
          </w:p>
          <w:p w14:paraId="245087E1"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NR_DRB_COMMON_IND v_NR_DRB_COMMON_IND;</w:t>
            </w:r>
          </w:p>
          <w:p w14:paraId="407998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var default v_IgnoreNRSR:= null;//@sic R5-204418 sic@</w:t>
            </w:r>
          </w:p>
          <w:p w14:paraId="13CC3333" w14:textId="55A86C6D" w:rsidR="00CC0FC1" w:rsidRPr="00CC0FC1" w:rsidRDefault="009403EF" w:rsidP="00CC0FC1">
            <w:pPr>
              <w:spacing w:after="0"/>
              <w:rPr>
                <w:rFonts w:ascii="Arial" w:hAnsi="Arial" w:cs="Arial"/>
                <w:lang w:val="en-US"/>
              </w:rPr>
            </w:pPr>
            <w:r w:rsidRPr="009403EF">
              <w:rPr>
                <w:rFonts w:ascii="Arial" w:hAnsi="Arial" w:cs="Arial"/>
                <w:lang w:val="en-US"/>
              </w:rPr>
              <w:t xml:space="preserve">    </w:t>
            </w:r>
            <w:r w:rsidRPr="009403EF">
              <w:rPr>
                <w:rFonts w:ascii="Arial" w:hAnsi="Arial" w:cs="Arial"/>
                <w:highlight w:val="yellow"/>
                <w:lang w:val="en-US"/>
              </w:rPr>
              <w:t>var template (value) NR_DciUlInfo_Type v_DciUlInfo := cs_NR_DciUlInfo_AllOmit;</w:t>
            </w:r>
          </w:p>
          <w:p w14:paraId="606A3562" w14:textId="77777777" w:rsidR="00CC0FC1" w:rsidRPr="00CC0FC1" w:rsidRDefault="00CC0FC1" w:rsidP="00CC0FC1">
            <w:pPr>
              <w:spacing w:after="0"/>
              <w:rPr>
                <w:rFonts w:ascii="Arial" w:hAnsi="Arial" w:cs="Arial"/>
                <w:lang w:val="en-US"/>
              </w:rPr>
            </w:pPr>
          </w:p>
          <w:p w14:paraId="658EEBA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f_NR_SS_CommonRadioBearerConfig(nr_Cell1, p_NR_RadioBearerList);//@sic R5s200855 sic@</w:t>
            </w:r>
          </w:p>
          <w:p w14:paraId="36F2896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24A" siclog@</w:t>
            </w:r>
          </w:p>
          <w:p w14:paraId="118F2A2A" w14:textId="77777777" w:rsidR="00CC0FC1" w:rsidRPr="00CC0FC1" w:rsidRDefault="00CC0FC1" w:rsidP="00CC0FC1">
            <w:pPr>
              <w:spacing w:after="0"/>
              <w:rPr>
                <w:rFonts w:ascii="Arial" w:hAnsi="Arial" w:cs="Arial"/>
                <w:lang w:val="en-US"/>
              </w:rPr>
            </w:pPr>
            <w:r w:rsidRPr="00CC0FC1">
              <w:rPr>
                <w:rFonts w:ascii="Arial" w:hAnsi="Arial" w:cs="Arial"/>
                <w:lang w:val="en-US"/>
              </w:rPr>
              <w:lastRenderedPageBreak/>
              <w:t xml:space="preserve">    //The SS ignores scheduling requests and does not allocate any uplink grant.</w:t>
            </w:r>
          </w:p>
          <w:p w14:paraId="3C5141A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144FBC6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f_NR_ULGrantConfiguration_Stop(nr_Cell1, -, cs_NR_UplinkTimeAlignment_Keep);</w:t>
            </w:r>
          </w:p>
          <w:p w14:paraId="51FC232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cds_NR_SystemIndCtrl_SchedReq(enable));</w:t>
            </w:r>
          </w:p>
          <w:p w14:paraId="50DE21B4"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v_IgnoreNRSR := activate(a_NR5GC_SR_Handler(nr_Cell1)); //@sic R5-204418 sic@</w:t>
            </w:r>
          </w:p>
          <w:p w14:paraId="74BFE49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0B215E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25" siclog@</w:t>
            </w:r>
          </w:p>
          <w:p w14:paraId="4B001C9C"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MAC PDU using same HARQ process and NDI as in step 17.</w:t>
            </w:r>
          </w:p>
          <w:p w14:paraId="5E565BA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//PDCP SDU = 37B + 3B PDCP Header + 3B RLC Header + 2B MAC Header = 45B = 360 bits (an allowed TB size as per 38.523-3 Annex B)</w:t>
            </w:r>
          </w:p>
          <w:p w14:paraId="3206BF7B"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 R5s201457 sic@</w:t>
            </w:r>
          </w:p>
          <w:p w14:paraId="47EC92CC" w14:textId="77777777" w:rsidR="00CC0FC1" w:rsidRPr="00CC0FC1" w:rsidRDefault="00CC0FC1" w:rsidP="00CC0FC1">
            <w:pPr>
              <w:spacing w:after="0"/>
              <w:rPr>
                <w:rFonts w:ascii="Arial" w:hAnsi="Arial" w:cs="Arial"/>
                <w:lang w:val="en-US"/>
              </w:rPr>
            </w:pPr>
          </w:p>
          <w:p w14:paraId="59C8700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v_EncodedRlcPdu1:= f_NR_RLC_AMD_FullPDU_Encvalue(0, tsc_NR_P_NoPoll, f_NR_PDCP_PDU_Encvalue (cs_NR_PDCP_PDU_18B(3,crs_NR_PDCP_SDU_37B)));</w:t>
            </w:r>
          </w:p>
          <w:p w14:paraId="797EA72A"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DRB.send(cas_NR_DRB_COMMON_REQ_MAC_PDUList(nr_Cell1, p_NR_DRB_Id, cs_TimingInfo_Now,</w:t>
            </w:r>
          </w:p>
          <w:p w14:paraId="0ADFE24F"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{cs_NR_DL_MAC_PDU_SDU_SubPDU_Padding ( {cs_NR_MAC_SDU_SubPDU_LI8(p_LCID,v_EncodedRlcPdu1)}, omit)},cs_NR_HarqProcessAssignment(1)));</w:t>
            </w:r>
          </w:p>
          <w:p w14:paraId="49F9A17A" w14:textId="77777777" w:rsidR="00CC0FC1" w:rsidRPr="00CC0FC1" w:rsidRDefault="00CC0FC1" w:rsidP="00CC0FC1">
            <w:pPr>
              <w:spacing w:after="0"/>
              <w:rPr>
                <w:rFonts w:ascii="Arial" w:hAnsi="Arial" w:cs="Arial"/>
                <w:lang w:val="en-US"/>
              </w:rPr>
            </w:pPr>
          </w:p>
          <w:p w14:paraId="08B4A8A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26 " siclog@</w:t>
            </w:r>
          </w:p>
          <w:p w14:paraId="15B7C92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//Indication of Scheduling Request</w:t>
            </w:r>
          </w:p>
          <w:p w14:paraId="46AC512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SYSIND.receive(car_NR_SYSTEM_IND(nr_Cell1, cr_NR_SystemIndication_SchedReq));</w:t>
            </w:r>
          </w:p>
          <w:p w14:paraId="5BB3292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33E960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//@siclog "Step 27" siclog@</w:t>
            </w:r>
          </w:p>
          <w:p w14:paraId="130E9B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//The SS allocates single UL grant sufficient for one RLC SDU to be loop backed in a TTI, and NDI indicates new transmission redundancy version to be used as 0.</w:t>
            </w:r>
          </w:p>
          <w:p w14:paraId="43DA2B3A" w14:textId="77777777" w:rsidR="00A21F88" w:rsidRPr="00A21F88" w:rsidRDefault="00A21F88" w:rsidP="00A21F88">
            <w:pPr>
              <w:spacing w:after="0"/>
              <w:rPr>
                <w:rFonts w:ascii="Arial" w:hAnsi="Arial" w:cs="Arial"/>
                <w:highlight w:val="yellow"/>
                <w:lang w:val="en-US"/>
              </w:rPr>
            </w:pPr>
            <w:r w:rsidRPr="00A21F88">
              <w:rPr>
                <w:rFonts w:ascii="Arial" w:hAnsi="Arial" w:cs="Arial"/>
                <w:lang w:val="en-US"/>
              </w:rPr>
              <w:t xml:space="preserve">    v_DciUlInfo.ResoureAssignment := cs_NR_DciFormat_0_X_ResourceAssignment(-, </w:t>
            </w:r>
            <w:r w:rsidRPr="00A21F88">
              <w:rPr>
                <w:rFonts w:ascii="Arial" w:hAnsi="Arial" w:cs="Arial"/>
                <w:highlight w:val="yellow"/>
                <w:lang w:val="en-US"/>
              </w:rPr>
              <w:t>cs_NR_FreqDomainSchedulExplicitUL_Def, -, {cs_NR_TransportBlockSingleTransmission(1, 0, false)},cs_HarqProcessConfig(1));</w:t>
            </w:r>
          </w:p>
          <w:p w14:paraId="1821D3AF" w14:textId="23B928CA" w:rsidR="00CC0FC1" w:rsidRPr="00CC0FC1" w:rsidRDefault="00A21F88" w:rsidP="00A21F88">
            <w:pPr>
              <w:spacing w:after="0"/>
              <w:rPr>
                <w:rFonts w:ascii="Arial" w:hAnsi="Arial" w:cs="Arial"/>
                <w:lang w:val="en-US"/>
              </w:rPr>
            </w:pPr>
            <w:r w:rsidRPr="00A21F88">
              <w:rPr>
                <w:rFonts w:ascii="Arial" w:hAnsi="Arial" w:cs="Arial"/>
                <w:highlight w:val="yellow"/>
                <w:lang w:val="en-US"/>
              </w:rPr>
              <w:t xml:space="preserve">    f_NR_ULGrantConfiguration_Common(nr_Cell1, cs_TimingInfo_Now, v_DciUlInfo, cs_NR_UplinkTimeAlignment_Start, cs_UL_GrantConfig_OneTime);</w:t>
            </w:r>
          </w:p>
          <w:p w14:paraId="64C2ACD9"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@siclog "Step 28" siclog@</w:t>
            </w:r>
          </w:p>
          <w:p w14:paraId="1B6DFD9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DRB.receive(car_NR_DRB_COMMON_IND_MAC_PDUList(nr_Cell1, p_NR_DRB_Id, cr_TimingInfo_Any,</w:t>
            </w:r>
          </w:p>
          <w:p w14:paraId="65A64DE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{cr_NR_UL_MAC_PDU ( {cr_NR_MAC_SDU_SubPDU(?,?)},*,*)})) -&gt; value v_NR_DRB_COMMON_IND;</w:t>
            </w:r>
          </w:p>
          <w:p w14:paraId="3806FAF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f_NR_PreliminaryPass(__FILE__, __LINE__, "Step 28");</w:t>
            </w:r>
          </w:p>
          <w:p w14:paraId="7ED6DF72"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deactivate(v_IgnoreNRSR);//@sic R5-204418 sic@</w:t>
            </w:r>
          </w:p>
          <w:p w14:paraId="14471313"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05B380B8"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 @siclog "Step 29" siclog@</w:t>
            </w:r>
          </w:p>
          <w:p w14:paraId="14D50897" w14:textId="2531AB43" w:rsidR="00CC0FC1" w:rsidRPr="00CC0FC1" w:rsidRDefault="00CC0FC1" w:rsidP="00CC0FC1">
            <w:pPr>
              <w:spacing w:after="0"/>
              <w:rPr>
                <w:rFonts w:ascii="Arial" w:hAnsi="Arial" w:cs="Arial"/>
                <w:lang w:val="en-US"/>
              </w:rPr>
            </w:pPr>
            <w:r w:rsidRPr="00CC0FC1">
              <w:rPr>
                <w:rFonts w:ascii="Arial" w:hAnsi="Arial" w:cs="Arial"/>
                <w:lang w:val="en-US"/>
              </w:rPr>
              <w:t xml:space="preserve">    //The SS transmits a STATUS PDU.</w:t>
            </w:r>
          </w:p>
          <w:p w14:paraId="4BB747B8" w14:textId="77777777" w:rsidR="00CC0FC1" w:rsidRPr="00CC0FC1" w:rsidRDefault="00CC0FC1" w:rsidP="00CC0FC1">
            <w:pPr>
              <w:spacing w:after="0"/>
              <w:rPr>
                <w:rFonts w:ascii="Arial" w:hAnsi="Arial" w:cs="Arial"/>
                <w:lang w:val="en-US"/>
              </w:rPr>
            </w:pPr>
          </w:p>
          <w:p w14:paraId="514746E4" w14:textId="77777777" w:rsidR="00CC0FC1" w:rsidRPr="00CC0FC1" w:rsidRDefault="00CC0FC1" w:rsidP="00CC0FC1">
            <w:pPr>
              <w:spacing w:after="0"/>
              <w:rPr>
                <w:rFonts w:ascii="Arial" w:hAnsi="Arial" w:cs="Arial"/>
                <w:lang w:val="en-US"/>
              </w:rPr>
            </w:pPr>
            <w:r w:rsidRPr="00CC0FC1">
              <w:rPr>
                <w:rFonts w:ascii="Arial" w:hAnsi="Arial" w:cs="Arial"/>
                <w:lang w:val="en-US"/>
              </w:rPr>
              <w:lastRenderedPageBreak/>
              <w:t xml:space="preserve">    f_NR_RLC_Status_MAC_PDU_Tx(p_LCID, 1, p_NR_DRB_Id); //@sic R5-204418 R5s201457 sic@</w:t>
            </w:r>
          </w:p>
          <w:p w14:paraId="36778BF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w:t>
            </w:r>
          </w:p>
          <w:p w14:paraId="23427015"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cds_NR_SystemIndCtrl_SchedReq(disable)); //Disable SR indications.</w:t>
            </w:r>
          </w:p>
          <w:p w14:paraId="46D2A32E"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f_NR_SS_SystemIndCtrlConfig(nr_Cell1, cds_NR_SystemIndCtrl_UL_HARQ(disable)); //Disable UL HARQ indications.</w:t>
            </w:r>
          </w:p>
          <w:p w14:paraId="19CAF57A" w14:textId="77777777" w:rsidR="00CC0FC1" w:rsidRPr="00CC0FC1" w:rsidRDefault="00CC0FC1" w:rsidP="00CC0FC1">
            <w:pPr>
              <w:spacing w:after="0"/>
              <w:rPr>
                <w:rFonts w:ascii="Arial" w:hAnsi="Arial" w:cs="Arial"/>
                <w:lang w:val="en-US"/>
              </w:rPr>
            </w:pPr>
          </w:p>
          <w:p w14:paraId="1A381407" w14:textId="77777777" w:rsidR="00CC0FC1" w:rsidRPr="00CC0FC1" w:rsidRDefault="00CC0FC1" w:rsidP="00CC0FC1">
            <w:pPr>
              <w:spacing w:after="0"/>
              <w:rPr>
                <w:rFonts w:ascii="Arial" w:hAnsi="Arial" w:cs="Arial"/>
                <w:lang w:val="en-US"/>
              </w:rPr>
            </w:pPr>
            <w:r w:rsidRPr="00CC0FC1">
              <w:rPr>
                <w:rFonts w:ascii="Arial" w:hAnsi="Arial" w:cs="Arial"/>
                <w:lang w:val="en-US"/>
              </w:rPr>
              <w:t xml:space="preserve">    f_NR_ULGrantConfiguration_Start(nr_Cell1, cs_TimingInfo_Now); //Default Grant configuration.</w:t>
            </w:r>
          </w:p>
          <w:p w14:paraId="746507B0" w14:textId="77777777" w:rsidR="00CC0FC1" w:rsidRPr="00CC0FC1" w:rsidRDefault="00CC0FC1" w:rsidP="00CC0FC1">
            <w:pPr>
              <w:spacing w:after="0"/>
              <w:rPr>
                <w:rFonts w:ascii="Arial" w:hAnsi="Arial" w:cs="Arial"/>
                <w:lang w:val="en-US"/>
              </w:rPr>
            </w:pPr>
          </w:p>
          <w:p w14:paraId="5CD156FF" w14:textId="62E4DF26" w:rsidR="0031314C" w:rsidRPr="008E5453" w:rsidRDefault="00CC0FC1" w:rsidP="00CC0FC1">
            <w:pPr>
              <w:spacing w:after="0"/>
              <w:rPr>
                <w:rFonts w:ascii="Arial" w:hAnsi="Arial" w:cs="Arial"/>
                <w:lang w:val="en-US" w:eastAsia="zh-CN"/>
              </w:rPr>
            </w:pPr>
            <w:r w:rsidRPr="00CC0FC1">
              <w:rPr>
                <w:rFonts w:ascii="Arial" w:hAnsi="Arial" w:cs="Arial"/>
                <w:lang w:val="en-US"/>
              </w:rPr>
              <w:t xml:space="preserve">  }</w:t>
            </w:r>
          </w:p>
        </w:tc>
      </w:tr>
    </w:tbl>
    <w:p w14:paraId="4641A073" w14:textId="30903F23" w:rsidR="00934618" w:rsidRDefault="00934618" w:rsidP="00934618">
      <w:pPr>
        <w:rPr>
          <w:rFonts w:ascii="Arial" w:hAnsi="Arial" w:cs="Arial"/>
          <w:lang w:val="en-US"/>
        </w:rPr>
      </w:pPr>
    </w:p>
    <w:p w14:paraId="3F2C1DBA" w14:textId="2FE135B6" w:rsidR="00E72C50" w:rsidRDefault="00E72C50" w:rsidP="00E72C5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72C50" w:rsidRPr="008E5453" w14:paraId="143E2861" w14:textId="77777777" w:rsidTr="00236C42">
        <w:trPr>
          <w:trHeight w:val="447"/>
        </w:trPr>
        <w:tc>
          <w:tcPr>
            <w:tcW w:w="1985" w:type="dxa"/>
          </w:tcPr>
          <w:p w14:paraId="1A7D3B85" w14:textId="77777777" w:rsidR="00E72C50" w:rsidRPr="008E5453" w:rsidRDefault="00E72C50" w:rsidP="00236C42">
            <w:pPr>
              <w:spacing w:before="40" w:after="40"/>
              <w:rPr>
                <w:rFonts w:ascii="Arial" w:hAnsi="Arial" w:cs="Arial"/>
                <w:b/>
              </w:rPr>
            </w:pPr>
            <w:r w:rsidRPr="008E5453">
              <w:rPr>
                <w:rFonts w:ascii="Arial" w:hAnsi="Arial" w:cs="Arial"/>
                <w:b/>
              </w:rPr>
              <w:t>Function name</w:t>
            </w:r>
          </w:p>
        </w:tc>
        <w:tc>
          <w:tcPr>
            <w:tcW w:w="7654" w:type="dxa"/>
          </w:tcPr>
          <w:p w14:paraId="516113B7" w14:textId="3018D19D" w:rsidR="00E72C50" w:rsidRPr="008E5453" w:rsidRDefault="000C070D" w:rsidP="00236C42">
            <w:pPr>
              <w:spacing w:after="0"/>
              <w:rPr>
                <w:rFonts w:ascii="Arial" w:hAnsi="Arial" w:cs="Arial"/>
              </w:rPr>
            </w:pPr>
            <w:r w:rsidRPr="000C070D">
              <w:rPr>
                <w:rFonts w:ascii="Arial" w:hAnsi="Arial" w:cs="Arial"/>
              </w:rPr>
              <w:t>f_TC_7_1_1_9_1_Step5to9A</w:t>
            </w:r>
          </w:p>
        </w:tc>
      </w:tr>
      <w:tr w:rsidR="00E72C50" w:rsidRPr="008E5453" w14:paraId="3992E218" w14:textId="77777777" w:rsidTr="00236C42">
        <w:trPr>
          <w:trHeight w:val="452"/>
        </w:trPr>
        <w:tc>
          <w:tcPr>
            <w:tcW w:w="1985" w:type="dxa"/>
          </w:tcPr>
          <w:p w14:paraId="2F9FBCFF" w14:textId="77777777" w:rsidR="00E72C50" w:rsidRPr="008E5453" w:rsidRDefault="00E72C50" w:rsidP="00236C42">
            <w:pPr>
              <w:spacing w:before="40" w:after="40"/>
              <w:rPr>
                <w:rFonts w:ascii="Arial" w:hAnsi="Arial" w:cs="Arial"/>
                <w:b/>
              </w:rPr>
            </w:pPr>
            <w:r w:rsidRPr="008E5453">
              <w:rPr>
                <w:rFonts w:ascii="Arial" w:hAnsi="Arial" w:cs="Arial"/>
                <w:b/>
              </w:rPr>
              <w:t>Reason for change</w:t>
            </w:r>
          </w:p>
        </w:tc>
        <w:tc>
          <w:tcPr>
            <w:tcW w:w="7654" w:type="dxa"/>
          </w:tcPr>
          <w:p w14:paraId="791BC649" w14:textId="51D1741A" w:rsidR="00E72C50" w:rsidRPr="00BB7617" w:rsidRDefault="00FC4F58" w:rsidP="00236C42">
            <w:pPr>
              <w:rPr>
                <w:rFonts w:ascii="Arial" w:hAnsi="Arial" w:cs="Arial"/>
              </w:rPr>
            </w:pPr>
            <w:r>
              <w:rPr>
                <w:rFonts w:ascii="Arial" w:hAnsi="Arial" w:cs="Arial"/>
              </w:rPr>
              <w:t>The MAC PDU in step 6 is required to use the same HARQ id as in step 1. For that reason this information needs to be signalled to SS in the DRB_COMMON_REQ the same way as it is done in step 1. It</w:t>
            </w:r>
            <w:r w:rsidR="000517C9">
              <w:rPr>
                <w:rFonts w:ascii="Arial" w:hAnsi="Arial" w:cs="Arial"/>
              </w:rPr>
              <w:t xml:space="preserve"> may not be </w:t>
            </w:r>
            <w:r>
              <w:rPr>
                <w:rFonts w:ascii="Arial" w:hAnsi="Arial" w:cs="Arial"/>
              </w:rPr>
              <w:t xml:space="preserve">sufficient to generate </w:t>
            </w:r>
            <w:r w:rsidR="000517C9">
              <w:rPr>
                <w:rFonts w:ascii="Arial" w:hAnsi="Arial" w:cs="Arial"/>
              </w:rPr>
              <w:t>just a specificTransportBlock configuration with given HarqProcessConfig, because the SS interprets this as an explicit configuration for this given HARQid. And since the HARQ allocation depends on SS implementation the SS may not assign the very same HARQ to the step 6 transmission. However the proposed change ensures that the desired HARQ with specific TransportBlock configuration shall be used for the data in step 6.</w:t>
            </w:r>
          </w:p>
        </w:tc>
      </w:tr>
      <w:tr w:rsidR="00E72C50" w:rsidRPr="008E5453" w14:paraId="06F13657" w14:textId="77777777" w:rsidTr="00236C42">
        <w:tc>
          <w:tcPr>
            <w:tcW w:w="1985" w:type="dxa"/>
          </w:tcPr>
          <w:p w14:paraId="52F88B0F" w14:textId="77777777" w:rsidR="00E72C50" w:rsidRPr="008E5453" w:rsidRDefault="00E72C50" w:rsidP="00236C42">
            <w:pPr>
              <w:spacing w:before="40" w:after="40"/>
              <w:rPr>
                <w:rFonts w:ascii="Arial" w:hAnsi="Arial" w:cs="Arial"/>
                <w:b/>
              </w:rPr>
            </w:pPr>
            <w:r w:rsidRPr="008E5453">
              <w:rPr>
                <w:rFonts w:ascii="Arial" w:hAnsi="Arial" w:cs="Arial"/>
                <w:b/>
              </w:rPr>
              <w:t>Summary of change</w:t>
            </w:r>
          </w:p>
        </w:tc>
        <w:tc>
          <w:tcPr>
            <w:tcW w:w="7654" w:type="dxa"/>
          </w:tcPr>
          <w:p w14:paraId="23FB9E36" w14:textId="7724E2DF" w:rsidR="00E72C50" w:rsidRPr="008E5453" w:rsidRDefault="000517C9" w:rsidP="00236C42">
            <w:pPr>
              <w:pStyle w:val="CRCoverPage"/>
              <w:spacing w:after="0"/>
              <w:rPr>
                <w:rFonts w:cs="Arial"/>
                <w:lang w:val="en-SG"/>
              </w:rPr>
            </w:pPr>
            <w:r>
              <w:rPr>
                <w:rFonts w:cs="Arial"/>
                <w:lang w:val="en-SG"/>
              </w:rPr>
              <w:t>Added HARQ process information to the DRB_COMMON_REQ in step 6</w:t>
            </w:r>
          </w:p>
        </w:tc>
      </w:tr>
      <w:tr w:rsidR="00E72C50" w:rsidRPr="008E5453" w14:paraId="64E3DF56" w14:textId="77777777" w:rsidTr="00236C42">
        <w:tc>
          <w:tcPr>
            <w:tcW w:w="1985" w:type="dxa"/>
          </w:tcPr>
          <w:p w14:paraId="6EBE6E56" w14:textId="77777777" w:rsidR="00E72C50" w:rsidRPr="008E5453" w:rsidRDefault="00E72C50" w:rsidP="00236C42">
            <w:pPr>
              <w:spacing w:before="40" w:after="40"/>
              <w:rPr>
                <w:rFonts w:ascii="Arial" w:hAnsi="Arial" w:cs="Arial"/>
                <w:b/>
              </w:rPr>
            </w:pPr>
            <w:r w:rsidRPr="008E5453">
              <w:rPr>
                <w:rFonts w:ascii="Arial" w:hAnsi="Arial" w:cs="Arial"/>
                <w:b/>
              </w:rPr>
              <w:t>TTCN module</w:t>
            </w:r>
          </w:p>
        </w:tc>
        <w:tc>
          <w:tcPr>
            <w:tcW w:w="7654" w:type="dxa"/>
          </w:tcPr>
          <w:p w14:paraId="1A9BC511" w14:textId="77777777" w:rsidR="00E72C50" w:rsidRPr="008E5453" w:rsidRDefault="00E72C50" w:rsidP="00236C42">
            <w:pPr>
              <w:spacing w:after="0"/>
              <w:rPr>
                <w:rFonts w:ascii="Arial" w:hAnsi="Arial" w:cs="Arial"/>
                <w:lang w:val="en-US"/>
              </w:rPr>
            </w:pPr>
            <w:r w:rsidRPr="007B4500">
              <w:rPr>
                <w:rFonts w:ascii="Arial" w:hAnsi="Arial" w:cs="Arial"/>
                <w:lang w:val="en-US"/>
              </w:rPr>
              <w:t>MAC_TC_Common_NR.ttcn</w:t>
            </w:r>
          </w:p>
        </w:tc>
      </w:tr>
      <w:tr w:rsidR="00E72C50" w:rsidRPr="008E5453" w14:paraId="1DB52E9B" w14:textId="77777777" w:rsidTr="00236C42">
        <w:tc>
          <w:tcPr>
            <w:tcW w:w="1985" w:type="dxa"/>
          </w:tcPr>
          <w:p w14:paraId="14FBCEFF" w14:textId="77777777" w:rsidR="00E72C50" w:rsidRPr="008E5453" w:rsidRDefault="00E72C50" w:rsidP="00236C42">
            <w:pPr>
              <w:spacing w:before="40" w:after="40"/>
              <w:rPr>
                <w:rFonts w:ascii="Arial" w:hAnsi="Arial" w:cs="Arial"/>
                <w:b/>
                <w:highlight w:val="cyan"/>
              </w:rPr>
            </w:pPr>
            <w:r w:rsidRPr="008E5453">
              <w:rPr>
                <w:rFonts w:ascii="Arial" w:hAnsi="Arial" w:cs="Arial"/>
                <w:b/>
              </w:rPr>
              <w:t>MCC160 Comment</w:t>
            </w:r>
          </w:p>
        </w:tc>
        <w:tc>
          <w:tcPr>
            <w:tcW w:w="7654" w:type="dxa"/>
          </w:tcPr>
          <w:p w14:paraId="1B40BD91" w14:textId="77777777" w:rsidR="00E72C50" w:rsidRPr="008E5453" w:rsidRDefault="00E72C50" w:rsidP="00236C42">
            <w:pPr>
              <w:rPr>
                <w:rFonts w:ascii="Arial" w:hAnsi="Arial" w:cs="Arial"/>
                <w:highlight w:val="cyan"/>
              </w:rPr>
            </w:pPr>
          </w:p>
        </w:tc>
      </w:tr>
    </w:tbl>
    <w:p w14:paraId="4AC9BC5C" w14:textId="77777777" w:rsidR="00E72C50" w:rsidRPr="008E5453" w:rsidRDefault="00E72C50" w:rsidP="00E72C50">
      <w:pPr>
        <w:rPr>
          <w:rFonts w:ascii="Arial" w:hAnsi="Arial" w:cs="Arial"/>
          <w:lang w:val="en-US"/>
        </w:rPr>
      </w:pPr>
    </w:p>
    <w:p w14:paraId="384BFD46" w14:textId="77777777" w:rsidR="00E72C50" w:rsidRPr="008E5453" w:rsidRDefault="00E72C50" w:rsidP="00E72C50">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E72C50" w:rsidRPr="008E5453" w14:paraId="73F56D29" w14:textId="77777777" w:rsidTr="00236C42">
        <w:tc>
          <w:tcPr>
            <w:tcW w:w="9855" w:type="dxa"/>
          </w:tcPr>
          <w:p w14:paraId="5389B262" w14:textId="77777777" w:rsidR="000C070D" w:rsidRPr="000C070D" w:rsidRDefault="00E72C50" w:rsidP="000C070D">
            <w:pPr>
              <w:spacing w:after="0"/>
              <w:rPr>
                <w:rFonts w:ascii="Arial" w:hAnsi="Arial" w:cs="Arial"/>
                <w:lang w:val="en-US"/>
              </w:rPr>
            </w:pPr>
            <w:r w:rsidRPr="0038234B">
              <w:rPr>
                <w:rFonts w:ascii="Arial" w:hAnsi="Arial" w:cs="Arial"/>
                <w:lang w:val="en-US"/>
              </w:rPr>
              <w:t xml:space="preserve">  </w:t>
            </w:r>
            <w:r w:rsidRPr="0003082D">
              <w:rPr>
                <w:rFonts w:ascii="Arial" w:hAnsi="Arial" w:cs="Arial"/>
                <w:lang w:val="en-US"/>
              </w:rPr>
              <w:t xml:space="preserve"> </w:t>
            </w:r>
            <w:r w:rsidR="000C070D" w:rsidRPr="000C070D">
              <w:rPr>
                <w:rFonts w:ascii="Arial" w:hAnsi="Arial" w:cs="Arial"/>
                <w:lang w:val="en-US"/>
              </w:rPr>
              <w:t xml:space="preserve">  function f_TC_7_1_1_9_1_Step5to9A(DRB_Identity p_NR_DRB_Id, B6_Type p_LCID, template (value) NR_RadioBearerList_Type p_NR_RadioBearerList) runs on NR_BASE_PTC</w:t>
            </w:r>
          </w:p>
          <w:p w14:paraId="648D32D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 R5-206320 sic@</w:t>
            </w:r>
          </w:p>
          <w:p w14:paraId="17E448C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NR_MAC_SDU_Type v_EncodedRlcPdu1;</w:t>
            </w:r>
          </w:p>
          <w:p w14:paraId="2BC80E79" w14:textId="77777777"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var NR_UplinkBWP_Type v_NR_UplinkBWP := f_NR_CellInfo_GetUplinkBWP(nr_Cell1, tsc_NR_BWP_Id);</w:t>
            </w:r>
          </w:p>
          <w:p w14:paraId="34E0033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NR_ResourceAllocation_Type v_NR_ResourceAllocation;</w:t>
            </w:r>
          </w:p>
          <w:p w14:paraId="10E70A0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SubFrameTiming_Type v_TimingDL;</w:t>
            </w:r>
          </w:p>
          <w:p w14:paraId="0A77795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SubFrameTiming_Type v_TimingUL;</w:t>
            </w:r>
          </w:p>
          <w:p w14:paraId="2477DD0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default v_IgnoreNRSR:= null; //@sic R5-204418 sic@</w:t>
            </w:r>
          </w:p>
          <w:p w14:paraId="2567DD4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template (value) NR_HarqProcessConfig_Type v_NR_HarqProcessConfig_DL := { SpecificSubset := {0,2,3,4,6,7 }};//@sic R5s211710 sic@</w:t>
            </w:r>
          </w:p>
          <w:p w14:paraId="1CA1481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7258270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@siclog "Step 5" sigloc@</w:t>
            </w:r>
          </w:p>
          <w:p w14:paraId="3ADEDF2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void</w:t>
            </w:r>
          </w:p>
          <w:p w14:paraId="13230B39"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 R5-213132 sic@</w:t>
            </w:r>
          </w:p>
          <w:p w14:paraId="4272447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f_NR_SS_CommonRadioBearerConfig(nr_Cell1, p_NR_RadioBearerList);</w:t>
            </w:r>
          </w:p>
          <w:p w14:paraId="34B8D93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271692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gets prepared for SR indication and stops default UL grant allocation.</w:t>
            </w:r>
          </w:p>
          <w:p w14:paraId="43DC893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f_NR_SS_SystemIndCtrlConfig(nr_Cell1, cds_NR_SystemIndCtrl_SchedReq(enable));</w:t>
            </w:r>
          </w:p>
          <w:p w14:paraId="7E87C5D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9BE777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5A" siclog@ //@sic R5-204418 sic@</w:t>
            </w:r>
          </w:p>
          <w:p w14:paraId="5AF900E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ignores scheduling requests and does not allocate any uplink grant.</w:t>
            </w:r>
          </w:p>
          <w:p w14:paraId="1DA418A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f_NR_ULGrantConfiguration_Stop(nr_Cell1, -, cs_NR_UplinkTimeAlignment_Keep);</w:t>
            </w:r>
          </w:p>
          <w:p w14:paraId="3B536343" w14:textId="77777777" w:rsidR="000C070D" w:rsidRPr="000C070D" w:rsidRDefault="000C070D" w:rsidP="000C070D">
            <w:pPr>
              <w:spacing w:after="0"/>
              <w:rPr>
                <w:rFonts w:ascii="Arial" w:hAnsi="Arial" w:cs="Arial"/>
                <w:lang w:val="en-US"/>
              </w:rPr>
            </w:pPr>
          </w:p>
          <w:p w14:paraId="0913E6F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6" siclog@</w:t>
            </w:r>
          </w:p>
          <w:p w14:paraId="5B8F911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transmits MAC PDU using same HARQ process and NDI as in step 1.</w:t>
            </w:r>
          </w:p>
          <w:p w14:paraId="2DBD8AD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//PDCP SDU = (37B + 3B PDCP Header) + 3B RLC Header + 2B MAC Header = 48B = 384 bits (an allowed TB size as per 38.523-3 Annex B)</w:t>
            </w:r>
          </w:p>
          <w:p w14:paraId="5B83A355"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f_NR_SS_CellConfig_DciDlInfo_ReOrNewtransmission(nr_Cell1,-,cs_NR_TransportBlockRetransmission(tsc_NR_DefaultGrant_Imcs), -, cs_HarqProcessConfig(5));//@sic R5s211710 sic@</w:t>
            </w:r>
          </w:p>
          <w:p w14:paraId="641DD62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v_TimingDL := f_NR_GetNextSendOccasion_DL(nr_Cell1); // Timing of DL</w:t>
            </w:r>
          </w:p>
          <w:p w14:paraId="67AEAEE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v_TimingUL := f_NR_GetNextSendOccasion_ULafterDL(nr_Cell1, v_TimingDL, 100); // 100 ms later</w:t>
            </w:r>
          </w:p>
          <w:p w14:paraId="3378A7F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v_EncodedRlcPdu1 := f_NR_RLC_AMD_FullPDU_Encvalue(0, tsc_NR_P_NoPoll, f_NR_PDCP_PDU_Encvalue (cs_NR_PDCP_PDU_18B(1,crs_NR_PDCP_SDU_37B)));     //@sic R5s201457 R5s210896 sic@</w:t>
            </w:r>
          </w:p>
          <w:p w14:paraId="36D1671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DRB.send(cas_NR_DRB_COMMON_REQ_MAC_PDUList(nr_Cell1, p_NR_DRB_Id, cs_TimingInfo_Now,</w:t>
            </w:r>
          </w:p>
          <w:p w14:paraId="1A6D5A9E" w14:textId="0725972B" w:rsidR="000C070D" w:rsidRPr="000C070D" w:rsidRDefault="000C070D" w:rsidP="000C070D">
            <w:pPr>
              <w:spacing w:after="0"/>
              <w:rPr>
                <w:rFonts w:ascii="Arial" w:hAnsi="Arial" w:cs="Arial"/>
                <w:lang w:val="en-US"/>
              </w:rPr>
            </w:pPr>
            <w:r w:rsidRPr="000C070D">
              <w:rPr>
                <w:rFonts w:ascii="Arial" w:hAnsi="Arial" w:cs="Arial"/>
                <w:lang w:val="en-US"/>
              </w:rPr>
              <w:t xml:space="preserve">                                               {cs_NR_DL_MAC_PDU_SDU_SubPDU_Padding ( {cs_NR_MAC_SDU_SubPDU_LI8(p_LCID ,v_EncodedRlcPdu1)}, omit</w:t>
            </w:r>
            <w:r>
              <w:rPr>
                <w:rFonts w:ascii="Arial" w:hAnsi="Arial" w:cs="Arial"/>
                <w:lang w:val="en-US"/>
              </w:rPr>
              <w:t>)}</w:t>
            </w:r>
            <w:r w:rsidRPr="000C070D">
              <w:rPr>
                <w:rFonts w:ascii="Arial" w:hAnsi="Arial" w:cs="Arial"/>
                <w:lang w:val="en-US"/>
              </w:rPr>
              <w:t>)); //@sic R5s200855  R5s211710 sic@</w:t>
            </w:r>
          </w:p>
          <w:p w14:paraId="703A10C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7EA270AA" w14:textId="77777777" w:rsidR="000C070D" w:rsidRPr="000C070D" w:rsidRDefault="000C070D" w:rsidP="000C070D">
            <w:pPr>
              <w:spacing w:after="0"/>
              <w:rPr>
                <w:rFonts w:ascii="Arial" w:hAnsi="Arial" w:cs="Arial"/>
                <w:lang w:val="en-US"/>
              </w:rPr>
            </w:pPr>
            <w:r w:rsidRPr="000C070D">
              <w:rPr>
                <w:rFonts w:ascii="Arial" w:hAnsi="Arial" w:cs="Arial"/>
                <w:lang w:val="en-US"/>
              </w:rPr>
              <w:t>// @siclog "Step 7 " siclog@</w:t>
            </w:r>
          </w:p>
          <w:p w14:paraId="38C929F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//Check: Does the UE transmit a Scheduling Request</w:t>
            </w:r>
          </w:p>
          <w:p w14:paraId="185B941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SYSIND.receive(car_NR_SYSTEM_IND(nr_Cell1, cr_NR_SystemIndication_SchedReq));</w:t>
            </w:r>
          </w:p>
          <w:p w14:paraId="0C4DFCE5" w14:textId="77777777"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f_NR_PreliminaryPass(__FILE__, __LINE__, "Step 7: UE sent Scheduling Request");</w:t>
            </w:r>
          </w:p>
          <w:p w14:paraId="26EBA74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v_IgnoreNRSR := activate(a_NR5GC_SR_Handler(nr_Cell1)); //@sic R5-204418 sic@</w:t>
            </w:r>
          </w:p>
          <w:p w14:paraId="397DDAB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2C3D4D1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8" siclog@</w:t>
            </w:r>
          </w:p>
          <w:p w14:paraId="46C4442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allocates single UL grant sufficient for one RLC SDU to be loop backed in a TTI, and NDI indicates new transmission redundancy version to be used as 0.</w:t>
            </w:r>
          </w:p>
          <w:p w14:paraId="727848B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v_NR_ResourceAllocation := f_NR_ResourceAllocation_UplinkGrant(384, v_NR_UplinkBWP); // 384 bits</w:t>
            </w:r>
          </w:p>
          <w:p w14:paraId="0B8B6510" w14:textId="7AC31338" w:rsidR="000C070D" w:rsidRPr="000C070D" w:rsidRDefault="000C070D" w:rsidP="000C070D">
            <w:pPr>
              <w:spacing w:after="0"/>
              <w:rPr>
                <w:rFonts w:ascii="Arial" w:hAnsi="Arial" w:cs="Arial"/>
                <w:lang w:val="en-US"/>
              </w:rPr>
            </w:pPr>
            <w:r w:rsidRPr="000C070D">
              <w:rPr>
                <w:rFonts w:ascii="Arial" w:hAnsi="Arial" w:cs="Arial"/>
                <w:lang w:val="en-US"/>
              </w:rPr>
              <w:t xml:space="preserve">    f_NR_OneULGrantTransmission(nr_Cell1, cs_TimingInfo_NR(v_TimingUL), v_NR_ResourceAllocation, cs_HarqProcessConfig(5));//@sic R5s200855 sic@</w:t>
            </w:r>
          </w:p>
          <w:p w14:paraId="7DB0C79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01E5CF3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9" siclog@</w:t>
            </w:r>
          </w:p>
          <w:p w14:paraId="684B1F0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DRB.receive(car_NR_DRB_COMMON_IND_MAC_PDUList(nr_Cell1, p_NR_DRB_Id,  cr_TimingInfo_Any,</w:t>
            </w:r>
          </w:p>
          <w:p w14:paraId="24F3777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{cr_NR_UL_MAC_PDU ( {cr_NR_MAC_SDU_SubPDU(?,?)},*,*)}));</w:t>
            </w:r>
          </w:p>
          <w:p w14:paraId="2B3BDC9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deactivate(v_IgnoreNRSR);   //@sic R5-204418 sic@</w:t>
            </w:r>
          </w:p>
          <w:p w14:paraId="328B439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23AC8F1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9A" siclog@</w:t>
            </w:r>
          </w:p>
          <w:p w14:paraId="2DF9FE4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The SS transmits a STATUS PDU.</w:t>
            </w:r>
          </w:p>
          <w:p w14:paraId="6A9DE2D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Restrict the SS to use of the HARQ proccess id used by the test case</w:t>
            </w:r>
          </w:p>
          <w:p w14:paraId="4613DFD1" w14:textId="6FB71E1E" w:rsidR="000C070D" w:rsidRPr="000C070D" w:rsidRDefault="000C070D" w:rsidP="000C070D">
            <w:pPr>
              <w:spacing w:after="0"/>
              <w:rPr>
                <w:rFonts w:ascii="Arial" w:hAnsi="Arial" w:cs="Arial"/>
                <w:lang w:val="en-US"/>
              </w:rPr>
            </w:pPr>
            <w:r w:rsidRPr="000C070D">
              <w:rPr>
                <w:rFonts w:ascii="Arial" w:hAnsi="Arial" w:cs="Arial"/>
                <w:lang w:val="en-US"/>
              </w:rPr>
              <w:t xml:space="preserve">    f_NR_SS_CellConfig_DciDlInfo_Automatic(nr_Cell1, -, v_NR_HarqProcessConfig_DL); //@sic R5s211710 sic@  </w:t>
            </w:r>
          </w:p>
          <w:p w14:paraId="037E37F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1C3676F8"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f_NR_RLC_Status_MAC_PDU_Tx(p_LCID, 1, p_NR_DRB_Id);</w:t>
            </w:r>
          </w:p>
          <w:p w14:paraId="707ED95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4D63CE5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 R5-213132 sic@</w:t>
            </w:r>
          </w:p>
          <w:p w14:paraId="564036D4" w14:textId="08F0D32E" w:rsidR="00E72C50" w:rsidRPr="008E5453" w:rsidRDefault="000C070D" w:rsidP="000C070D">
            <w:pPr>
              <w:spacing w:after="0"/>
              <w:rPr>
                <w:rFonts w:ascii="Arial" w:hAnsi="Arial" w:cs="Arial"/>
                <w:lang w:val="en-US"/>
              </w:rPr>
            </w:pPr>
            <w:r w:rsidRPr="000C070D">
              <w:rPr>
                <w:rFonts w:ascii="Arial" w:hAnsi="Arial" w:cs="Arial"/>
                <w:lang w:val="en-US"/>
              </w:rPr>
              <w:t xml:space="preserve">  }</w:t>
            </w:r>
          </w:p>
          <w:p w14:paraId="61CF978A" w14:textId="5AFF320F" w:rsidR="00E72C50" w:rsidRPr="008E5453" w:rsidRDefault="00E72C50" w:rsidP="00236C42">
            <w:pPr>
              <w:spacing w:after="0"/>
              <w:rPr>
                <w:rFonts w:ascii="Arial" w:hAnsi="Arial" w:cs="Arial"/>
                <w:lang w:val="en-US"/>
              </w:rPr>
            </w:pPr>
          </w:p>
        </w:tc>
      </w:tr>
    </w:tbl>
    <w:p w14:paraId="2969AA8B" w14:textId="77777777" w:rsidR="00E72C50" w:rsidRPr="008E5453" w:rsidRDefault="00E72C50" w:rsidP="00E72C50">
      <w:pPr>
        <w:rPr>
          <w:rFonts w:ascii="Arial" w:hAnsi="Arial" w:cs="Arial"/>
          <w:lang w:val="en-US"/>
        </w:rPr>
      </w:pPr>
    </w:p>
    <w:p w14:paraId="55C058A8" w14:textId="77777777" w:rsidR="00E72C50" w:rsidRPr="008E5453" w:rsidRDefault="00E72C50" w:rsidP="00E72C50">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E72C50" w:rsidRPr="008E5453" w14:paraId="1B8712EA" w14:textId="77777777" w:rsidTr="00236C42">
        <w:tc>
          <w:tcPr>
            <w:tcW w:w="9855" w:type="dxa"/>
          </w:tcPr>
          <w:p w14:paraId="45EBA57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function f_TC_7_1_1_9_1_Step5to9A(DRB_Identity p_NR_DRB_Id, B6_Type p_LCID, template (value) NR_RadioBearerList_Type p_NR_RadioBearerList) runs on NR_BASE_PTC</w:t>
            </w:r>
          </w:p>
          <w:p w14:paraId="7C3767A5"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 R5-206320 sic@</w:t>
            </w:r>
          </w:p>
          <w:p w14:paraId="7490259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NR_MAC_SDU_Type v_EncodedRlcPdu1;</w:t>
            </w:r>
          </w:p>
          <w:p w14:paraId="58FF0D69"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NR_UplinkBWP_Type v_NR_UplinkBWP := f_NR_CellInfo_GetUplinkBWP(nr_Cell1, tsc_NR_BWP_Id);</w:t>
            </w:r>
          </w:p>
          <w:p w14:paraId="4BB2633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NR_ResourceAllocation_Type v_NR_ResourceAllocation;</w:t>
            </w:r>
          </w:p>
          <w:p w14:paraId="1595084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SubFrameTiming_Type v_TimingDL;</w:t>
            </w:r>
          </w:p>
          <w:p w14:paraId="116C4B3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SubFrameTiming_Type v_TimingUL;</w:t>
            </w:r>
          </w:p>
          <w:p w14:paraId="028E3D4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default v_IgnoreNRSR:= null; //@sic R5-204418 sic@</w:t>
            </w:r>
          </w:p>
          <w:p w14:paraId="25D1541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var template (value) NR_HarqProcessConfig_Type v_NR_HarqProcessConfig_DL := { SpecificSubset := {0,2,3,4,6,7 }};//@sic R5s211710 sic@</w:t>
            </w:r>
          </w:p>
          <w:p w14:paraId="6A92B50A" w14:textId="77777777"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w:t>
            </w:r>
          </w:p>
          <w:p w14:paraId="19383F9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@siclog "Step 5" sigloc@</w:t>
            </w:r>
          </w:p>
          <w:p w14:paraId="1DEB459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void</w:t>
            </w:r>
          </w:p>
          <w:p w14:paraId="65DA6AC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@sic R5-213132 sic@</w:t>
            </w:r>
          </w:p>
          <w:p w14:paraId="073E5C5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f_NR_SS_CommonRadioBearerConfig(nr_Cell1, p_NR_RadioBearerList);</w:t>
            </w:r>
          </w:p>
          <w:p w14:paraId="7E690A2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1EB6B1B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gets prepared for SR indication and stops default UL grant allocation.</w:t>
            </w:r>
          </w:p>
          <w:p w14:paraId="61CC7A9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f_NR_SS_SystemIndCtrlConfig(nr_Cell1, cds_NR_SystemIndCtrl_SchedReq(enable));</w:t>
            </w:r>
          </w:p>
          <w:p w14:paraId="7C87ED2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05A14257"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5A" siclog@ //@sic R5-204418 sic@</w:t>
            </w:r>
          </w:p>
          <w:p w14:paraId="167AC95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ignores scheduling requests and does not allocate any uplink grant.</w:t>
            </w:r>
          </w:p>
          <w:p w14:paraId="7F8BD2B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f_NR_ULGrantConfiguration_Stop(nr_Cell1, -, cs_NR_UplinkTimeAlignment_Keep);</w:t>
            </w:r>
          </w:p>
          <w:p w14:paraId="3220BAAF" w14:textId="77777777" w:rsidR="000C070D" w:rsidRPr="000C070D" w:rsidRDefault="000C070D" w:rsidP="000C070D">
            <w:pPr>
              <w:spacing w:after="0"/>
              <w:rPr>
                <w:rFonts w:ascii="Arial" w:hAnsi="Arial" w:cs="Arial"/>
                <w:lang w:val="en-US"/>
              </w:rPr>
            </w:pPr>
          </w:p>
          <w:p w14:paraId="2CA6A89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6" siclog@</w:t>
            </w:r>
          </w:p>
          <w:p w14:paraId="109D5FC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transmits MAC PDU using same HARQ process and NDI as in step 1.</w:t>
            </w:r>
          </w:p>
          <w:p w14:paraId="006F0E8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//PDCP SDU = (37B + 3B PDCP Header) + 3B RLC Header + 2B MAC Header = 48B = 384 bits (an allowed TB size as per 38.523-3 Annex B)</w:t>
            </w:r>
          </w:p>
          <w:p w14:paraId="3F8C6F3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f_NR_SS_CellConfig_DciDlInfo_ReOrNewtransmission(nr_Cell1,-,cs_NR_TransportBlockRetransmission(tsc_NR_DefaultGrant_Imcs), -, cs_HarqProcessConfig(5));//@sic R5s211710 sic@</w:t>
            </w:r>
          </w:p>
          <w:p w14:paraId="099255B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v_TimingDL := f_NR_GetNextSendOccasion_DL(nr_Cell1); // Timing of DL</w:t>
            </w:r>
          </w:p>
          <w:p w14:paraId="4DEFF5A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v_TimingUL := f_NR_GetNextSendOccasion_ULafterDL(nr_Cell1, v_TimingDL, 100); // 100 ms later</w:t>
            </w:r>
          </w:p>
          <w:p w14:paraId="09B0A24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v_EncodedRlcPdu1 := f_NR_RLC_AMD_FullPDU_Encvalue(0, tsc_NR_P_NoPoll, f_NR_PDCP_PDU_Encvalue (cs_NR_PDCP_PDU_18B(1,crs_NR_PDCP_SDU_37B)));     //@sic R5s201457 R5s210896 sic@</w:t>
            </w:r>
          </w:p>
          <w:p w14:paraId="584F1D24"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DRB.send(cas_NR_DRB_COMMON_REQ_MAC_PDUList(nr_Cell1, p_NR_DRB_Id, cs_TimingInfo_Now,</w:t>
            </w:r>
          </w:p>
          <w:p w14:paraId="6E1DDE9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{cs_NR_DL_MAC_PDU_SDU_SubPDU_Padding ( {cs_NR_MAC_SDU_SubPDU_LI8(p_LCID ,v_EncodedRlcPdu1)}, omit)},</w:t>
            </w:r>
            <w:r w:rsidRPr="000C070D">
              <w:rPr>
                <w:rFonts w:ascii="Arial" w:hAnsi="Arial" w:cs="Arial"/>
                <w:highlight w:val="yellow"/>
                <w:lang w:val="en-US"/>
              </w:rPr>
              <w:t>cs_NR_HarqProcessAssignment(5)</w:t>
            </w:r>
            <w:r w:rsidRPr="000C070D">
              <w:rPr>
                <w:rFonts w:ascii="Arial" w:hAnsi="Arial" w:cs="Arial"/>
                <w:lang w:val="en-US"/>
              </w:rPr>
              <w:t>)); //@sic R5s200855  R5s211710 sic@</w:t>
            </w:r>
          </w:p>
          <w:p w14:paraId="0AF24CDC"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0C7B5856" w14:textId="77777777" w:rsidR="000C070D" w:rsidRPr="000C070D" w:rsidRDefault="000C070D" w:rsidP="000C070D">
            <w:pPr>
              <w:spacing w:after="0"/>
              <w:rPr>
                <w:rFonts w:ascii="Arial" w:hAnsi="Arial" w:cs="Arial"/>
                <w:lang w:val="en-US"/>
              </w:rPr>
            </w:pPr>
            <w:r w:rsidRPr="000C070D">
              <w:rPr>
                <w:rFonts w:ascii="Arial" w:hAnsi="Arial" w:cs="Arial"/>
                <w:lang w:val="en-US"/>
              </w:rPr>
              <w:t>// @siclog "Step 7 " siclog@</w:t>
            </w:r>
          </w:p>
          <w:p w14:paraId="72F8887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//Check: Does the UE transmit a Scheduling Request</w:t>
            </w:r>
          </w:p>
          <w:p w14:paraId="43996540"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SYSIND.receive(car_NR_SYSTEM_IND(nr_Cell1, cr_NR_SystemIndication_SchedReq));</w:t>
            </w:r>
          </w:p>
          <w:p w14:paraId="6ECE1E7D"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f_NR_PreliminaryPass(__FILE__, __LINE__, "Step 7: UE sent Scheduling Request");</w:t>
            </w:r>
          </w:p>
          <w:p w14:paraId="7474A43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v_IgnoreNRSR := activate(a_NR5GC_SR_Handler(nr_Cell1)); //@sic R5-204418 sic@</w:t>
            </w:r>
          </w:p>
          <w:p w14:paraId="39CD7155"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1981942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8" siclog@</w:t>
            </w:r>
          </w:p>
          <w:p w14:paraId="1B1CB66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//The SS allocates single UL grant sufficient for one RLC SDU to be loop backed in a TTI, and NDI indicates new transmission redundancy version to be used as 0.</w:t>
            </w:r>
          </w:p>
          <w:p w14:paraId="378EE71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v_NR_ResourceAllocation := f_NR_ResourceAllocation_UplinkGrant(384, v_NR_UplinkBWP); // 384 bits</w:t>
            </w:r>
          </w:p>
          <w:p w14:paraId="4C5B032A" w14:textId="5A66DED3" w:rsidR="000C070D" w:rsidRPr="000C070D" w:rsidRDefault="000C070D" w:rsidP="000C070D">
            <w:pPr>
              <w:spacing w:after="0"/>
              <w:rPr>
                <w:rFonts w:ascii="Arial" w:hAnsi="Arial" w:cs="Arial"/>
                <w:lang w:val="en-US"/>
              </w:rPr>
            </w:pPr>
            <w:r w:rsidRPr="000C070D">
              <w:rPr>
                <w:rFonts w:ascii="Arial" w:hAnsi="Arial" w:cs="Arial"/>
                <w:lang w:val="en-US"/>
              </w:rPr>
              <w:lastRenderedPageBreak/>
              <w:t xml:space="preserve">    f_NR_OneULGrantTransmission(nr_Cell1, cs_TimingInfo_NR(v_TimingUL), v_NR_ResourceAllocation, cs_HarqProcessConfig(5));//@sic R5s200855 sic@    </w:t>
            </w:r>
          </w:p>
          <w:p w14:paraId="5A9549CF"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9" siclog@</w:t>
            </w:r>
          </w:p>
          <w:p w14:paraId="2C3D737A"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DRB.receive(car_NR_DRB_COMMON_IND_MAC_PDUList(nr_Cell1, p_NR_DRB_Id,  cr_TimingInfo_Any,</w:t>
            </w:r>
          </w:p>
          <w:p w14:paraId="4C83CAAA"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{cr_NR_UL_MAC_PDU ( {cr_NR_MAC_SDU_SubPDU(?,?)},*,*)}));</w:t>
            </w:r>
          </w:p>
          <w:p w14:paraId="7702B03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deactivate(v_IgnoreNRSR);   //@sic R5-204418 sic@</w:t>
            </w:r>
          </w:p>
          <w:p w14:paraId="3D2E8991"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D604F06"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//@siclog "Step 9A" siclog@</w:t>
            </w:r>
          </w:p>
          <w:p w14:paraId="32C480BB"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The SS transmits a STATUS PDU.</w:t>
            </w:r>
          </w:p>
          <w:p w14:paraId="378B60D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 Restrict the SS to use of the HARQ proccess id used by the test case</w:t>
            </w:r>
          </w:p>
          <w:p w14:paraId="790E3ECA" w14:textId="5E013766" w:rsidR="000C070D" w:rsidRPr="000C070D" w:rsidRDefault="000C070D" w:rsidP="000C070D">
            <w:pPr>
              <w:spacing w:after="0"/>
              <w:rPr>
                <w:rFonts w:ascii="Arial" w:hAnsi="Arial" w:cs="Arial"/>
                <w:lang w:val="en-US"/>
              </w:rPr>
            </w:pPr>
            <w:r w:rsidRPr="000C070D">
              <w:rPr>
                <w:rFonts w:ascii="Arial" w:hAnsi="Arial" w:cs="Arial"/>
                <w:lang w:val="en-US"/>
              </w:rPr>
              <w:t xml:space="preserve">    f_NR_SS_CellConfig_DciDlInfo_Automatic(nr_Cell1, -, v_NR_HarqProcessConfig_DL); //@sic R5s211710 sic@  </w:t>
            </w:r>
          </w:p>
          <w:p w14:paraId="328BB7CE"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35172D6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f_NR_RLC_Status_MAC_PDU_Tx(p_LCID, 1, p_NR_DRB_Id);</w:t>
            </w:r>
          </w:p>
          <w:p w14:paraId="5534D062"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w:t>
            </w:r>
          </w:p>
          <w:p w14:paraId="662B19E3" w14:textId="77777777" w:rsidR="000C070D" w:rsidRPr="000C070D" w:rsidRDefault="000C070D" w:rsidP="000C070D">
            <w:pPr>
              <w:spacing w:after="0"/>
              <w:rPr>
                <w:rFonts w:ascii="Arial" w:hAnsi="Arial" w:cs="Arial"/>
                <w:lang w:val="en-US"/>
              </w:rPr>
            </w:pPr>
            <w:r w:rsidRPr="000C070D">
              <w:rPr>
                <w:rFonts w:ascii="Arial" w:hAnsi="Arial" w:cs="Arial"/>
                <w:lang w:val="en-US"/>
              </w:rPr>
              <w:t xml:space="preserve">    //@sic R5-213132 sic@</w:t>
            </w:r>
          </w:p>
          <w:p w14:paraId="537766DE" w14:textId="1E8D14F3" w:rsidR="00E72C50" w:rsidRPr="00CC0FC1" w:rsidRDefault="000C070D" w:rsidP="000C070D">
            <w:pPr>
              <w:spacing w:after="0"/>
              <w:rPr>
                <w:rFonts w:ascii="Arial" w:hAnsi="Arial" w:cs="Arial"/>
                <w:lang w:val="en-US"/>
              </w:rPr>
            </w:pPr>
            <w:r w:rsidRPr="000C070D">
              <w:rPr>
                <w:rFonts w:ascii="Arial" w:hAnsi="Arial" w:cs="Arial"/>
                <w:lang w:val="en-US"/>
              </w:rPr>
              <w:t xml:space="preserve">  }</w:t>
            </w:r>
          </w:p>
          <w:p w14:paraId="26B226CB" w14:textId="7D26D03E" w:rsidR="00E72C50" w:rsidRPr="008E5453" w:rsidRDefault="00E72C50" w:rsidP="00236C42">
            <w:pPr>
              <w:spacing w:after="0"/>
              <w:rPr>
                <w:rFonts w:ascii="Arial" w:hAnsi="Arial" w:cs="Arial"/>
                <w:lang w:val="en-US" w:eastAsia="zh-CN"/>
              </w:rPr>
            </w:pPr>
            <w:r w:rsidRPr="00CC0FC1">
              <w:rPr>
                <w:rFonts w:ascii="Arial" w:hAnsi="Arial" w:cs="Arial"/>
                <w:lang w:val="en-US"/>
              </w:rPr>
              <w:t xml:space="preserve">  </w:t>
            </w:r>
          </w:p>
        </w:tc>
      </w:tr>
    </w:tbl>
    <w:p w14:paraId="27ED5454" w14:textId="77777777" w:rsidR="00E72C50" w:rsidRPr="008E5453" w:rsidRDefault="00E72C50" w:rsidP="00E72C50">
      <w:pPr>
        <w:rPr>
          <w:rFonts w:ascii="Arial" w:hAnsi="Arial" w:cs="Arial"/>
          <w:lang w:val="en-US"/>
        </w:rPr>
      </w:pPr>
    </w:p>
    <w:p w14:paraId="28D2EF1E" w14:textId="77777777" w:rsidR="00E72C50" w:rsidRPr="008E5453" w:rsidRDefault="00E72C50" w:rsidP="00934618">
      <w:pPr>
        <w:rPr>
          <w:rFonts w:ascii="Arial" w:hAnsi="Arial" w:cs="Arial"/>
          <w:lang w:val="en-US"/>
        </w:rPr>
      </w:pPr>
    </w:p>
    <w:p w14:paraId="35C42E2C" w14:textId="77777777" w:rsidR="00F96833" w:rsidRDefault="00F96833" w:rsidP="0031314C">
      <w:pPr>
        <w:pStyle w:val="Heading1"/>
        <w:overflowPunct w:val="0"/>
        <w:autoSpaceDE w:val="0"/>
        <w:autoSpaceDN w:val="0"/>
        <w:adjustRightInd w:val="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E6967" w14:textId="77777777" w:rsidR="00D25AFF" w:rsidRDefault="00D25AFF">
      <w:r>
        <w:separator/>
      </w:r>
    </w:p>
  </w:endnote>
  <w:endnote w:type="continuationSeparator" w:id="0">
    <w:p w14:paraId="6A1D4F76" w14:textId="77777777" w:rsidR="00D25AFF" w:rsidRDefault="00D25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B5CA2" w14:textId="77777777" w:rsidR="00D25AFF" w:rsidRDefault="00D25AFF">
      <w:r>
        <w:separator/>
      </w:r>
    </w:p>
  </w:footnote>
  <w:footnote w:type="continuationSeparator" w:id="0">
    <w:p w14:paraId="08641A0E" w14:textId="77777777" w:rsidR="00D25AFF" w:rsidRDefault="00D25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36AE"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C0CE"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5EE9"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762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D0FF5"/>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137A25"/>
    <w:multiLevelType w:val="hybridMultilevel"/>
    <w:tmpl w:val="4E906A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8"/>
  </w:num>
  <w:num w:numId="5">
    <w:abstractNumId w:val="5"/>
  </w:num>
  <w:num w:numId="6">
    <w:abstractNumId w:val="3"/>
  </w:num>
  <w:num w:numId="7">
    <w:abstractNumId w:val="9"/>
  </w:num>
  <w:num w:numId="8">
    <w:abstractNumId w:val="6"/>
  </w:num>
  <w:num w:numId="9">
    <w:abstractNumId w:val="7"/>
  </w:num>
  <w:num w:numId="10">
    <w:abstractNumId w:val="0"/>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28A"/>
    <w:rsid w:val="000136A3"/>
    <w:rsid w:val="0001531E"/>
    <w:rsid w:val="00015DDF"/>
    <w:rsid w:val="00021326"/>
    <w:rsid w:val="000214FA"/>
    <w:rsid w:val="000219CE"/>
    <w:rsid w:val="00022E4A"/>
    <w:rsid w:val="00024866"/>
    <w:rsid w:val="000249D9"/>
    <w:rsid w:val="00026854"/>
    <w:rsid w:val="000301A3"/>
    <w:rsid w:val="0003082D"/>
    <w:rsid w:val="00031A51"/>
    <w:rsid w:val="000344D8"/>
    <w:rsid w:val="0003629C"/>
    <w:rsid w:val="00036FE7"/>
    <w:rsid w:val="00037130"/>
    <w:rsid w:val="00042E7D"/>
    <w:rsid w:val="0005014E"/>
    <w:rsid w:val="000517C9"/>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8726A"/>
    <w:rsid w:val="00091ED0"/>
    <w:rsid w:val="00094B1A"/>
    <w:rsid w:val="000954D7"/>
    <w:rsid w:val="0009581D"/>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070D"/>
    <w:rsid w:val="000C104F"/>
    <w:rsid w:val="000C5A98"/>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5AF0"/>
    <w:rsid w:val="00160071"/>
    <w:rsid w:val="0016022D"/>
    <w:rsid w:val="001609DB"/>
    <w:rsid w:val="00160E00"/>
    <w:rsid w:val="00162E72"/>
    <w:rsid w:val="001647F1"/>
    <w:rsid w:val="00164CFC"/>
    <w:rsid w:val="00165541"/>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17B0E"/>
    <w:rsid w:val="00220349"/>
    <w:rsid w:val="00221C5A"/>
    <w:rsid w:val="00222013"/>
    <w:rsid w:val="00232611"/>
    <w:rsid w:val="00232B70"/>
    <w:rsid w:val="00233AFC"/>
    <w:rsid w:val="002405A4"/>
    <w:rsid w:val="00241A66"/>
    <w:rsid w:val="00245CA4"/>
    <w:rsid w:val="0024707C"/>
    <w:rsid w:val="002563B1"/>
    <w:rsid w:val="00256480"/>
    <w:rsid w:val="002564C6"/>
    <w:rsid w:val="0025770F"/>
    <w:rsid w:val="0026004D"/>
    <w:rsid w:val="00260C7D"/>
    <w:rsid w:val="00262085"/>
    <w:rsid w:val="00263668"/>
    <w:rsid w:val="002640DD"/>
    <w:rsid w:val="0026741D"/>
    <w:rsid w:val="00273E8B"/>
    <w:rsid w:val="00275B14"/>
    <w:rsid w:val="00275D12"/>
    <w:rsid w:val="00280375"/>
    <w:rsid w:val="00284FEB"/>
    <w:rsid w:val="002860C4"/>
    <w:rsid w:val="002875BA"/>
    <w:rsid w:val="002901A3"/>
    <w:rsid w:val="0029157F"/>
    <w:rsid w:val="002A0A67"/>
    <w:rsid w:val="002A29B2"/>
    <w:rsid w:val="002A4DCB"/>
    <w:rsid w:val="002A7F3A"/>
    <w:rsid w:val="002B14D3"/>
    <w:rsid w:val="002B159B"/>
    <w:rsid w:val="002B16EA"/>
    <w:rsid w:val="002B4DB9"/>
    <w:rsid w:val="002B4E18"/>
    <w:rsid w:val="002B5741"/>
    <w:rsid w:val="002C7E01"/>
    <w:rsid w:val="002D16DD"/>
    <w:rsid w:val="002D607D"/>
    <w:rsid w:val="002E008A"/>
    <w:rsid w:val="002E2700"/>
    <w:rsid w:val="002E4DA3"/>
    <w:rsid w:val="002E69D0"/>
    <w:rsid w:val="002F029B"/>
    <w:rsid w:val="002F0641"/>
    <w:rsid w:val="002F3F5B"/>
    <w:rsid w:val="002F45F1"/>
    <w:rsid w:val="002F48D2"/>
    <w:rsid w:val="002F53B6"/>
    <w:rsid w:val="002F7D40"/>
    <w:rsid w:val="00305409"/>
    <w:rsid w:val="003068A6"/>
    <w:rsid w:val="00310217"/>
    <w:rsid w:val="0031061D"/>
    <w:rsid w:val="00312DE9"/>
    <w:rsid w:val="0031314C"/>
    <w:rsid w:val="003216F1"/>
    <w:rsid w:val="00322D46"/>
    <w:rsid w:val="00322EFF"/>
    <w:rsid w:val="003253E4"/>
    <w:rsid w:val="00326378"/>
    <w:rsid w:val="003328F3"/>
    <w:rsid w:val="0033294A"/>
    <w:rsid w:val="00341766"/>
    <w:rsid w:val="00341F6F"/>
    <w:rsid w:val="00342CE6"/>
    <w:rsid w:val="00342D98"/>
    <w:rsid w:val="0034341E"/>
    <w:rsid w:val="00343CD7"/>
    <w:rsid w:val="00345383"/>
    <w:rsid w:val="00346D77"/>
    <w:rsid w:val="003556DC"/>
    <w:rsid w:val="00357107"/>
    <w:rsid w:val="0036062B"/>
    <w:rsid w:val="003609EF"/>
    <w:rsid w:val="003614D1"/>
    <w:rsid w:val="0036231A"/>
    <w:rsid w:val="0036605D"/>
    <w:rsid w:val="00366971"/>
    <w:rsid w:val="003670D0"/>
    <w:rsid w:val="00370FAB"/>
    <w:rsid w:val="00373893"/>
    <w:rsid w:val="00374C64"/>
    <w:rsid w:val="00374DD4"/>
    <w:rsid w:val="00375BB0"/>
    <w:rsid w:val="003764EC"/>
    <w:rsid w:val="0038028D"/>
    <w:rsid w:val="003806A7"/>
    <w:rsid w:val="00380CAD"/>
    <w:rsid w:val="0038234B"/>
    <w:rsid w:val="00383C3D"/>
    <w:rsid w:val="003858C9"/>
    <w:rsid w:val="00387792"/>
    <w:rsid w:val="00387CFD"/>
    <w:rsid w:val="003904E3"/>
    <w:rsid w:val="003926A3"/>
    <w:rsid w:val="00393BCA"/>
    <w:rsid w:val="00394D9E"/>
    <w:rsid w:val="0039698E"/>
    <w:rsid w:val="003A6114"/>
    <w:rsid w:val="003C2766"/>
    <w:rsid w:val="003C6AD0"/>
    <w:rsid w:val="003D1466"/>
    <w:rsid w:val="003D5C48"/>
    <w:rsid w:val="003E1A36"/>
    <w:rsid w:val="003E33B8"/>
    <w:rsid w:val="003E51C2"/>
    <w:rsid w:val="003E74A0"/>
    <w:rsid w:val="003F3287"/>
    <w:rsid w:val="003F6B3D"/>
    <w:rsid w:val="00401946"/>
    <w:rsid w:val="004036AE"/>
    <w:rsid w:val="004043D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47337"/>
    <w:rsid w:val="0045148B"/>
    <w:rsid w:val="00454EBB"/>
    <w:rsid w:val="00456A42"/>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C664F"/>
    <w:rsid w:val="004D455F"/>
    <w:rsid w:val="004D5164"/>
    <w:rsid w:val="004D575F"/>
    <w:rsid w:val="004D746E"/>
    <w:rsid w:val="004F0155"/>
    <w:rsid w:val="004F1AD2"/>
    <w:rsid w:val="004F6175"/>
    <w:rsid w:val="004F661B"/>
    <w:rsid w:val="005045C7"/>
    <w:rsid w:val="0050517D"/>
    <w:rsid w:val="00506826"/>
    <w:rsid w:val="00507424"/>
    <w:rsid w:val="005105E0"/>
    <w:rsid w:val="0051196A"/>
    <w:rsid w:val="00511A2D"/>
    <w:rsid w:val="005135A1"/>
    <w:rsid w:val="0051382E"/>
    <w:rsid w:val="0051580D"/>
    <w:rsid w:val="0052213F"/>
    <w:rsid w:val="005223D8"/>
    <w:rsid w:val="005279F5"/>
    <w:rsid w:val="00532891"/>
    <w:rsid w:val="00532EAB"/>
    <w:rsid w:val="00534868"/>
    <w:rsid w:val="0053550D"/>
    <w:rsid w:val="005371B9"/>
    <w:rsid w:val="0054198B"/>
    <w:rsid w:val="00547111"/>
    <w:rsid w:val="00550D1E"/>
    <w:rsid w:val="00550D59"/>
    <w:rsid w:val="00552878"/>
    <w:rsid w:val="005534A8"/>
    <w:rsid w:val="00554E43"/>
    <w:rsid w:val="0055735D"/>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533D"/>
    <w:rsid w:val="00596753"/>
    <w:rsid w:val="005A320F"/>
    <w:rsid w:val="005A6679"/>
    <w:rsid w:val="005B4127"/>
    <w:rsid w:val="005B62B9"/>
    <w:rsid w:val="005B7AC3"/>
    <w:rsid w:val="005C0252"/>
    <w:rsid w:val="005C2D20"/>
    <w:rsid w:val="005C42E8"/>
    <w:rsid w:val="005D02AA"/>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26F"/>
    <w:rsid w:val="00613D6B"/>
    <w:rsid w:val="00616335"/>
    <w:rsid w:val="00617D68"/>
    <w:rsid w:val="00620DF7"/>
    <w:rsid w:val="00620F69"/>
    <w:rsid w:val="00621188"/>
    <w:rsid w:val="006257ED"/>
    <w:rsid w:val="00625935"/>
    <w:rsid w:val="00625CF9"/>
    <w:rsid w:val="00626779"/>
    <w:rsid w:val="00626811"/>
    <w:rsid w:val="006316B2"/>
    <w:rsid w:val="006379F5"/>
    <w:rsid w:val="0064139A"/>
    <w:rsid w:val="00642CCB"/>
    <w:rsid w:val="00643A7D"/>
    <w:rsid w:val="00644586"/>
    <w:rsid w:val="00647FBD"/>
    <w:rsid w:val="0065076E"/>
    <w:rsid w:val="00652645"/>
    <w:rsid w:val="00652A36"/>
    <w:rsid w:val="00652D2F"/>
    <w:rsid w:val="0065364E"/>
    <w:rsid w:val="006537B5"/>
    <w:rsid w:val="00656B71"/>
    <w:rsid w:val="00656EAF"/>
    <w:rsid w:val="00661E2C"/>
    <w:rsid w:val="00663B18"/>
    <w:rsid w:val="00667016"/>
    <w:rsid w:val="0067057F"/>
    <w:rsid w:val="006711A0"/>
    <w:rsid w:val="00680DED"/>
    <w:rsid w:val="0068444E"/>
    <w:rsid w:val="00684A11"/>
    <w:rsid w:val="00691021"/>
    <w:rsid w:val="006939C7"/>
    <w:rsid w:val="00693E69"/>
    <w:rsid w:val="00694F50"/>
    <w:rsid w:val="00695808"/>
    <w:rsid w:val="00696432"/>
    <w:rsid w:val="00697080"/>
    <w:rsid w:val="0069782B"/>
    <w:rsid w:val="006A2209"/>
    <w:rsid w:val="006A5853"/>
    <w:rsid w:val="006A6982"/>
    <w:rsid w:val="006A737E"/>
    <w:rsid w:val="006A75CB"/>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0180"/>
    <w:rsid w:val="006F29BA"/>
    <w:rsid w:val="006F2DE7"/>
    <w:rsid w:val="006F6B99"/>
    <w:rsid w:val="006F71AE"/>
    <w:rsid w:val="006F7952"/>
    <w:rsid w:val="006F7B09"/>
    <w:rsid w:val="00704829"/>
    <w:rsid w:val="00705157"/>
    <w:rsid w:val="007056A2"/>
    <w:rsid w:val="00707A54"/>
    <w:rsid w:val="007101ED"/>
    <w:rsid w:val="007101FB"/>
    <w:rsid w:val="00710F82"/>
    <w:rsid w:val="00711C14"/>
    <w:rsid w:val="0071228D"/>
    <w:rsid w:val="00721325"/>
    <w:rsid w:val="00722896"/>
    <w:rsid w:val="00723730"/>
    <w:rsid w:val="00724142"/>
    <w:rsid w:val="00724EF9"/>
    <w:rsid w:val="0072522A"/>
    <w:rsid w:val="00727CD4"/>
    <w:rsid w:val="0073208D"/>
    <w:rsid w:val="00735405"/>
    <w:rsid w:val="0073742E"/>
    <w:rsid w:val="007374F7"/>
    <w:rsid w:val="0073773F"/>
    <w:rsid w:val="00740CBC"/>
    <w:rsid w:val="0074257A"/>
    <w:rsid w:val="00742923"/>
    <w:rsid w:val="00742A03"/>
    <w:rsid w:val="007511D6"/>
    <w:rsid w:val="0075134E"/>
    <w:rsid w:val="0075323D"/>
    <w:rsid w:val="007549A6"/>
    <w:rsid w:val="00755B36"/>
    <w:rsid w:val="00755C92"/>
    <w:rsid w:val="007567E2"/>
    <w:rsid w:val="00761BCF"/>
    <w:rsid w:val="00762213"/>
    <w:rsid w:val="00762AEB"/>
    <w:rsid w:val="00763BA2"/>
    <w:rsid w:val="00763D0C"/>
    <w:rsid w:val="007656FE"/>
    <w:rsid w:val="007658A5"/>
    <w:rsid w:val="007668C7"/>
    <w:rsid w:val="0077295E"/>
    <w:rsid w:val="007739D2"/>
    <w:rsid w:val="007746AB"/>
    <w:rsid w:val="007834DD"/>
    <w:rsid w:val="00787591"/>
    <w:rsid w:val="00792342"/>
    <w:rsid w:val="007955CC"/>
    <w:rsid w:val="007977A8"/>
    <w:rsid w:val="007A39F5"/>
    <w:rsid w:val="007A4458"/>
    <w:rsid w:val="007A59FF"/>
    <w:rsid w:val="007A6585"/>
    <w:rsid w:val="007A6A07"/>
    <w:rsid w:val="007A73E5"/>
    <w:rsid w:val="007B0A68"/>
    <w:rsid w:val="007B32CE"/>
    <w:rsid w:val="007B4500"/>
    <w:rsid w:val="007B504B"/>
    <w:rsid w:val="007B512A"/>
    <w:rsid w:val="007C0A23"/>
    <w:rsid w:val="007C0CD3"/>
    <w:rsid w:val="007C123D"/>
    <w:rsid w:val="007C13F4"/>
    <w:rsid w:val="007C1CEF"/>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4299"/>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26A7"/>
    <w:rsid w:val="008C6934"/>
    <w:rsid w:val="008D01F1"/>
    <w:rsid w:val="008D4141"/>
    <w:rsid w:val="008D58AE"/>
    <w:rsid w:val="008E133B"/>
    <w:rsid w:val="008E227A"/>
    <w:rsid w:val="008E4D4B"/>
    <w:rsid w:val="008E57B6"/>
    <w:rsid w:val="008E6B1F"/>
    <w:rsid w:val="008F2D32"/>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15F1"/>
    <w:rsid w:val="009273EA"/>
    <w:rsid w:val="00931590"/>
    <w:rsid w:val="00932792"/>
    <w:rsid w:val="009329ED"/>
    <w:rsid w:val="00932A85"/>
    <w:rsid w:val="0093355C"/>
    <w:rsid w:val="00934196"/>
    <w:rsid w:val="00934618"/>
    <w:rsid w:val="00937A61"/>
    <w:rsid w:val="009403EF"/>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672"/>
    <w:rsid w:val="00980F70"/>
    <w:rsid w:val="00982DFC"/>
    <w:rsid w:val="00985613"/>
    <w:rsid w:val="00986821"/>
    <w:rsid w:val="00990B3D"/>
    <w:rsid w:val="00991B88"/>
    <w:rsid w:val="0099312E"/>
    <w:rsid w:val="0099321D"/>
    <w:rsid w:val="0099572C"/>
    <w:rsid w:val="00997F66"/>
    <w:rsid w:val="009A07BF"/>
    <w:rsid w:val="009A3848"/>
    <w:rsid w:val="009A4E0F"/>
    <w:rsid w:val="009A5255"/>
    <w:rsid w:val="009A5753"/>
    <w:rsid w:val="009A579D"/>
    <w:rsid w:val="009B0A99"/>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0BDC"/>
    <w:rsid w:val="00A043C8"/>
    <w:rsid w:val="00A04D2F"/>
    <w:rsid w:val="00A0746C"/>
    <w:rsid w:val="00A11801"/>
    <w:rsid w:val="00A118F7"/>
    <w:rsid w:val="00A12FBC"/>
    <w:rsid w:val="00A1776F"/>
    <w:rsid w:val="00A21F88"/>
    <w:rsid w:val="00A22308"/>
    <w:rsid w:val="00A230E4"/>
    <w:rsid w:val="00A23329"/>
    <w:rsid w:val="00A246B6"/>
    <w:rsid w:val="00A27D3B"/>
    <w:rsid w:val="00A31D14"/>
    <w:rsid w:val="00A40634"/>
    <w:rsid w:val="00A44B28"/>
    <w:rsid w:val="00A4529A"/>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0FA7"/>
    <w:rsid w:val="00AC256C"/>
    <w:rsid w:val="00AC3A3B"/>
    <w:rsid w:val="00AC5820"/>
    <w:rsid w:val="00AC6599"/>
    <w:rsid w:val="00AD1CD8"/>
    <w:rsid w:val="00AD4ADA"/>
    <w:rsid w:val="00AD7555"/>
    <w:rsid w:val="00AE0BB9"/>
    <w:rsid w:val="00AE2836"/>
    <w:rsid w:val="00AE75FD"/>
    <w:rsid w:val="00AE7B1B"/>
    <w:rsid w:val="00AF3B0B"/>
    <w:rsid w:val="00AF4C52"/>
    <w:rsid w:val="00B04F28"/>
    <w:rsid w:val="00B05D84"/>
    <w:rsid w:val="00B06B88"/>
    <w:rsid w:val="00B10E9C"/>
    <w:rsid w:val="00B111F9"/>
    <w:rsid w:val="00B12E6E"/>
    <w:rsid w:val="00B14250"/>
    <w:rsid w:val="00B14E1C"/>
    <w:rsid w:val="00B162B7"/>
    <w:rsid w:val="00B175B1"/>
    <w:rsid w:val="00B17EC1"/>
    <w:rsid w:val="00B203F1"/>
    <w:rsid w:val="00B258BB"/>
    <w:rsid w:val="00B3074E"/>
    <w:rsid w:val="00B30D15"/>
    <w:rsid w:val="00B32984"/>
    <w:rsid w:val="00B407CF"/>
    <w:rsid w:val="00B421C5"/>
    <w:rsid w:val="00B51BA6"/>
    <w:rsid w:val="00B51BF9"/>
    <w:rsid w:val="00B52828"/>
    <w:rsid w:val="00B5725C"/>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1BAA"/>
    <w:rsid w:val="00BC40B1"/>
    <w:rsid w:val="00BC526C"/>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4E96"/>
    <w:rsid w:val="00C259BF"/>
    <w:rsid w:val="00C30A15"/>
    <w:rsid w:val="00C319E3"/>
    <w:rsid w:val="00C32AB2"/>
    <w:rsid w:val="00C32E73"/>
    <w:rsid w:val="00C34763"/>
    <w:rsid w:val="00C4494A"/>
    <w:rsid w:val="00C4522A"/>
    <w:rsid w:val="00C475CE"/>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1468"/>
    <w:rsid w:val="00C72ED8"/>
    <w:rsid w:val="00C74D7B"/>
    <w:rsid w:val="00C75812"/>
    <w:rsid w:val="00C769ED"/>
    <w:rsid w:val="00C7724A"/>
    <w:rsid w:val="00C77298"/>
    <w:rsid w:val="00C777F8"/>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0FC1"/>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5FDF"/>
    <w:rsid w:val="00CE0B19"/>
    <w:rsid w:val="00CE0BFA"/>
    <w:rsid w:val="00CE3B53"/>
    <w:rsid w:val="00CE3EA5"/>
    <w:rsid w:val="00CE4C61"/>
    <w:rsid w:val="00CE5930"/>
    <w:rsid w:val="00CE674F"/>
    <w:rsid w:val="00CE7AF9"/>
    <w:rsid w:val="00CF0433"/>
    <w:rsid w:val="00CF0674"/>
    <w:rsid w:val="00CF0F5D"/>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25AF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4B86"/>
    <w:rsid w:val="00D66520"/>
    <w:rsid w:val="00D67CC7"/>
    <w:rsid w:val="00D720E3"/>
    <w:rsid w:val="00D7237E"/>
    <w:rsid w:val="00D7387B"/>
    <w:rsid w:val="00D757B0"/>
    <w:rsid w:val="00D80B6A"/>
    <w:rsid w:val="00D83EBA"/>
    <w:rsid w:val="00D85B62"/>
    <w:rsid w:val="00D86DC8"/>
    <w:rsid w:val="00D91473"/>
    <w:rsid w:val="00D96AF4"/>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1971"/>
    <w:rsid w:val="00DE237C"/>
    <w:rsid w:val="00DE2F99"/>
    <w:rsid w:val="00DE34CF"/>
    <w:rsid w:val="00DE477E"/>
    <w:rsid w:val="00DE58C6"/>
    <w:rsid w:val="00DE67FB"/>
    <w:rsid w:val="00DF0FB2"/>
    <w:rsid w:val="00DF343E"/>
    <w:rsid w:val="00DF6448"/>
    <w:rsid w:val="00DF69F6"/>
    <w:rsid w:val="00E00B7C"/>
    <w:rsid w:val="00E106BB"/>
    <w:rsid w:val="00E12056"/>
    <w:rsid w:val="00E13C3C"/>
    <w:rsid w:val="00E13F3D"/>
    <w:rsid w:val="00E14D7D"/>
    <w:rsid w:val="00E1748E"/>
    <w:rsid w:val="00E20322"/>
    <w:rsid w:val="00E2067E"/>
    <w:rsid w:val="00E22222"/>
    <w:rsid w:val="00E27D3F"/>
    <w:rsid w:val="00E318A0"/>
    <w:rsid w:val="00E32E48"/>
    <w:rsid w:val="00E34898"/>
    <w:rsid w:val="00E37029"/>
    <w:rsid w:val="00E44BE1"/>
    <w:rsid w:val="00E50D3D"/>
    <w:rsid w:val="00E541FB"/>
    <w:rsid w:val="00E54C66"/>
    <w:rsid w:val="00E643BA"/>
    <w:rsid w:val="00E65529"/>
    <w:rsid w:val="00E716C1"/>
    <w:rsid w:val="00E717C5"/>
    <w:rsid w:val="00E71E49"/>
    <w:rsid w:val="00E71F54"/>
    <w:rsid w:val="00E72C50"/>
    <w:rsid w:val="00E72DEB"/>
    <w:rsid w:val="00E74273"/>
    <w:rsid w:val="00E758B2"/>
    <w:rsid w:val="00E75AF3"/>
    <w:rsid w:val="00E777D7"/>
    <w:rsid w:val="00E77B87"/>
    <w:rsid w:val="00E814FE"/>
    <w:rsid w:val="00E839E7"/>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2308"/>
    <w:rsid w:val="00F247E8"/>
    <w:rsid w:val="00F25290"/>
    <w:rsid w:val="00F25D98"/>
    <w:rsid w:val="00F25DB2"/>
    <w:rsid w:val="00F2648A"/>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4ED6"/>
    <w:rsid w:val="00F65E51"/>
    <w:rsid w:val="00F73479"/>
    <w:rsid w:val="00F75DFD"/>
    <w:rsid w:val="00F76496"/>
    <w:rsid w:val="00F76F15"/>
    <w:rsid w:val="00F770AB"/>
    <w:rsid w:val="00F8120A"/>
    <w:rsid w:val="00F83E9A"/>
    <w:rsid w:val="00F84EF4"/>
    <w:rsid w:val="00F850A2"/>
    <w:rsid w:val="00F867B9"/>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A1C"/>
    <w:rsid w:val="00FC3E53"/>
    <w:rsid w:val="00FC4F58"/>
    <w:rsid w:val="00FC60A7"/>
    <w:rsid w:val="00FC6397"/>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64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9403E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9B63-6B8B-47B7-A3DC-1F191EA4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2822</Words>
  <Characters>16091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2022-04-29T14:00:00Z</dcterms:created>
  <dcterms:modified xsi:type="dcterms:W3CDTF">2022-05-03T10:25:00Z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