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F081D1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520CA6">
          <w:rPr>
            <w:b/>
            <w:i/>
            <w:noProof/>
            <w:sz w:val="28"/>
          </w:rPr>
          <w:t>664</w:t>
        </w:r>
      </w:fldSimple>
    </w:p>
    <w:p w14:paraId="210A5493" w14:textId="77777777" w:rsidR="00745C21" w:rsidRDefault="00F6218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F621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7C57A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303144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8F0C4B" w:rsidR="001E41F3" w:rsidRPr="00745C21" w:rsidRDefault="00520CA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582E4A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20CA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8666F" w:rsidR="001E41F3" w:rsidRDefault="00303144" w:rsidP="00B7489A">
            <w:pPr>
              <w:pStyle w:val="CRCoverPage"/>
              <w:spacing w:after="0"/>
              <w:rPr>
                <w:noProof/>
              </w:rPr>
            </w:pPr>
            <w:r w:rsidRPr="00303144">
              <w:t>Correction for NR5GC EPS fallback test cases 11.1.1 and 11.1.3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6D47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3144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F621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9957C" w14:textId="5314FB28" w:rsidR="00242E5E" w:rsidRDefault="00242E5E" w:rsidP="0024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these test  cases a UE may establish PDU sessions on NR5GC for IMS and internet. These will be mapped to EPS bearer IDs 5 and 7. When this information is transferred to EUTRA PTC, the TTCN will establish DRBs 1 and 3 to map to these. During the execution of the function f_EUTRA38_MultiPDN_ActivateDedicated() for the IMS speech call, the TTCN will allocate DRB ID 4 and EPS bearer ID 8 for the new dedicated EPS bearer. At step 29-33, the test case can then fail because current TTCN uses the hardcoded value tsc_EpsDedicatedBearerId=6 when deactivating the dedicated EPS bearer.</w:t>
            </w:r>
          </w:p>
          <w:p w14:paraId="708AA7DE" w14:textId="49FC854C" w:rsidR="001E41F3" w:rsidRDefault="001E41F3" w:rsidP="00242E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6157B" w:rsidR="00CF1EF1" w:rsidRDefault="00D30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 the ACTIVATE DEDICVATED EPS BEARER CONTEXT REQUEST message back from the function f_EUTRA38_MultiPDN_ActivateDedicatedEpsBearer_Speech(), so that the EPS bearer ID can be passed to f_EUTRA_DeactivateEPS_BearerContext()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8E8A0" w:rsidR="001E41F3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which creates a </w:t>
            </w:r>
            <w:r w:rsidR="00D30110">
              <w:rPr>
                <w:noProof/>
              </w:rPr>
              <w:t>multiple PDU sessions can</w:t>
            </w:r>
            <w:r>
              <w:rPr>
                <w:noProof/>
              </w:rPr>
              <w:t xml:space="preserve">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4C8E0" w:rsidR="001E41F3" w:rsidRDefault="0030314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11.1.1.NR5GC, 11.1.3.NR5GC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89411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7A27BA0" w14:textId="558471EB" w:rsidR="00183F4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3F49" w:rsidRPr="00B91C1E">
        <w:rPr>
          <w:rFonts w:cs="Arial"/>
          <w:iCs/>
        </w:rPr>
        <w:t>Table of Contents</w:t>
      </w:r>
      <w:r w:rsidR="00183F49">
        <w:tab/>
      </w:r>
      <w:r w:rsidR="00183F49">
        <w:fldChar w:fldCharType="begin"/>
      </w:r>
      <w:r w:rsidR="00183F49">
        <w:instrText xml:space="preserve"> PAGEREF _Toc98941104 \h </w:instrText>
      </w:r>
      <w:r w:rsidR="00183F49">
        <w:fldChar w:fldCharType="separate"/>
      </w:r>
      <w:r w:rsidR="00183F49">
        <w:t>2</w:t>
      </w:r>
      <w:r w:rsidR="00183F49">
        <w:fldChar w:fldCharType="end"/>
      </w:r>
    </w:p>
    <w:p w14:paraId="3F6D7C72" w14:textId="5EAD5C35" w:rsidR="00183F49" w:rsidRDefault="00183F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1C1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1C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_Toc98941105 \h </w:instrText>
      </w:r>
      <w:r>
        <w:fldChar w:fldCharType="separate"/>
      </w:r>
      <w:r>
        <w:t>3</w:t>
      </w:r>
      <w:r>
        <w:fldChar w:fldCharType="end"/>
      </w:r>
    </w:p>
    <w:p w14:paraId="664BFAA7" w14:textId="485D2E48" w:rsidR="00183F49" w:rsidRDefault="00183F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1C1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1C1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_Toc98941106 \h </w:instrText>
      </w:r>
      <w:r>
        <w:fldChar w:fldCharType="separate"/>
      </w:r>
      <w:r>
        <w:t>3</w:t>
      </w:r>
      <w:r>
        <w:fldChar w:fldCharType="end"/>
      </w:r>
    </w:p>
    <w:p w14:paraId="0BDBBF53" w14:textId="4C9F0BBD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_Toc98941107 \h </w:instrText>
      </w:r>
      <w:r>
        <w:fldChar w:fldCharType="separate"/>
      </w:r>
      <w:r>
        <w:t>3</w:t>
      </w:r>
      <w:r>
        <w:fldChar w:fldCharType="end"/>
      </w:r>
    </w:p>
    <w:p w14:paraId="084780CA" w14:textId="4BF2849E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_Toc98941108 \h </w:instrText>
      </w:r>
      <w:r>
        <w:fldChar w:fldCharType="separate"/>
      </w:r>
      <w:r>
        <w:t>4</w:t>
      </w:r>
      <w:r>
        <w:fldChar w:fldCharType="end"/>
      </w:r>
    </w:p>
    <w:p w14:paraId="3A246A40" w14:textId="311E3CE3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cs="Arial"/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_Toc98941109 \h </w:instrText>
      </w:r>
      <w:r>
        <w:fldChar w:fldCharType="separate"/>
      </w:r>
      <w:r>
        <w:t>6</w:t>
      </w:r>
      <w:r>
        <w:fldChar w:fldCharType="end"/>
      </w:r>
    </w:p>
    <w:p w14:paraId="220CDAD0" w14:textId="3A62C1C5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cs="Arial"/>
          <w:b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_Toc98941110 \h </w:instrText>
      </w:r>
      <w:r>
        <w:fldChar w:fldCharType="separate"/>
      </w:r>
      <w:r>
        <w:t>7</w:t>
      </w:r>
      <w:r>
        <w:fldChar w:fldCharType="end"/>
      </w:r>
    </w:p>
    <w:p w14:paraId="325A0C2F" w14:textId="623334E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894110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FAB2FA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8941106"/>
      <w:r w:rsidRPr="00854C55">
        <w:rPr>
          <w:b/>
        </w:rPr>
        <w:t>Corrections required</w:t>
      </w:r>
      <w:bookmarkEnd w:id="4"/>
      <w:bookmarkEnd w:id="5"/>
      <w:bookmarkEnd w:id="6"/>
    </w:p>
    <w:p w14:paraId="2DF9A744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98941107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270F399B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964C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BD18" w14:textId="7B19B23A" w:rsidR="00303144" w:rsidRPr="00B65B1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C5FF2">
              <w:rPr>
                <w:rFonts w:ascii="Arial" w:hAnsi="Arial" w:cs="Arial"/>
                <w:lang w:val="en-US" w:eastAsia="en-GB"/>
              </w:rPr>
              <w:t xml:space="preserve">fl_TC_11_1_1_NR5GC_EUTRA_TestBody </w:t>
            </w:r>
            <w:r w:rsidRPr="00B834C9">
              <w:rPr>
                <w:rFonts w:ascii="Arial" w:hAnsi="Arial" w:cs="Arial"/>
                <w:lang w:val="en-US" w:eastAsia="en-GB"/>
              </w:rPr>
              <w:t xml:space="preserve">() </w:t>
            </w:r>
          </w:p>
        </w:tc>
      </w:tr>
      <w:tr w:rsidR="00303144" w14:paraId="7C671EB3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AC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14F" w14:textId="0C35F9DF" w:rsidR="00303144" w:rsidRPr="008D31B6" w:rsidRDefault="00242E5E" w:rsidP="0018700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During this</w:t>
            </w:r>
            <w:r w:rsidR="0018700F">
              <w:rPr>
                <w:rFonts w:ascii="Arial" w:hAnsi="Arial"/>
                <w:noProof/>
              </w:rPr>
              <w:t xml:space="preserve">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="0018700F" w:rsidRPr="0018700F">
              <w:rPr>
                <w:rFonts w:ascii="Arial" w:hAnsi="Arial"/>
                <w:noProof/>
              </w:rPr>
              <w:t>f_EUTRA38_MultiPDN_ActivateDedicated</w:t>
            </w:r>
            <w:r w:rsidR="0018700F"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="0018700F" w:rsidRPr="0018700F">
              <w:rPr>
                <w:rFonts w:ascii="Arial" w:hAnsi="Arial"/>
                <w:noProof/>
              </w:rPr>
              <w:t>tsc_EpsDedicatedBearerId</w:t>
            </w:r>
            <w:r w:rsidR="0018700F"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303144" w14:paraId="537CE726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26A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49E1" w14:textId="62C8967C" w:rsidR="00303144" w:rsidRPr="0066224B" w:rsidRDefault="00242E5E" w:rsidP="00FC602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Recieve the ACTIVATE DEDICVATED EPS BEARER CONTEXT REQUEST message back from the function f</w:t>
            </w:r>
            <w:r w:rsidRPr="00303144">
              <w:rPr>
                <w:rFonts w:cs="Arial"/>
                <w:lang w:val="en-US" w:eastAsia="en-GB"/>
              </w:rPr>
              <w:t>_EUTRA38_MultiPDN_ActivateDedicatedEpsBearer_Speech</w:t>
            </w:r>
            <w:r>
              <w:rPr>
                <w:rFonts w:cs="Arial"/>
                <w:lang w:val="en-US" w:eastAsia="en-GB"/>
              </w:rPr>
              <w:t xml:space="preserve">(), so that the EPS bearer ID can be passed to </w:t>
            </w:r>
            <w:r w:rsidRPr="00303144">
              <w:rPr>
                <w:rFonts w:cs="Arial"/>
                <w:lang w:val="en-US" w:eastAsia="en-GB"/>
              </w:rPr>
              <w:t>f_EUTRA_DeactivateEPS_BearerContext</w:t>
            </w:r>
            <w:r>
              <w:rPr>
                <w:rFonts w:cs="Arial"/>
                <w:lang w:val="en-US" w:eastAsia="en-GB"/>
              </w:rPr>
              <w:t>()</w:t>
            </w:r>
          </w:p>
        </w:tc>
      </w:tr>
      <w:tr w:rsidR="00303144" w14:paraId="158BFC24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6F4C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B649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D18A9">
              <w:rPr>
                <w:rFonts w:ascii="Arial" w:hAnsi="Arial" w:cs="Arial"/>
                <w:lang w:eastAsia="en-GB"/>
              </w:rPr>
              <w:t>EPS_Fallback_NR5GC_EUTRA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49F75AED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C0F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1C3E" w14:textId="77777777" w:rsidR="00303144" w:rsidRDefault="00303144" w:rsidP="00FC6025">
            <w:pPr>
              <w:rPr>
                <w:rFonts w:ascii="Arial" w:hAnsi="Arial"/>
                <w:lang w:eastAsia="zh-CN"/>
              </w:rPr>
            </w:pPr>
          </w:p>
        </w:tc>
      </w:tr>
    </w:tbl>
    <w:p w14:paraId="31681F39" w14:textId="77777777" w:rsidR="00303144" w:rsidRDefault="00303144" w:rsidP="00303144">
      <w:pPr>
        <w:rPr>
          <w:lang w:val="en-US" w:eastAsia="zh-CN"/>
        </w:rPr>
      </w:pPr>
    </w:p>
    <w:p w14:paraId="0282A17B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0FDE933C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A201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function fl_TC_11_1_1_NR5GC_EUTRA_TestBody() runs on EUTRA_Multi5GS_PTC // @sic R5-204399 sic@</w:t>
            </w:r>
          </w:p>
          <w:p w14:paraId="1D48F4A8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2DE97EB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var EUTRA_NR_CoOrd_SysInfo_Type v_SysInfoNR;</w:t>
            </w:r>
          </w:p>
          <w:p w14:paraId="0076BF68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var NasCount_Type v_NasCount;</w:t>
            </w:r>
          </w:p>
          <w:p w14:paraId="6699B2A0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var template (value) RedirectedCarrierInfo v_RedirectedCarrierInfo;</w:t>
            </w:r>
          </w:p>
          <w:p w14:paraId="316686A8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548BADD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12359657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f_EUTRA_NR_SendSysinfoCoOrd(NR, f_EUTRA38_IRAT_ListOfFrequencies({eutra_Cell1}));</w:t>
            </w: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CD54A38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8D0C2E" w14:textId="5A4B2EF9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……………………..</w:t>
            </w:r>
          </w:p>
          <w:p w14:paraId="7718FF4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0613F9" w14:textId="14DE3488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03144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2538EE88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4239E4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29 - 33" siclog@</w:t>
            </w:r>
          </w:p>
          <w:p w14:paraId="357C504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f_IMS_IPCAN_SendCoOrdMsg(IMS[tsc_Index_IMS1]);</w:t>
            </w:r>
          </w:p>
          <w:p w14:paraId="7D2093F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f_IMS_IPCAN_WaitForTrigger(IMS[tsc_Index_IMS1]);</w:t>
            </w:r>
          </w:p>
          <w:p w14:paraId="65DAA68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3383DB" w14:textId="6FBC1276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03144">
              <w:rPr>
                <w:rFonts w:ascii="Arial" w:hAnsi="Arial" w:cs="Arial"/>
                <w:lang w:val="en-US" w:eastAsia="en-GB"/>
              </w:rPr>
              <w:t>f_EUTRA_DeactivateEPS_BearerContext (eutra_Cell1,</w:t>
            </w:r>
            <w:r w:rsidRPr="00303144">
              <w:t xml:space="preserve"> </w:t>
            </w:r>
            <w:r w:rsidRPr="00303144">
              <w:rPr>
                <w:rFonts w:ascii="Arial" w:hAnsi="Arial" w:cs="Arial"/>
                <w:highlight w:val="yellow"/>
                <w:lang w:val="en-US" w:eastAsia="en-GB"/>
              </w:rPr>
              <w:t>tsc_EpsDedicatedBearerId</w:t>
            </w:r>
            <w:r w:rsidRPr="00303144">
              <w:rPr>
                <w:rFonts w:ascii="Arial" w:hAnsi="Arial" w:cs="Arial"/>
                <w:lang w:val="en-US" w:eastAsia="en-GB"/>
              </w:rPr>
              <w:t>);</w:t>
            </w:r>
          </w:p>
          <w:p w14:paraId="235610DF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D20A3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8C32190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0EB7711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04439448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F9C3E1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18079B9B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6E93E34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3E87BA80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5A3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function fl_TC_11_1_1_NR5GC_EUTRA_TestBody() runs on EUTRA_Multi5GS_PTC // @sic R5-204399 sic@</w:t>
            </w:r>
          </w:p>
          <w:p w14:paraId="5B0687B0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490475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EUTRA_NR_CoOrd_SysInfo_Type v_SysInfoNR;</w:t>
            </w:r>
          </w:p>
          <w:p w14:paraId="4E0D139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NasCount_Type v_NasCount;</w:t>
            </w:r>
          </w:p>
          <w:p w14:paraId="66B4886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(value) RedirectedCarrierInfo v_RedirectedCarrierInfo;</w:t>
            </w:r>
          </w:p>
          <w:p w14:paraId="36E1B262" w14:textId="1F2B94B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var template (value) NAS_DL_Message_Type v_ActDedicatedEPSBearerCxtReq;</w:t>
            </w:r>
          </w:p>
          <w:p w14:paraId="0B8520B6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D44A80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1DEFF4EF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f_EUTRA_NR_SendSysinfoCoOrd(NR, f_EUTRA38_IRAT_ListOfFrequencies({eutra_Cell1}));</w:t>
            </w: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994321E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55372B3" w14:textId="3E3A5D5C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</w:t>
            </w:r>
          </w:p>
          <w:p w14:paraId="4D643A02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1237AB" w14:textId="00483C35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v_ActDedicatedEPSBearerCxtReq := </w:t>
            </w:r>
            <w:r w:rsidRPr="00303144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6AEE65E6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6C80D08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29 - 33" siclog@</w:t>
            </w:r>
          </w:p>
          <w:p w14:paraId="53A8DC1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f_IMS_IPCAN_SendCoOrdMsg(IMS[tsc_Index_IMS1]);</w:t>
            </w:r>
          </w:p>
          <w:p w14:paraId="100F9B86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f_IMS_IPCAN_WaitForTrigger(IMS[tsc_Index_IMS1]);</w:t>
            </w:r>
          </w:p>
          <w:p w14:paraId="41CE164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A38ACC2" w14:textId="452C9288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03144">
              <w:rPr>
                <w:rFonts w:ascii="Arial" w:hAnsi="Arial" w:cs="Arial"/>
                <w:lang w:val="en-US" w:eastAsia="en-GB"/>
              </w:rPr>
              <w:t xml:space="preserve">f_EUTRA_DeactivateEPS_BearerContext (eutra_Cell1, </w:t>
            </w:r>
            <w:r w:rsidRPr="00303144">
              <w:rPr>
                <w:rFonts w:ascii="Arial" w:hAnsi="Arial" w:cs="Arial"/>
                <w:highlight w:val="yellow"/>
                <w:lang w:val="en-US" w:eastAsia="en-GB"/>
              </w:rPr>
              <w:t>v_ActDedicatedEPSBearerCxtReq.aCTIVATE_DEDICATED_EPS_BEARER_CONTEXT_REQUEST.epsBearerId</w:t>
            </w:r>
            <w:r w:rsidRPr="00303144">
              <w:rPr>
                <w:rFonts w:ascii="Arial" w:hAnsi="Arial" w:cs="Arial"/>
                <w:lang w:val="en-US" w:eastAsia="en-GB"/>
              </w:rPr>
              <w:t>);</w:t>
            </w:r>
          </w:p>
          <w:p w14:paraId="0B484C98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AF2CF2" w14:textId="71AA7F99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2E5C35ED" w14:textId="77777777" w:rsidR="00303144" w:rsidRPr="00B834C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8DA23C" w14:textId="77777777" w:rsidR="00303144" w:rsidRPr="00B834C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E95A92C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780A9F35" w14:textId="77777777" w:rsidR="00303144" w:rsidRPr="00AB302D" w:rsidRDefault="00303144" w:rsidP="00303144">
      <w:pPr>
        <w:rPr>
          <w:lang w:val="en-US" w:eastAsia="zh-CN"/>
        </w:rPr>
      </w:pPr>
    </w:p>
    <w:p w14:paraId="4A8AA4DF" w14:textId="77777777" w:rsidR="00303144" w:rsidRDefault="00303144" w:rsidP="00303144"/>
    <w:p w14:paraId="43E3D927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8" w:name="_Toc9894110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2BEA08AC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45A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99A" w14:textId="402302DB" w:rsidR="00303144" w:rsidRPr="00B65B1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C5FF2">
              <w:rPr>
                <w:rFonts w:ascii="Arial" w:hAnsi="Arial" w:cs="Arial"/>
                <w:lang w:val="en-US" w:eastAsia="en-GB"/>
              </w:rPr>
              <w:t>fl_TC_11_1_</w:t>
            </w:r>
            <w:r>
              <w:rPr>
                <w:rFonts w:ascii="Arial" w:hAnsi="Arial" w:cs="Arial"/>
                <w:lang w:val="en-US" w:eastAsia="en-GB"/>
              </w:rPr>
              <w:t>3</w:t>
            </w:r>
            <w:r w:rsidRPr="00EC5FF2">
              <w:rPr>
                <w:rFonts w:ascii="Arial" w:hAnsi="Arial" w:cs="Arial"/>
                <w:lang w:val="en-US" w:eastAsia="en-GB"/>
              </w:rPr>
              <w:t xml:space="preserve">_NR5GC_EUTRA_TestBody </w:t>
            </w:r>
            <w:r w:rsidRPr="00B834C9">
              <w:rPr>
                <w:rFonts w:ascii="Arial" w:hAnsi="Arial" w:cs="Arial"/>
                <w:lang w:val="en-US" w:eastAsia="en-GB"/>
              </w:rPr>
              <w:t xml:space="preserve">() </w:t>
            </w:r>
          </w:p>
        </w:tc>
      </w:tr>
      <w:tr w:rsidR="0018700F" w14:paraId="3AD95627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C26" w14:textId="77777777" w:rsidR="0018700F" w:rsidRDefault="0018700F" w:rsidP="001870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A73" w14:textId="5E15D9E6" w:rsidR="0018700F" w:rsidRPr="008D31B6" w:rsidRDefault="0018700F" w:rsidP="0018700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During this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Pr="0018700F">
              <w:rPr>
                <w:rFonts w:ascii="Arial" w:hAnsi="Arial"/>
                <w:noProof/>
              </w:rPr>
              <w:t>f_EUTRA38_MultiPDN_ActivateDedicated</w:t>
            </w:r>
            <w:r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Pr="0018700F">
              <w:rPr>
                <w:rFonts w:ascii="Arial" w:hAnsi="Arial"/>
                <w:noProof/>
              </w:rPr>
              <w:t>tsc_EpsDedicatedBearerId</w:t>
            </w:r>
            <w:r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18700F" w14:paraId="2B6DD906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F0FB" w14:textId="77777777" w:rsidR="0018700F" w:rsidRDefault="0018700F" w:rsidP="001870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CB9" w14:textId="43201913" w:rsidR="0018700F" w:rsidRPr="0066224B" w:rsidRDefault="0018700F" w:rsidP="0018700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Recieve the</w:t>
            </w:r>
            <w:r w:rsidR="00242E5E">
              <w:rPr>
                <w:noProof/>
              </w:rPr>
              <w:t xml:space="preserve"> ACTIVATE DEDICVATED EPS BEARER CONTEXT REQUEST message </w:t>
            </w:r>
            <w:r>
              <w:rPr>
                <w:noProof/>
              </w:rPr>
              <w:t>back from the function f</w:t>
            </w:r>
            <w:r w:rsidRPr="00303144">
              <w:rPr>
                <w:rFonts w:cs="Arial"/>
                <w:lang w:val="en-US" w:eastAsia="en-GB"/>
              </w:rPr>
              <w:t>_EUTRA38_MultiPDN_ActivateDedicatedEpsBearer_Speech</w:t>
            </w:r>
            <w:r>
              <w:rPr>
                <w:rFonts w:cs="Arial"/>
                <w:lang w:val="en-US" w:eastAsia="en-GB"/>
              </w:rPr>
              <w:t xml:space="preserve">(), </w:t>
            </w:r>
            <w:r w:rsidR="00242E5E">
              <w:rPr>
                <w:rFonts w:cs="Arial"/>
                <w:lang w:val="en-US" w:eastAsia="en-GB"/>
              </w:rPr>
              <w:t xml:space="preserve">so that the EPS bearer ID can </w:t>
            </w:r>
            <w:r>
              <w:rPr>
                <w:rFonts w:cs="Arial"/>
                <w:lang w:val="en-US" w:eastAsia="en-GB"/>
              </w:rPr>
              <w:t xml:space="preserve">be passed to </w:t>
            </w:r>
            <w:r w:rsidRPr="00303144">
              <w:rPr>
                <w:rFonts w:cs="Arial"/>
                <w:lang w:val="en-US" w:eastAsia="en-GB"/>
              </w:rPr>
              <w:t>f_EUTRA_DeactivateEPS_BearerContext</w:t>
            </w:r>
            <w:r>
              <w:rPr>
                <w:rFonts w:cs="Arial"/>
                <w:lang w:val="en-US" w:eastAsia="en-GB"/>
              </w:rPr>
              <w:t>()</w:t>
            </w:r>
          </w:p>
        </w:tc>
      </w:tr>
      <w:tr w:rsidR="00303144" w14:paraId="580B04A4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E47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E21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D18A9">
              <w:rPr>
                <w:rFonts w:ascii="Arial" w:hAnsi="Arial" w:cs="Arial"/>
                <w:lang w:eastAsia="en-GB"/>
              </w:rPr>
              <w:t>EPS_Fallback_NR5GC_EUTRA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1197110F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DA73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4392" w14:textId="77777777" w:rsidR="00303144" w:rsidRDefault="00303144" w:rsidP="00FC6025">
            <w:pPr>
              <w:rPr>
                <w:rFonts w:ascii="Arial" w:hAnsi="Arial"/>
                <w:lang w:eastAsia="zh-CN"/>
              </w:rPr>
            </w:pPr>
          </w:p>
        </w:tc>
      </w:tr>
    </w:tbl>
    <w:p w14:paraId="6B7617D5" w14:textId="77777777" w:rsidR="00303144" w:rsidRDefault="00303144" w:rsidP="00303144">
      <w:pPr>
        <w:rPr>
          <w:lang w:val="en-US" w:eastAsia="zh-CN"/>
        </w:rPr>
      </w:pPr>
    </w:p>
    <w:p w14:paraId="2C7D26B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39850C24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AE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</w:t>
            </w:r>
            <w:r w:rsidRPr="0057415F">
              <w:rPr>
                <w:rFonts w:ascii="Arial" w:hAnsi="Arial" w:cs="Arial"/>
                <w:lang w:val="en-US" w:eastAsia="en-GB"/>
              </w:rPr>
              <w:t xml:space="preserve">  function fl_TC_11_1_3_NR5GC_EUTRA_TestBody() runs on EUTRA_Multi5GS_PTC // @sic R5-204399 sic@</w:t>
            </w:r>
          </w:p>
          <w:p w14:paraId="4097ED1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6EB21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lastRenderedPageBreak/>
              <w:t xml:space="preserve">    var EUTRA_NR_CoOrd_GUTI_Type v_CoOrd_Guti;</w:t>
            </w:r>
          </w:p>
          <w:p w14:paraId="74B3F5E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EUTRA_NR_CoOrd_Security_Type v_SecurityRx;</w:t>
            </w:r>
          </w:p>
          <w:p w14:paraId="36EE547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SRB_COMMON_IND v_ReceivedMsg;</w:t>
            </w:r>
          </w:p>
          <w:p w14:paraId="702A810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AdditionalUpdateType v_AdditionalUpdateType := f_GetAdditionalUpdateType (NORMAL);</w:t>
            </w:r>
          </w:p>
          <w:p w14:paraId="29A53E7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GutiParameters_Type v_GutiParams := f_EUTRA_CellInfo_GetGuti(eutra_Cell1);</w:t>
            </w:r>
          </w:p>
          <w:p w14:paraId="435B23F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NAS_PlmnId v_PLMN := f_Asn2Nas_PlmnId(v_GutiParams.PLMN_Identity);</w:t>
            </w:r>
          </w:p>
          <w:p w14:paraId="1A7EA8E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TrackingAreaCode v_Tac := f_EUTRA_CellInfo_GetTAC(eutra_Cell1);</w:t>
            </w:r>
          </w:p>
          <w:p w14:paraId="08232D7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(present) TrackingAreaId v_TAI := cr_TAI(v_PLMN, bit2oct(v_Tac));</w:t>
            </w:r>
          </w:p>
          <w:p w14:paraId="48931B5F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(value) MobileIdentity v_MappedGUTI;</w:t>
            </w:r>
          </w:p>
          <w:p w14:paraId="4E8DE4C0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48D8067" w14:textId="555D17C0" w:rsidR="00303144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…….</w:t>
            </w:r>
          </w:p>
          <w:p w14:paraId="3383C36A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EC84B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// @siclog "Step 24 - 26" siclog@</w:t>
            </w:r>
          </w:p>
          <w:p w14:paraId="6CAD0838" w14:textId="279079DE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8700F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45214A1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9238CF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wait for Trigger for Step 27</w:t>
            </w:r>
          </w:p>
          <w:p w14:paraId="53E31C25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f_IMS_IPCAN_WaitForTrigger(IMS[tsc_Index_IMS1]);</w:t>
            </w:r>
          </w:p>
          <w:p w14:paraId="4ABB976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ACFE3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27" siclog@</w:t>
            </w:r>
          </w:p>
          <w:p w14:paraId="1CA1B17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f_Delay(1.0);</w:t>
            </w:r>
          </w:p>
          <w:p w14:paraId="022102A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6EDEB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28a" siclog@</w:t>
            </w:r>
          </w:p>
          <w:p w14:paraId="0363C2F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//Void @sic R5-211407 sic@</w:t>
            </w:r>
          </w:p>
          <w:p w14:paraId="253C5BF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7A02C4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D07A8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//Now send the Coord to IMS to release the call</w:t>
            </w:r>
          </w:p>
          <w:p w14:paraId="36FAB21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f_IMS_IPCAN_SendCoOrdMsg(IMS[tsc_Index_IMS1]);</w:t>
            </w:r>
          </w:p>
          <w:p w14:paraId="4A8E023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f_IMS_IPCAN_WaitForTrigger(IMS[tsc_Index_IMS1]); // @sic R5s201237 sic@</w:t>
            </w:r>
          </w:p>
          <w:p w14:paraId="44F852E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591F823" w14:textId="473EE889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18700F">
              <w:rPr>
                <w:rFonts w:ascii="Arial" w:hAnsi="Arial" w:cs="Arial"/>
                <w:lang w:val="en-US" w:eastAsia="en-GB"/>
              </w:rPr>
              <w:t>f_EUTRA_DeactivateEPS_BearerContext (eutra_Cell1,</w:t>
            </w:r>
            <w:r w:rsidRPr="0018700F">
              <w:t xml:space="preserve"> </w:t>
            </w:r>
            <w:r w:rsidRPr="0018700F">
              <w:rPr>
                <w:rFonts w:ascii="Arial" w:hAnsi="Arial" w:cs="Arial"/>
                <w:highlight w:val="yellow"/>
                <w:lang w:val="en-US" w:eastAsia="en-GB"/>
              </w:rPr>
              <w:t>tsc_EpsDedicatedBearerId</w:t>
            </w:r>
            <w:r w:rsidRPr="0018700F">
              <w:rPr>
                <w:rFonts w:ascii="Arial" w:hAnsi="Arial" w:cs="Arial"/>
                <w:lang w:val="en-US" w:eastAsia="en-GB"/>
              </w:rPr>
              <w:t>);</w:t>
            </w:r>
          </w:p>
          <w:p w14:paraId="4BE9065E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A63211" w14:textId="435B7EEC" w:rsidR="00303144" w:rsidRPr="00B834C9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………….</w:t>
            </w:r>
          </w:p>
          <w:p w14:paraId="13DBA1ED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BDFBC37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446FE3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02F8F28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B93BACF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6D7289C3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5E1BF3B3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1610F9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339FED79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73B55599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F7B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function fl_TC_11_1_3_NR5GC_EUTRA_TestBody() runs on EUTRA_Multi5GS_PTC // @sic R5-204399 sic@</w:t>
            </w:r>
          </w:p>
          <w:p w14:paraId="77DD59F5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1D0FF79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EUTRA_NR_CoOrd_GUTI_Type v_CoOrd_Guti;</w:t>
            </w:r>
          </w:p>
          <w:p w14:paraId="49E574F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EUTRA_NR_CoOrd_Security_Type v_SecurityRx;</w:t>
            </w:r>
          </w:p>
          <w:p w14:paraId="02C5D1F4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SRB_COMMON_IND v_ReceivedMsg;</w:t>
            </w:r>
          </w:p>
          <w:p w14:paraId="7A141F0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AdditionalUpdateType v_AdditionalUpdateType := f_GetAdditionalUpdateType (NORMAL);</w:t>
            </w:r>
          </w:p>
          <w:p w14:paraId="70F85CB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GutiParameters_Type v_GutiParams := f_EUTRA_CellInfo_GetGuti(eutra_Cell1);</w:t>
            </w:r>
          </w:p>
          <w:p w14:paraId="030AAAC9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NAS_PlmnId v_PLMN := f_Asn2Nas_PlmnId(v_GutiParams.PLMN_Identity);</w:t>
            </w:r>
          </w:p>
          <w:p w14:paraId="4B4698B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TrackingAreaCode v_Tac := f_EUTRA_CellInfo_GetTAC(eutra_Cell1);</w:t>
            </w:r>
          </w:p>
          <w:p w14:paraId="6E5C969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(present) TrackingAreaId v_TAI := cr_TAI(v_PLMN, bit2oct(v_Tac));</w:t>
            </w:r>
          </w:p>
          <w:p w14:paraId="7109287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(value) MobileIdentity v_MappedGUTI;</w:t>
            </w:r>
          </w:p>
          <w:p w14:paraId="07625DBC" w14:textId="30AF8FF2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var template (value) NAS_DL_Message_Type v_ActDedicatedEPSBearerCxtReq;</w:t>
            </w:r>
          </w:p>
          <w:p w14:paraId="63B2BC8D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F86375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 Skiping code ***********/</w:t>
            </w:r>
          </w:p>
          <w:p w14:paraId="060C7179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669ED00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// @siclog "Step 24 - 26" siclog@</w:t>
            </w:r>
          </w:p>
          <w:p w14:paraId="48B5DBC3" w14:textId="66743D3F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lastRenderedPageBreak/>
              <w:t xml:space="preserve">  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v_ActDedicatedEPSBearerCxtReq := </w:t>
            </w:r>
            <w:r w:rsidRPr="0018700F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03BC9B9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AA8C5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wait for Trigger for Step 27</w:t>
            </w:r>
          </w:p>
          <w:p w14:paraId="2AD77359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f_IMS_IPCAN_WaitForTrigger(IMS[tsc_Index_IMS1]);</w:t>
            </w:r>
          </w:p>
          <w:p w14:paraId="2670F394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3D2AD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27" siclog@</w:t>
            </w:r>
          </w:p>
          <w:p w14:paraId="03A23FA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f_Delay(1.0);</w:t>
            </w:r>
          </w:p>
          <w:p w14:paraId="027165B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586BE8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28a" siclog@</w:t>
            </w:r>
          </w:p>
          <w:p w14:paraId="02308D3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//Void @sic R5-211407 sic@</w:t>
            </w:r>
          </w:p>
          <w:p w14:paraId="1BA6FB2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FFD140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F5543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//Now send the Coord to IMS to release the call</w:t>
            </w:r>
          </w:p>
          <w:p w14:paraId="10AD74F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f_IMS_IPCAN_SendCoOrdMsg(IMS[tsc_Index_IMS1]);</w:t>
            </w:r>
          </w:p>
          <w:p w14:paraId="696CE22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f_IMS_IPCAN_WaitForTrigger(IMS[tsc_Index_IMS1]); // @sic R5s201237 sic@</w:t>
            </w:r>
          </w:p>
          <w:p w14:paraId="112DA5E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F70E7E" w14:textId="2F56898F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18700F">
              <w:rPr>
                <w:rFonts w:ascii="Arial" w:hAnsi="Arial" w:cs="Arial"/>
                <w:lang w:val="en-US" w:eastAsia="en-GB"/>
              </w:rPr>
              <w:t xml:space="preserve">f_EUTRA_DeactivateEPS_BearerContext (eutra_Cell1,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v_ActDedicatedEPSBearerCxtReq.aCTIVATE_DEDICATED_EPS_BEARER_CONTEXT_REQUEST.epsBearerId</w:t>
            </w:r>
            <w:r w:rsidRPr="0018700F">
              <w:rPr>
                <w:rFonts w:ascii="Arial" w:hAnsi="Arial" w:cs="Arial"/>
                <w:lang w:val="en-US" w:eastAsia="en-GB"/>
              </w:rPr>
              <w:t>);</w:t>
            </w:r>
          </w:p>
          <w:p w14:paraId="25E80BF7" w14:textId="77777777" w:rsidR="0018700F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F3D548" w14:textId="31B6F894" w:rsidR="00303144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284A1F5F" w14:textId="77777777" w:rsidR="00303144" w:rsidRPr="00B834C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A24EC9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</w:tc>
      </w:tr>
    </w:tbl>
    <w:p w14:paraId="0EA1D3F5" w14:textId="77777777" w:rsidR="00303144" w:rsidRPr="00AB302D" w:rsidRDefault="00303144" w:rsidP="00303144"/>
    <w:p w14:paraId="714D1DC4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9" w:name="_Toc14250"/>
      <w:bookmarkStart w:id="10" w:name="_Toc98941109"/>
      <w:r>
        <w:rPr>
          <w:rFonts w:cs="Arial"/>
          <w:color w:val="000000"/>
          <w:lang w:eastAsia="en-GB"/>
        </w:rPr>
        <w:t xml:space="preserve">Change </w:t>
      </w:r>
      <w:bookmarkEnd w:id="9"/>
      <w:r>
        <w:rPr>
          <w:rFonts w:eastAsia="SimSun" w:cs="Arial"/>
          <w:color w:val="000000"/>
          <w:lang w:val="en-US" w:eastAsia="zh-CN"/>
        </w:rPr>
        <w:t>3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0BA0CC00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826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EBAB" w14:textId="1EB66632" w:rsidR="00303144" w:rsidRPr="00B65B1E" w:rsidRDefault="00303144" w:rsidP="00FC6025">
            <w:pPr>
              <w:rPr>
                <w:rFonts w:ascii="Arial" w:hAnsi="Arial" w:cs="Arial"/>
                <w:lang w:val="en-US" w:eastAsia="en-GB"/>
              </w:rPr>
            </w:pPr>
            <w:r w:rsidRPr="00F6523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f_EUTRA38_MultiPDN_ActivateDedicatedEpsBearer_Speech</w:t>
            </w:r>
            <w:r w:rsidR="0018700F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303144" w14:paraId="5A017553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D6A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4F0" w14:textId="3E71FFA6" w:rsidR="00303144" w:rsidRPr="008D31B6" w:rsidRDefault="0018700F" w:rsidP="00FC602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During this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Pr="0018700F">
              <w:rPr>
                <w:rFonts w:ascii="Arial" w:hAnsi="Arial"/>
                <w:noProof/>
              </w:rPr>
              <w:t>f_EUTRA38_MultiPDN_ActivateDedicated</w:t>
            </w:r>
            <w:r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Pr="0018700F">
              <w:rPr>
                <w:rFonts w:ascii="Arial" w:hAnsi="Arial"/>
                <w:noProof/>
              </w:rPr>
              <w:t>tsc_EpsDedicatedBearerId</w:t>
            </w:r>
            <w:r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303144" w14:paraId="11983D8D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EB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1EF" w14:textId="7C68BE1D" w:rsidR="00303144" w:rsidRPr="0066224B" w:rsidRDefault="00242E5E" w:rsidP="00FC602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Return ACTIVATE DEDICATED EPS BEARER REQUEST message so that the EPS bearer ID can be used for deactivation</w:t>
            </w:r>
          </w:p>
        </w:tc>
      </w:tr>
      <w:tr w:rsidR="00303144" w14:paraId="7203268B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07E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7C1D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65237">
              <w:rPr>
                <w:rFonts w:ascii="Arial" w:hAnsi="Arial" w:cs="Arial"/>
                <w:lang w:eastAsia="en-GB"/>
              </w:rPr>
              <w:t>EUTRA38_NR5GC_InitialRegistration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694CD311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3AB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DD05" w14:textId="77777777" w:rsidR="00303144" w:rsidRDefault="00303144" w:rsidP="00FC6025">
            <w:pPr>
              <w:rPr>
                <w:rFonts w:ascii="Arial" w:hAnsi="Arial"/>
                <w:lang w:eastAsia="zh-CN"/>
              </w:rPr>
            </w:pPr>
          </w:p>
        </w:tc>
      </w:tr>
    </w:tbl>
    <w:p w14:paraId="434A339A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10AA818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2E1E3BCC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BEB4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 w:rsidRPr="00242E5E">
              <w:rPr>
                <w:rFonts w:ascii="Arial" w:hAnsi="Arial" w:cs="Arial"/>
                <w:lang w:val="en-US" w:eastAsia="en-GB"/>
              </w:rPr>
              <w:t>function f_EUTRA38_MultiPDN_ActivateDedicatedEpsBearer_Speech(EUTRA_CellId_Type p_CellId,</w:t>
            </w:r>
          </w:p>
          <w:p w14:paraId="0D9BF51B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PDU_PDN_DNN_Type p_DNNType := IMS_DNN,</w:t>
            </w:r>
          </w:p>
          <w:p w14:paraId="3316CE12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boolean p_IsSRVCC := false) runs on EUTRA_Multi5GS_PTC </w:t>
            </w:r>
          </w:p>
          <w:p w14:paraId="0CEC6A66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BA8712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var integer v_DefaultBearerId := valueof(f_Get_EPSBearerIdForAPNType(p_DNNType));</w:t>
            </w:r>
          </w:p>
          <w:p w14:paraId="62DCAA55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var PDN_Index_Type v_PdnIndex := f_GetMultiPdnIndex (p_DNNType);</w:t>
            </w:r>
          </w:p>
          <w:p w14:paraId="467F753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f_EUTRA38_MultiPDN_ActivateDedicated(p_CellId, tsc_RRC_TI_Def, int2hex(v_DefaultBearerId, 1), 0, 1, IPCAN_SpeechCall, v_PdnIndex</w:t>
            </w:r>
            <w:r w:rsidRPr="00C01B55">
              <w:rPr>
                <w:rFonts w:ascii="Arial" w:hAnsi="Arial" w:cs="Arial"/>
                <w:lang w:val="en-US" w:eastAsia="en-GB"/>
              </w:rPr>
              <w:t>, p_IsSRVCC);</w:t>
            </w:r>
          </w:p>
          <w:p w14:paraId="22BFAB60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58E8C43E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4BD7522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34387CC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0BD6D0E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E0DAB0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5D66BF3F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2502356D" w14:textId="77777777" w:rsidTr="00FC602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B52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 w:rsidRPr="00242E5E">
              <w:rPr>
                <w:rFonts w:ascii="Arial" w:hAnsi="Arial" w:cs="Arial"/>
                <w:lang w:val="en-US" w:eastAsia="en-GB"/>
              </w:rPr>
              <w:t>function f_EUTRA38_MultiPDN_ActivateDedicatedEpsBearer_Speech(EUTRA_CellId_Type p_CellId,</w:t>
            </w:r>
          </w:p>
          <w:p w14:paraId="775BF728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PDU_PDN_DNN_Type p_DNNType := IMS_DNN,</w:t>
            </w:r>
          </w:p>
          <w:p w14:paraId="1E25A8BA" w14:textId="7DC2482A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boolean p_IsSRVCC := false) runs on EUTRA_Multi5GS_PTC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return template (value) NAS_DL_Message_Type</w:t>
            </w:r>
          </w:p>
          <w:p w14:paraId="25C6B054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267484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integer v_DefaultBearerId := valueof(f_Get_EPSBearerIdForAPNType(p_DNNType));</w:t>
            </w:r>
          </w:p>
          <w:p w14:paraId="5F4D9E3E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PDN_Index_Type v_PdnIndex := f_GetMultiPdnIndex (p_DNNType);</w:t>
            </w:r>
          </w:p>
          <w:p w14:paraId="3FBC9C6C" w14:textId="3EA2C5AB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var template (value) NAS_DL_Message_Type v_ActDedicatedEPSBearerCxtReq;</w:t>
            </w:r>
          </w:p>
          <w:p w14:paraId="41C9A44A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B0888A" w14:textId="3EC6CDB3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v_ActDedicatedEPSBearerCxtReq := </w:t>
            </w:r>
            <w:r w:rsidRPr="00242E5E">
              <w:rPr>
                <w:rFonts w:ascii="Arial" w:hAnsi="Arial" w:cs="Arial"/>
                <w:lang w:val="en-US" w:eastAsia="en-GB"/>
              </w:rPr>
              <w:t>f_EUTRA38_MultiPDN_ActivateDedicated(p_CellId, tsc_RRC_TI_Def, int2hex(v_DefaultBearerId, 1), 0, 1, IPCAN_SpeechCall, v_PdnIndex, p_IsSRVCC);</w:t>
            </w:r>
          </w:p>
          <w:p w14:paraId="62731848" w14:textId="71216A75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return v_ActDedicatedEPSBearerCxtReq;</w:t>
            </w:r>
          </w:p>
          <w:p w14:paraId="74776FA0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60C86A71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11" w:name="_Toc9894111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4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3665DD91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54B6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D8E" w14:textId="6170D187" w:rsidR="00303144" w:rsidRPr="00B65B1E" w:rsidRDefault="00303144" w:rsidP="00FC6025">
            <w:pPr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>f_EUTRA38_MultiPDN_ActivateDedicated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303144" w14:paraId="2E74F6FA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C9D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42D" w14:textId="281C72FC" w:rsidR="00303144" w:rsidRPr="008D31B6" w:rsidRDefault="00242E5E" w:rsidP="00FC602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During this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Pr="0018700F">
              <w:rPr>
                <w:rFonts w:ascii="Arial" w:hAnsi="Arial"/>
                <w:noProof/>
              </w:rPr>
              <w:t>f_EUTRA38_MultiPDN_ActivateDedicated</w:t>
            </w:r>
            <w:r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Pr="0018700F">
              <w:rPr>
                <w:rFonts w:ascii="Arial" w:hAnsi="Arial"/>
                <w:noProof/>
              </w:rPr>
              <w:t>tsc_EpsDedicatedBearerId</w:t>
            </w:r>
            <w:r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303144" w14:paraId="5D7875BC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C7C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ED1" w14:textId="0D4528BE" w:rsidR="00303144" w:rsidRPr="0066224B" w:rsidRDefault="00242E5E" w:rsidP="00FC602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Return ACTIVATE DEDICATED EPS BEARER REQUEST message so that the EPS bearer ID can be used for deactivation</w:t>
            </w:r>
          </w:p>
        </w:tc>
      </w:tr>
      <w:tr w:rsidR="00303144" w14:paraId="65C12F53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9705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7FF9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65237">
              <w:rPr>
                <w:rFonts w:ascii="Arial" w:hAnsi="Arial" w:cs="Arial"/>
                <w:lang w:eastAsia="en-GB"/>
              </w:rPr>
              <w:t>EUTRA38_NR5GC_InitialRegistration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75BDCCFA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203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E548" w14:textId="77777777" w:rsidR="00303144" w:rsidRDefault="00303144" w:rsidP="00FC6025">
            <w:pPr>
              <w:rPr>
                <w:rFonts w:ascii="Arial" w:hAnsi="Arial"/>
                <w:lang w:eastAsia="zh-CN"/>
              </w:rPr>
            </w:pPr>
          </w:p>
        </w:tc>
      </w:tr>
    </w:tbl>
    <w:p w14:paraId="0D6D7A2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3BF3C9D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4289B298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F6C2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function f_EUTRA38_MultiPDN_ActivateDedicated(EUTRA_CellId_Type p_CellId,</w:t>
            </w:r>
          </w:p>
          <w:p w14:paraId="516E314A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RRC_TransactionIdentifier p_RRC_TI,</w:t>
            </w:r>
          </w:p>
          <w:p w14:paraId="0B65C24C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EPS_BearerIdentity p_EpsDefaultBearerId,</w:t>
            </w:r>
          </w:p>
          <w:p w14:paraId="59DB8BF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UInt_Type p_NoOfAddDRBs_AM,</w:t>
            </w:r>
          </w:p>
          <w:p w14:paraId="5696537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UInt_Type p_NoOfAddDRBs_UM,</w:t>
            </w:r>
          </w:p>
          <w:p w14:paraId="600C949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IMS_TestConfiguration_Type p_CallType,  // @sic R5-216150 sic@</w:t>
            </w:r>
          </w:p>
          <w:p w14:paraId="5DACF33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PDN_Index_Type p_PdnIndex := PDN_1,</w:t>
            </w:r>
          </w:p>
          <w:p w14:paraId="4EFC669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boolean p_IsSRVCC := false) runs on EUTRA_Multi5GS_PTC </w:t>
            </w:r>
          </w:p>
          <w:p w14:paraId="43F7A8BC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F1108E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RadioBearerList_Type v_DrbConfigList;</w:t>
            </w:r>
          </w:p>
          <w:p w14:paraId="1B8EEF7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v_NewDRBs := {};</w:t>
            </w:r>
          </w:p>
          <w:p w14:paraId="55848902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EUTRA38_DRBInfoList_Type v_NewDRBValues := {};</w:t>
            </w:r>
          </w:p>
          <w:p w14:paraId="5888EC17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v_ExistingDRBs := f_EUTRA38_MobileInfo_GetDRBInfoList();</w:t>
            </w:r>
          </w:p>
          <w:p w14:paraId="17D60A72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95B73F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 Skipped code***************/</w:t>
            </w:r>
          </w:p>
          <w:p w14:paraId="147C4EDB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f_EUTRA_Activate_SRB2_DRB_ReceiveRrcAndNasMsg(p_CellId,</w:t>
            </w:r>
          </w:p>
          <w:p w14:paraId="7FE9DAA8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p_RRC_TI,</w:t>
            </w:r>
          </w:p>
          <w:p w14:paraId="49765A96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p_NoOfAddDRBs_AM,</w:t>
            </w:r>
          </w:p>
          <w:p w14:paraId="5C7E1A8F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p_NoOfAddDRBs_UM);</w:t>
            </w:r>
          </w:p>
          <w:p w14:paraId="6CCDD9A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022F518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48215A15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7953854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29EB073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4CE425FC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6792184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6ABA2C90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034C892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340389ED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64D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242E5E">
              <w:rPr>
                <w:rFonts w:ascii="Arial" w:hAnsi="Arial" w:cs="Arial"/>
                <w:lang w:val="en-US" w:eastAsia="en-GB"/>
              </w:rPr>
              <w:t>function f_EUTRA38_MultiPDN_ActivateDedicated(EUTRA_CellId_Type p_CellId,</w:t>
            </w:r>
          </w:p>
          <w:p w14:paraId="232AEF3C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RRC_TransactionIdentifier p_RRC_TI,</w:t>
            </w:r>
          </w:p>
          <w:p w14:paraId="4128914F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EPS_BearerIdentity p_EpsDefaultBearerId,</w:t>
            </w:r>
          </w:p>
          <w:p w14:paraId="4C5B6C99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UInt_Type p_NoOfAddDRBs_AM,</w:t>
            </w:r>
          </w:p>
          <w:p w14:paraId="6A620ECF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UInt_Type p_NoOfAddDRBs_UM,</w:t>
            </w:r>
          </w:p>
          <w:p w14:paraId="4EDF0440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IMS_TestConfiguration_Type p_CallType,  // @sic R5-216150 sic@</w:t>
            </w:r>
          </w:p>
          <w:p w14:paraId="5CB2D80D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PDN_Index_Type p_PdnIndex := PDN_1,</w:t>
            </w:r>
          </w:p>
          <w:p w14:paraId="54174B87" w14:textId="2F4D4624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boolean p_IsSRVCC := false) runs on EUTRA_Multi5GS_PTC </w:t>
            </w:r>
            <w:r w:rsidRPr="00F65237">
              <w:rPr>
                <w:rFonts w:ascii="Arial" w:hAnsi="Arial" w:cs="Arial"/>
                <w:highlight w:val="yellow"/>
                <w:lang w:val="en-US" w:eastAsia="en-GB"/>
              </w:rPr>
              <w:t>return template (value) NAS_DL_Message_Type</w:t>
            </w:r>
          </w:p>
          <w:p w14:paraId="1CB96DF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0BC29C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RadioBearerList_Type v_DrbConfigList;</w:t>
            </w:r>
          </w:p>
          <w:p w14:paraId="1D9B3546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v_NewDRBs := {};</w:t>
            </w:r>
          </w:p>
          <w:p w14:paraId="66577593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EUTRA38_DRBInfoList_Type v_NewDRBValues := {};</w:t>
            </w:r>
          </w:p>
          <w:p w14:paraId="44467C9E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v_ExistingDRBs := f_EUTRA38_MobileInfo_GetDRBInfoList();</w:t>
            </w:r>
          </w:p>
          <w:p w14:paraId="5F2788AC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B30F12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 Skipped code***************/</w:t>
            </w:r>
          </w:p>
          <w:p w14:paraId="1255DE30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f_EUTRA_Activate_SRB2_DRB_ReceiveRrcAndNasMsg(p_CellId,</w:t>
            </w:r>
          </w:p>
          <w:p w14:paraId="0339973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p_RRC_TI,</w:t>
            </w:r>
          </w:p>
          <w:p w14:paraId="536A6F78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p_NoOfAddDRBs_AM,</w:t>
            </w:r>
          </w:p>
          <w:p w14:paraId="354336AC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p_NoOfAddDRBs_UM);</w:t>
            </w:r>
          </w:p>
          <w:p w14:paraId="6E953A6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EF4E8C" w14:textId="63B5E36B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return v_ActDedicatedEPSBearerCxtReq;      </w:t>
            </w:r>
          </w:p>
          <w:p w14:paraId="10A540E1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B6C07F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06CF0F02" w14:textId="77777777" w:rsidR="00303144" w:rsidRDefault="00303144" w:rsidP="00303144"/>
    <w:p w14:paraId="054F07F0" w14:textId="43F02A80" w:rsidR="003103B5" w:rsidRDefault="003103B5" w:rsidP="00303144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</w:pPr>
    </w:p>
    <w:sectPr w:rsidR="003103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3CD11" w14:textId="77777777" w:rsidR="00F62183" w:rsidRDefault="00F62183">
      <w:r>
        <w:separator/>
      </w:r>
    </w:p>
  </w:endnote>
  <w:endnote w:type="continuationSeparator" w:id="0">
    <w:p w14:paraId="1A1F7330" w14:textId="77777777" w:rsidR="00F62183" w:rsidRDefault="00F6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C2B25" w14:textId="77777777" w:rsidR="00F62183" w:rsidRDefault="00F62183">
      <w:r>
        <w:separator/>
      </w:r>
    </w:p>
  </w:footnote>
  <w:footnote w:type="continuationSeparator" w:id="0">
    <w:p w14:paraId="331A151E" w14:textId="77777777" w:rsidR="00F62183" w:rsidRDefault="00F62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97464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12693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06443629">
    <w:abstractNumId w:val="0"/>
  </w:num>
  <w:num w:numId="4" w16cid:durableId="1028797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0E5B4E"/>
    <w:rsid w:val="00145D4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20CA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8</Pages>
  <Words>1513</Words>
  <Characters>14284</Characters>
  <Application>Microsoft Office Word</Application>
  <DocSecurity>0</DocSecurity>
  <Lines>119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26</cp:revision>
  <cp:lastPrinted>1900-01-01T00:00:00Z</cp:lastPrinted>
  <dcterms:created xsi:type="dcterms:W3CDTF">2022-01-24T16:23:00Z</dcterms:created>
  <dcterms:modified xsi:type="dcterms:W3CDTF">2022-04-27T14:03:00Z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