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D49F4E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822530">
          <w:rPr>
            <w:b/>
            <w:i/>
            <w:noProof/>
            <w:sz w:val="28"/>
          </w:rPr>
          <w:t>634</w:t>
        </w:r>
      </w:fldSimple>
    </w:p>
    <w:p w14:paraId="210A5493" w14:textId="77777777" w:rsidR="00745C21" w:rsidRDefault="003156FB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3156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A0FC5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</w:t>
            </w:r>
            <w:r w:rsidR="00280C49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F8CEC" w:rsidR="001E41F3" w:rsidRPr="00745C21" w:rsidRDefault="0082253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A747E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2253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94CF5" w:rsidR="001E41F3" w:rsidRDefault="00280C49" w:rsidP="00B7489A">
            <w:pPr>
              <w:pStyle w:val="CRCoverPage"/>
              <w:spacing w:after="0"/>
              <w:rPr>
                <w:noProof/>
              </w:rPr>
            </w:pPr>
            <w:r w:rsidRPr="00280C49">
              <w:t>Correction for NR5GC emergency call test case</w:t>
            </w:r>
            <w:r w:rsidR="009F45F0">
              <w:t xml:space="preserve"> </w:t>
            </w:r>
            <w:r w:rsidRPr="00280C49">
              <w:t>11.4.7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22354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</w:t>
            </w:r>
            <w:r w:rsidR="00280C4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3156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0EC42" w14:textId="77777777" w:rsidR="009F45F0" w:rsidRDefault="009F45F0" w:rsidP="009F4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currently configured guard timer of 600s can often be insufficient fore this test case to execute due to the repeated emergency call setup and release procedures </w:t>
            </w:r>
          </w:p>
          <w:p w14:paraId="708AA7DE" w14:textId="6ACA619A" w:rsidR="001E41F3" w:rsidRDefault="001E41F3" w:rsidP="009F45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0F4C80" w:rsidR="00CF1EF1" w:rsidRDefault="009F4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Increase guard timer to 900s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5DDE8" w:rsidR="001E41F3" w:rsidRDefault="000C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280C49">
              <w:rPr>
                <w:noProof/>
              </w:rPr>
              <w:t>these</w:t>
            </w:r>
            <w:r>
              <w:rPr>
                <w:noProof/>
              </w:rPr>
              <w:t xml:space="preserve"> test case</w:t>
            </w:r>
            <w:r w:rsidR="00280C49">
              <w:rPr>
                <w:noProof/>
              </w:rPr>
              <w:t xml:space="preserve"> due to guard timer expiry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139B6" w:rsidR="001E41F3" w:rsidRDefault="00280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11.4.7.NR5GC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3090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B15F83" w14:textId="12540D5F" w:rsidR="000C220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2205" w:rsidRPr="00C80E3C">
        <w:rPr>
          <w:rFonts w:cs="Arial"/>
          <w:iCs/>
        </w:rPr>
        <w:t>Table of Contents</w:t>
      </w:r>
      <w:r w:rsidR="000C2205">
        <w:tab/>
      </w:r>
      <w:r w:rsidR="000C2205">
        <w:fldChar w:fldCharType="begin"/>
      </w:r>
      <w:r w:rsidR="000C2205">
        <w:instrText xml:space="preserve"> PAGEREF _Toc95309041 \h </w:instrText>
      </w:r>
      <w:r w:rsidR="000C2205">
        <w:fldChar w:fldCharType="separate"/>
      </w:r>
      <w:r w:rsidR="000C2205">
        <w:t>2</w:t>
      </w:r>
      <w:r w:rsidR="000C2205">
        <w:fldChar w:fldCharType="end"/>
      </w:r>
    </w:p>
    <w:p w14:paraId="0AA9E57B" w14:textId="7D0FE503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_Toc95309042 \h </w:instrText>
      </w:r>
      <w:r>
        <w:fldChar w:fldCharType="separate"/>
      </w:r>
      <w:r>
        <w:t>3</w:t>
      </w:r>
      <w:r>
        <w:fldChar w:fldCharType="end"/>
      </w:r>
    </w:p>
    <w:p w14:paraId="32D55EB3" w14:textId="6F4BB801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_Toc95309043 \h </w:instrText>
      </w:r>
      <w:r>
        <w:fldChar w:fldCharType="separate"/>
      </w:r>
      <w:r>
        <w:t>3</w:t>
      </w:r>
      <w:r>
        <w:fldChar w:fldCharType="end"/>
      </w:r>
    </w:p>
    <w:p w14:paraId="3E9EC9A7" w14:textId="1B4C1F6F" w:rsidR="000C2205" w:rsidRDefault="000C22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80E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80E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_Toc95309044 \h </w:instrText>
      </w:r>
      <w:r>
        <w:fldChar w:fldCharType="separate"/>
      </w:r>
      <w:r>
        <w:t>3</w:t>
      </w:r>
      <w:r>
        <w:fldChar w:fldCharType="end"/>
      </w:r>
    </w:p>
    <w:p w14:paraId="325A0C2F" w14:textId="6CAAD03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530904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5309043"/>
      <w:r w:rsidRPr="00854C55">
        <w:rPr>
          <w:b/>
        </w:rPr>
        <w:t>Corrections required</w:t>
      </w:r>
      <w:bookmarkEnd w:id="4"/>
      <w:bookmarkEnd w:id="5"/>
      <w:bookmarkEnd w:id="6"/>
    </w:p>
    <w:p w14:paraId="2D9324D9" w14:textId="36FD8B2E" w:rsidR="00B7489A" w:rsidRPr="00B7489A" w:rsidRDefault="00007D89" w:rsidP="00B7489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95309044"/>
      <w:r>
        <w:rPr>
          <w:b/>
          <w:lang w:val="pt-BR"/>
        </w:rPr>
        <w:t>Change 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7489A" w14:paraId="6B4EB040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5B26" w14:textId="77777777" w:rsidR="00B7489A" w:rsidRDefault="00B7489A" w:rsidP="003E14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6AC3" w14:textId="402BD218" w:rsidR="00B7489A" w:rsidRPr="00B65B1E" w:rsidRDefault="00A22FB8" w:rsidP="003E144C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</w:rPr>
              <w:t>Test case TC_11_4_7_NR5GC()</w:t>
            </w:r>
          </w:p>
        </w:tc>
      </w:tr>
      <w:tr w:rsidR="00B7489A" w14:paraId="08A05A8B" w14:textId="77777777" w:rsidTr="003E14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84E8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8348" w14:textId="5B82C9F4" w:rsidR="00B7489A" w:rsidRPr="008D31B6" w:rsidRDefault="00A22FB8" w:rsidP="003E144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currently configured guard timer of 600s can often be insufficient fore this test case to execute due to the repeated emergency call setup and release procedures </w:t>
            </w:r>
          </w:p>
        </w:tc>
      </w:tr>
      <w:tr w:rsidR="00B7489A" w14:paraId="30127FF2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43DE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60F" w14:textId="56C848F8" w:rsidR="00494371" w:rsidRPr="0066224B" w:rsidRDefault="00A22FB8" w:rsidP="003E14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Increase guard timer to 900s</w:t>
            </w:r>
          </w:p>
        </w:tc>
      </w:tr>
      <w:tr w:rsidR="00B7489A" w14:paraId="7702FC2C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403A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DEB0" w14:textId="57CC7296" w:rsidR="00B7489A" w:rsidRDefault="00A22FB8" w:rsidP="003E144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NR5GC_Testsuite.ttcn</w:t>
            </w:r>
          </w:p>
        </w:tc>
      </w:tr>
      <w:tr w:rsidR="00B7489A" w14:paraId="6B9E82FC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161A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AF80" w14:textId="77777777" w:rsidR="00B7489A" w:rsidRDefault="00B7489A" w:rsidP="003E144C">
            <w:pPr>
              <w:rPr>
                <w:rFonts w:ascii="Arial" w:hAnsi="Arial"/>
                <w:lang w:eastAsia="zh-CN"/>
              </w:rPr>
            </w:pPr>
          </w:p>
        </w:tc>
      </w:tr>
    </w:tbl>
    <w:p w14:paraId="3B13F44F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07905C56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7489A" w14:paraId="193D7660" w14:textId="77777777" w:rsidTr="003E14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8D2B" w14:textId="423E3460" w:rsidR="00B7489A" w:rsidRDefault="00A22FB8" w:rsidP="003E14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Style w:val="HTMLCode"/>
              </w:rPr>
              <w:t>testcase TC_11_4_7_NR5GC() runs on MTC_NR5GC system SYSTEM_NR5GC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@purpose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Handling of Local and Extended emergency numbers / Mobility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NR5GC_PTC v_NR5GC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IMS_PTC v_IMS1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IMS_PTC v_IMS2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timer t_GuardTimer := int2float(</w:t>
            </w:r>
            <w:r w:rsidRPr="00A22FB8">
              <w:rPr>
                <w:rStyle w:val="HTMLCode"/>
                <w:highlight w:val="yellow"/>
              </w:rPr>
              <w:t>600</w:t>
            </w:r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v_NR5GC := NR5GC_PTC.create("NR5GC")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v_IMS1 := IMS_PTC.create("IMS1")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v_IMS2 := IMS_PTC.create("IMS2")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f_MTC_ConnectPTCs_NR5GC(system, v_NR5GC, v_IMS1, v_IMS2);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v_NR5GC.start(f_TC_11_4_7_NR5GC());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v_IMS1.start(f_TC_11_4_7_NR5GC_IMS1());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v_IMS2.start(f_TC_11_4_7_NR5GC_IMS2());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t_GuardTimer.start;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f_MTC_MainLoop_NR5GC(t_GuardTimer);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</w:tbl>
    <w:p w14:paraId="65F30CDA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3840E814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2D141BC9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777AC3A9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3BB11BD6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1485BAE2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7489A" w14:paraId="7D4DD905" w14:textId="77777777" w:rsidTr="003E14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C8C3" w14:textId="42C91FED" w:rsidR="00B7489A" w:rsidRPr="00571BB2" w:rsidRDefault="00A22FB8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</w:rPr>
              <w:t>testcase TC_11_4_7_NR5GC() runs on MTC_NR5GC system SYSTEM_NR5GC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@purpose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Handling of Local and Extended emergency numbers / Mobility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NR5GC_PTC v_NR5GC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IMS_PTC v_IMS1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lastRenderedPageBreak/>
              <w:t>var IMS_PTC v_IMS2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timer t_GuardTimer := int2float(</w:t>
            </w:r>
            <w:r w:rsidRPr="00A22FB8">
              <w:rPr>
                <w:rStyle w:val="HTMLCode"/>
                <w:highlight w:val="yellow"/>
              </w:rPr>
              <w:t>900</w:t>
            </w:r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v_NR5GC := NR5GC_PTC.create("NR5GC")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v_IMS1 := IMS_PTC.create("IMS1")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v_IMS2 := IMS_PTC.create("IMS2")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f_MTC_ConnectPTCs_NR5GC(system, v_NR5GC, v_IMS1, v_IMS2);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v_NR5GC.start(f_TC_11_4_7_NR5GC());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v_IMS1.start(f_TC_11_4_7_NR5GC_IMS1());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v_IMS2.start(f_TC_11_4_7_NR5GC_IMS2());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t_GuardTimer.start;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f_MTC_MainLoop_NR5GC(t_GuardTimer);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</w:tbl>
    <w:p w14:paraId="2E8BA282" w14:textId="77777777" w:rsidR="00B7489A" w:rsidRDefault="00B7489A" w:rsidP="00B7489A"/>
    <w:sectPr w:rsidR="00B748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EC3C1" w14:textId="77777777" w:rsidR="00080BD8" w:rsidRDefault="00080BD8">
      <w:r>
        <w:separator/>
      </w:r>
    </w:p>
  </w:endnote>
  <w:endnote w:type="continuationSeparator" w:id="0">
    <w:p w14:paraId="68540E41" w14:textId="77777777" w:rsidR="00080BD8" w:rsidRDefault="00080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46EDA" w14:textId="77777777" w:rsidR="00080BD8" w:rsidRDefault="00080BD8">
      <w:r>
        <w:separator/>
      </w:r>
    </w:p>
  </w:footnote>
  <w:footnote w:type="continuationSeparator" w:id="0">
    <w:p w14:paraId="131E85DC" w14:textId="77777777" w:rsidR="00080BD8" w:rsidRDefault="00080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075714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98971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0597028">
    <w:abstractNumId w:val="0"/>
  </w:num>
  <w:num w:numId="4" w16cid:durableId="1103649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80BD8"/>
    <w:rsid w:val="000A6394"/>
    <w:rsid w:val="000B7FED"/>
    <w:rsid w:val="000C038A"/>
    <w:rsid w:val="000C220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56FB"/>
    <w:rsid w:val="003609EF"/>
    <w:rsid w:val="0036231A"/>
    <w:rsid w:val="00374DD4"/>
    <w:rsid w:val="003C15E3"/>
    <w:rsid w:val="003E1A36"/>
    <w:rsid w:val="00410371"/>
    <w:rsid w:val="004242F1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2530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C5026"/>
    <w:rsid w:val="00CC68D0"/>
    <w:rsid w:val="00CF1EF1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4</Pages>
  <Words>629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16</cp:revision>
  <cp:lastPrinted>1900-01-01T00:00:00Z</cp:lastPrinted>
  <dcterms:created xsi:type="dcterms:W3CDTF">2022-01-24T16:23:00Z</dcterms:created>
  <dcterms:modified xsi:type="dcterms:W3CDTF">2022-04-27T12:43:00Z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