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06C7CA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A0788">
        <w:fldChar w:fldCharType="begin"/>
      </w:r>
      <w:r w:rsidR="003A0788">
        <w:instrText xml:space="preserve"> DOCPROPERTY  Tdoc#  \* MERGEFORMAT </w:instrText>
      </w:r>
      <w:r w:rsidR="003A0788">
        <w:fldChar w:fldCharType="separate"/>
      </w:r>
      <w:r w:rsidR="00A1055C">
        <w:rPr>
          <w:b/>
          <w:i/>
          <w:noProof/>
          <w:sz w:val="28"/>
        </w:rPr>
        <w:t>R5s2</w:t>
      </w:r>
      <w:r w:rsidR="009943F9">
        <w:rPr>
          <w:b/>
          <w:i/>
          <w:noProof/>
          <w:sz w:val="28"/>
        </w:rPr>
        <w:t>2</w:t>
      </w:r>
      <w:r w:rsidR="00F455EE">
        <w:rPr>
          <w:b/>
          <w:i/>
          <w:noProof/>
          <w:sz w:val="28"/>
        </w:rPr>
        <w:t>0</w:t>
      </w:r>
      <w:r w:rsidR="003A0788">
        <w:rPr>
          <w:b/>
          <w:i/>
          <w:noProof/>
          <w:sz w:val="28"/>
        </w:rPr>
        <w:t>630</w:t>
      </w:r>
      <w:r w:rsidR="003A0788">
        <w:rPr>
          <w:b/>
          <w:i/>
          <w:noProof/>
          <w:sz w:val="28"/>
        </w:rPr>
        <w:fldChar w:fldCharType="end"/>
      </w:r>
    </w:p>
    <w:p w14:paraId="5D6FC58C" w14:textId="1E5CEA7A" w:rsidR="001A09A3" w:rsidRDefault="003A0788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6E25BE45" w:rsidR="001E41F3" w:rsidRPr="00410371" w:rsidRDefault="00F455EE" w:rsidP="00F455E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C3A4BAB" w:rsidR="001E41F3" w:rsidRPr="00410371" w:rsidRDefault="00F455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15ECC">
              <w:rPr>
                <w:b/>
                <w:noProof/>
                <w:sz w:val="28"/>
              </w:rPr>
              <w:t>346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579A1395" w:rsidR="001E41F3" w:rsidRPr="00A1055C" w:rsidRDefault="003A078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6DAA66A" w:rsidR="001E41F3" w:rsidRPr="00410371" w:rsidRDefault="003A07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55EE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2</w:t>
            </w:r>
            <w:r w:rsidR="00F455E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B4F9B8A" w:rsidR="001E41F3" w:rsidRDefault="00C15ECC" w:rsidP="00F455EE">
            <w:pPr>
              <w:pStyle w:val="CRCoverPage"/>
              <w:spacing w:after="0"/>
              <w:rPr>
                <w:noProof/>
              </w:rPr>
            </w:pPr>
            <w:r w:rsidRPr="00C15ECC">
              <w:t>NR5GC FR1 : Addition of 5GMM Rel-16 test case 9.1.9.5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444B6A1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Keysight Technologies</w:t>
            </w:r>
            <w:r w:rsidR="00CC52FD">
              <w:rPr>
                <w:noProof/>
              </w:rPr>
              <w:t>, Anritsu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CF3EC9A" w:rsidR="001E41F3" w:rsidRDefault="00C15ECC" w:rsidP="00F455EE">
            <w:pPr>
              <w:pStyle w:val="CRCoverPage"/>
              <w:spacing w:after="0"/>
              <w:rPr>
                <w:noProof/>
              </w:rPr>
            </w:pPr>
            <w:r w:rsidRPr="00C15ECC">
              <w:rPr>
                <w:noProof/>
              </w:rPr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B5A14D9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C15EC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15EC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C15ECC">
              <w:rPr>
                <w:noProof/>
              </w:rPr>
              <w:t>20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0187FEDC" w:rsidR="001E41F3" w:rsidRDefault="00F455EE" w:rsidP="00F455E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F06551F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5F6AB" w14:textId="397AF92D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 w:rsidRPr="00F455EE">
              <w:t xml:space="preserve">Rel-16 </w:t>
            </w:r>
            <w:r w:rsidR="00C15ECC">
              <w:t>RACS</w:t>
            </w:r>
            <w:r w:rsidRPr="00F455EE">
              <w:t xml:space="preserve"> test case </w:t>
            </w:r>
            <w:r w:rsidR="00C15ECC">
              <w:t xml:space="preserve">9.1.9.5 </w:t>
            </w:r>
            <w:r>
              <w:rPr>
                <w:noProof/>
              </w:rPr>
              <w:t>to  the 5G/NR5GC ATS for FR1 path.</w:t>
            </w:r>
          </w:p>
          <w:p w14:paraId="5CC9551D" w14:textId="60EDC2C2" w:rsidR="001E41F3" w:rsidRDefault="001E41F3" w:rsidP="00F455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ABF17" w14:textId="479086FF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Pr="00F455EE">
              <w:t xml:space="preserve">Rel-16 </w:t>
            </w:r>
            <w:r w:rsidR="00C15ECC">
              <w:t>RACS</w:t>
            </w:r>
            <w:r w:rsidRPr="00F455EE">
              <w:t xml:space="preserve"> test case </w:t>
            </w:r>
            <w:r w:rsidR="00C15ECC">
              <w:t>9.1.9.5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171AD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C55827E" w:rsidR="001E41F3" w:rsidRDefault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79F5FC0" w:rsidR="001E41F3" w:rsidRDefault="00C15ECC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9.1.9.5</w:t>
            </w:r>
            <w:r w:rsidR="00F455EE"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25E4AE7" w:rsidR="001E41F3" w:rsidRDefault="00F45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96F69A7" w:rsidR="001E41F3" w:rsidRDefault="00BE7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</w:t>
            </w:r>
            <w:r w:rsidR="00C15ECC">
              <w:rPr>
                <w:noProof/>
              </w:rPr>
              <w:t>508</w:t>
            </w:r>
            <w:r>
              <w:rPr>
                <w:noProof/>
              </w:rPr>
              <w:t>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30421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26190AC" w14:textId="7E8568DF" w:rsidR="00BE7154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7154" w:rsidRPr="002A7AA5">
        <w:rPr>
          <w:rFonts w:cs="Arial"/>
          <w:iCs/>
        </w:rPr>
        <w:t>Table of Contents</w:t>
      </w:r>
      <w:r w:rsidR="00BE7154">
        <w:tab/>
      </w:r>
      <w:r w:rsidR="00BE7154">
        <w:fldChar w:fldCharType="begin"/>
      </w:r>
      <w:r w:rsidR="00BE7154">
        <w:instrText xml:space="preserve"> PAGEREF _Toc90304215 \h </w:instrText>
      </w:r>
      <w:r w:rsidR="00BE7154">
        <w:fldChar w:fldCharType="separate"/>
      </w:r>
      <w:r w:rsidR="00BE7154">
        <w:t>2</w:t>
      </w:r>
      <w:r w:rsidR="00BE7154">
        <w:fldChar w:fldCharType="end"/>
      </w:r>
    </w:p>
    <w:p w14:paraId="33F7E2C3" w14:textId="22C31A58" w:rsidR="00BE7154" w:rsidRDefault="00BE7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A7AA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A7AA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_Toc90304216 \h </w:instrText>
      </w:r>
      <w:r>
        <w:fldChar w:fldCharType="separate"/>
      </w:r>
      <w:r>
        <w:t>3</w:t>
      </w:r>
      <w:r>
        <w:fldChar w:fldCharType="end"/>
      </w:r>
    </w:p>
    <w:p w14:paraId="47C3293B" w14:textId="2C1BAF1B" w:rsidR="00BE7154" w:rsidRDefault="00BE715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A7AA5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_Toc90304217 \h </w:instrText>
      </w:r>
      <w:r>
        <w:fldChar w:fldCharType="separate"/>
      </w:r>
      <w:r>
        <w:t>3</w:t>
      </w:r>
      <w:r>
        <w:fldChar w:fldCharType="end"/>
      </w:r>
    </w:p>
    <w:p w14:paraId="2511A6D5" w14:textId="029158C1" w:rsidR="00BE7154" w:rsidRDefault="00BE7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A7AA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A7AA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_Toc90304218 \h </w:instrText>
      </w:r>
      <w:r>
        <w:fldChar w:fldCharType="separate"/>
      </w:r>
      <w:r>
        <w:t>3</w:t>
      </w:r>
      <w:r>
        <w:fldChar w:fldCharType="end"/>
      </w:r>
    </w:p>
    <w:p w14:paraId="313A1086" w14:textId="12AD291F" w:rsidR="00BE7154" w:rsidRDefault="00BE715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_Toc90304219 \h </w:instrText>
      </w:r>
      <w:r>
        <w:fldChar w:fldCharType="separate"/>
      </w:r>
      <w:r>
        <w:t>3</w:t>
      </w:r>
      <w:r>
        <w:fldChar w:fldCharType="end"/>
      </w:r>
    </w:p>
    <w:p w14:paraId="1B98A1AD" w14:textId="19990CE7" w:rsidR="00BE7154" w:rsidRDefault="00BE715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  <w:color w:val="000000"/>
          <w:lang w:eastAsia="en-GB"/>
        </w:rPr>
        <w:t>cr_MeasResultListNR_1Entry</w:t>
      </w:r>
      <w:r>
        <w:tab/>
      </w:r>
      <w:r>
        <w:fldChar w:fldCharType="begin"/>
      </w:r>
      <w:r>
        <w:instrText xml:space="preserve"> PAGEREF _Toc90304220 \h </w:instrText>
      </w:r>
      <w:r>
        <w:fldChar w:fldCharType="separate"/>
      </w:r>
      <w:r>
        <w:t>4</w:t>
      </w:r>
      <w:r>
        <w:fldChar w:fldCharType="end"/>
      </w:r>
    </w:p>
    <w:p w14:paraId="497F17C7" w14:textId="4B60D142" w:rsidR="00BE7154" w:rsidRDefault="00BE7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A7AA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A7AA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_Toc90304221 \h </w:instrText>
      </w:r>
      <w:r>
        <w:fldChar w:fldCharType="separate"/>
      </w:r>
      <w:r>
        <w:t>5</w:t>
      </w:r>
      <w:r>
        <w:fldChar w:fldCharType="end"/>
      </w:r>
    </w:p>
    <w:p w14:paraId="2BC01465" w14:textId="4263DE53" w:rsidR="00BE7154" w:rsidRDefault="00BE7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A7AA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A7AA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_Toc90304222 \h </w:instrText>
      </w:r>
      <w:r>
        <w:fldChar w:fldCharType="separate"/>
      </w:r>
      <w:r>
        <w:t>5</w:t>
      </w:r>
      <w:r>
        <w:fldChar w:fldCharType="end"/>
      </w:r>
    </w:p>
    <w:p w14:paraId="02DB3E23" w14:textId="427FBDDC" w:rsidR="00BE7154" w:rsidRDefault="00BE715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</w:rPr>
        <w:t>Qualcomm SM 8450, SDX65</w:t>
      </w:r>
      <w:r>
        <w:tab/>
      </w:r>
      <w:r>
        <w:fldChar w:fldCharType="begin"/>
      </w:r>
      <w:r>
        <w:instrText xml:space="preserve"> PAGEREF _Toc90304223 \h </w:instrText>
      </w:r>
      <w:r>
        <w:fldChar w:fldCharType="separate"/>
      </w:r>
      <w:r>
        <w:t>5</w:t>
      </w:r>
      <w:r>
        <w:fldChar w:fldCharType="end"/>
      </w:r>
    </w:p>
    <w:p w14:paraId="2FEB7738" w14:textId="19C788BF" w:rsidR="00BE7154" w:rsidRDefault="00BE715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_Toc90304224 \h </w:instrText>
      </w:r>
      <w:r>
        <w:fldChar w:fldCharType="separate"/>
      </w:r>
      <w:r>
        <w:t>5</w:t>
      </w:r>
      <w:r>
        <w:fldChar w:fldCharType="end"/>
      </w:r>
    </w:p>
    <w:p w14:paraId="77496327" w14:textId="2709412D" w:rsidR="00BE7154" w:rsidRDefault="00BE7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A7AA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A7AA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_Toc90304225 \h </w:instrText>
      </w:r>
      <w:r>
        <w:fldChar w:fldCharType="separate"/>
      </w:r>
      <w:r>
        <w:t>6</w:t>
      </w:r>
      <w:r>
        <w:fldChar w:fldCharType="end"/>
      </w:r>
    </w:p>
    <w:p w14:paraId="2E4D4796" w14:textId="556DCEC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304216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1C6E7211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</w:t>
      </w:r>
      <w:r w:rsidRPr="00C549CB">
        <w:rPr>
          <w:rFonts w:cs="Arial"/>
        </w:rPr>
        <w:t xml:space="preserve">document lists all the essential changes needed to correct problems in the TTCN implementation of test case </w:t>
      </w:r>
      <w:r w:rsidR="0026231C">
        <w:rPr>
          <w:rFonts w:cs="Arial"/>
        </w:rPr>
        <w:t>9.1.9.5</w:t>
      </w:r>
      <w:r w:rsidRPr="00C549CB">
        <w:rPr>
          <w:rFonts w:cs="Arial"/>
        </w:rPr>
        <w:t xml:space="preserve"> which is part of the </w:t>
      </w:r>
      <w:r w:rsidR="00F455EE" w:rsidRPr="00C549CB">
        <w:rPr>
          <w:rFonts w:cs="Arial"/>
        </w:rPr>
        <w:t>5G NR5GC</w:t>
      </w:r>
      <w:r w:rsidRPr="00C549CB">
        <w:rPr>
          <w:rFonts w:cs="Arial"/>
        </w:rPr>
        <w:t xml:space="preserve"> test suite. </w:t>
      </w:r>
    </w:p>
    <w:p w14:paraId="79DFA1B9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C549CB">
        <w:rPr>
          <w:rFonts w:cs="Arial"/>
        </w:rPr>
        <w:t>With these changes applied the test case can be demonstrated to run with one or more UEs (see section 4). E</w:t>
      </w:r>
      <w:r w:rsidRPr="00C549CB">
        <w:rPr>
          <w:rFonts w:cs="Arial"/>
          <w:lang w:eastAsia="ja-JP"/>
        </w:rPr>
        <w:t xml:space="preserve">xecution log files are provided as evidence. </w:t>
      </w:r>
    </w:p>
    <w:p w14:paraId="134C2089" w14:textId="72351B1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color w:val="auto"/>
          <w:lang w:eastAsia="ja-JP"/>
        </w:rPr>
      </w:pPr>
      <w:r w:rsidRPr="00C549CB">
        <w:rPr>
          <w:rFonts w:cs="Arial"/>
          <w:sz w:val="24"/>
          <w:lang w:eastAsia="ja-JP"/>
        </w:rPr>
        <w:t>Contact:</w:t>
      </w:r>
      <w:r w:rsidRPr="00C549CB">
        <w:rPr>
          <w:rFonts w:cs="Arial"/>
          <w:sz w:val="24"/>
          <w:lang w:eastAsia="ja-JP"/>
        </w:rPr>
        <w:tab/>
      </w:r>
      <w:r w:rsidR="00F455EE" w:rsidRPr="00C549CB">
        <w:rPr>
          <w:rFonts w:cs="Arial"/>
          <w:sz w:val="24"/>
          <w:lang w:eastAsia="ja-JP"/>
        </w:rPr>
        <w:t>Shaun Harry</w:t>
      </w:r>
      <w:r w:rsidRPr="00C549CB">
        <w:rPr>
          <w:rFonts w:cs="Arial"/>
          <w:sz w:val="24"/>
          <w:lang w:eastAsia="ja-JP"/>
        </w:rPr>
        <w:br/>
      </w:r>
      <w:r w:rsidRPr="00C549CB">
        <w:rPr>
          <w:rFonts w:cs="Arial"/>
          <w:lang w:eastAsia="ja-JP"/>
        </w:rPr>
        <w:tab/>
      </w:r>
      <w:hyperlink r:id="rId13" w:history="1">
        <w:r w:rsidR="00F455EE" w:rsidRPr="00C549CB">
          <w:rPr>
            <w:rStyle w:val="Hyperlink"/>
            <w:rFonts w:cs="Arial"/>
            <w:color w:val="auto"/>
            <w:lang w:eastAsia="ja-JP"/>
          </w:rPr>
          <w:t>shaun.harry@keysight.com</w:t>
        </w:r>
      </w:hyperlink>
    </w:p>
    <w:p w14:paraId="26415C8C" w14:textId="77777777" w:rsidR="00C15ECC" w:rsidRDefault="00C15ECC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Style w:val="Hyperlink"/>
          <w:rFonts w:cs="Arial"/>
          <w:color w:val="auto"/>
          <w:u w:val="none"/>
          <w:lang w:eastAsia="ja-JP"/>
        </w:rPr>
      </w:pPr>
      <w:r>
        <w:rPr>
          <w:rStyle w:val="Hyperlink"/>
          <w:rFonts w:cs="Arial"/>
          <w:color w:val="auto"/>
          <w:u w:val="none"/>
          <w:lang w:eastAsia="ja-JP"/>
        </w:rPr>
        <w:tab/>
        <w:t>Narendra Kalahasti</w:t>
      </w:r>
    </w:p>
    <w:p w14:paraId="177F239E" w14:textId="540A8C95" w:rsidR="00C549CB" w:rsidRPr="00C549CB" w:rsidRDefault="00C15ECC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>
        <w:rPr>
          <w:rStyle w:val="Hyperlink"/>
          <w:rFonts w:cs="Arial"/>
          <w:color w:val="auto"/>
          <w:u w:val="none"/>
          <w:lang w:eastAsia="ja-JP"/>
        </w:rPr>
        <w:tab/>
        <w:t>Narendra.kalahasti@anritsu.com</w:t>
      </w:r>
      <w:r w:rsidR="00F455EE" w:rsidRPr="00C549CB">
        <w:rPr>
          <w:rFonts w:cs="Arial"/>
          <w:lang w:eastAsia="ja-JP"/>
        </w:rPr>
        <w:t xml:space="preserve">                                        </w:t>
      </w:r>
    </w:p>
    <w:p w14:paraId="6A88D1A7" w14:textId="34C3AC4D" w:rsidR="003A22C0" w:rsidRPr="00C549C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bookmarkStart w:id="4" w:name="_Toc90304217"/>
      <w:r w:rsidRPr="00C549CB">
        <w:t>Verification Test Summary</w:t>
      </w:r>
      <w:bookmarkEnd w:id="4"/>
    </w:p>
    <w:p w14:paraId="1DDFE21D" w14:textId="2E18109B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 xml:space="preserve">Test Case: </w:t>
      </w:r>
      <w:r w:rsidRPr="00C549CB">
        <w:rPr>
          <w:rFonts w:cs="Arial"/>
          <w:lang w:eastAsia="ja-JP"/>
        </w:rPr>
        <w:tab/>
      </w:r>
      <w:r w:rsidR="00C15ECC">
        <w:rPr>
          <w:rFonts w:cs="Arial"/>
          <w:lang w:eastAsia="ja-JP"/>
        </w:rPr>
        <w:t>9.1.9.5.</w:t>
      </w:r>
      <w:r w:rsidR="00C549CB" w:rsidRPr="00C549CB">
        <w:rPr>
          <w:rFonts w:cs="Arial"/>
          <w:lang w:eastAsia="ja-JP"/>
        </w:rPr>
        <w:t>NR5GC</w:t>
      </w:r>
    </w:p>
    <w:p w14:paraId="30F24256" w14:textId="7C355D19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ATS Version: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iwd-TTCN3-B2020-09_D12wk49</w:t>
      </w:r>
    </w:p>
    <w:p w14:paraId="58E7A1E0" w14:textId="2FC85C5B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System Simulator used: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Keysight S8704A Protocol Conformance Toolse</w:t>
      </w:r>
      <w:r w:rsidR="00D838CC">
        <w:rPr>
          <w:rFonts w:cs="Arial"/>
          <w:lang w:eastAsia="ja-JP"/>
        </w:rPr>
        <w:t>t</w:t>
      </w:r>
      <w:r w:rsidR="00C15ECC">
        <w:rPr>
          <w:rFonts w:cs="Arial"/>
          <w:lang w:eastAsia="ja-JP"/>
        </w:rPr>
        <w:t xml:space="preserve">, </w:t>
      </w:r>
      <w:r w:rsidR="00C15ECC" w:rsidRPr="00C15ECC">
        <w:rPr>
          <w:rFonts w:cs="Arial"/>
          <w:lang w:eastAsia="ja-JP"/>
        </w:rPr>
        <w:t>Anritsu Protocol Conformance Test System ME7834NR</w:t>
      </w:r>
    </w:p>
    <w:p w14:paraId="4939F6E6" w14:textId="3F2DE4C6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UE used:</w:t>
      </w:r>
      <w:r w:rsidRPr="00C549CB">
        <w:rPr>
          <w:rFonts w:cs="Arial"/>
          <w:lang w:eastAsia="ja-JP"/>
        </w:rPr>
        <w:tab/>
      </w:r>
      <w:r w:rsidR="00C15ECC" w:rsidRPr="00C15ECC">
        <w:rPr>
          <w:rFonts w:cs="Arial"/>
          <w:lang w:eastAsia="ja-JP"/>
        </w:rPr>
        <w:t>Samsung SM-G996B</w:t>
      </w:r>
    </w:p>
    <w:p w14:paraId="4FC1BE4E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C549CB">
        <w:rPr>
          <w:rFonts w:cs="Arial"/>
          <w:lang w:eastAsia="ja-JP"/>
        </w:rPr>
        <w:t>Verification Status:</w:t>
      </w:r>
      <w:r w:rsidRPr="00C549CB">
        <w:rPr>
          <w:rFonts w:cs="Arial"/>
          <w:lang w:eastAsia="ja-JP"/>
        </w:rPr>
        <w:tab/>
        <w:t>PASS</w:t>
      </w:r>
    </w:p>
    <w:p w14:paraId="56AE8DA0" w14:textId="77777777" w:rsidR="003A22C0" w:rsidRDefault="003A22C0" w:rsidP="003A22C0"/>
    <w:p w14:paraId="017C246C" w14:textId="19571B26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0304218"/>
      <w:r w:rsidRPr="00854C55">
        <w:rPr>
          <w:b/>
        </w:rPr>
        <w:t>Corrections required</w:t>
      </w:r>
      <w:bookmarkEnd w:id="5"/>
      <w:bookmarkEnd w:id="6"/>
      <w:bookmarkEnd w:id="7"/>
    </w:p>
    <w:p w14:paraId="705D944A" w14:textId="77777777" w:rsidR="00B61148" w:rsidRDefault="00B61148" w:rsidP="00B61148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rFonts w:eastAsiaTheme="minorEastAsia"/>
          <w:b/>
          <w:lang w:val="pt-BR"/>
        </w:rPr>
      </w:pPr>
      <w:bookmarkStart w:id="8" w:name="_Toc92959942"/>
      <w:r>
        <w:rPr>
          <w:rFonts w:eastAsiaTheme="minorEastAsia"/>
          <w:b/>
          <w:lang w:val="pt-BR"/>
        </w:rPr>
        <w:t>Change 1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61148" w14:paraId="1D0D7BE3" w14:textId="77777777" w:rsidTr="00002BD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C74E" w14:textId="77777777" w:rsidR="00B61148" w:rsidRDefault="00B61148" w:rsidP="00002BD9">
            <w:pPr>
              <w:spacing w:before="40" w:after="40"/>
              <w:rPr>
                <w:rFonts w:ascii="Arial" w:eastAsiaTheme="minorEastAsia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CEE2" w14:textId="77777777" w:rsidR="00B61148" w:rsidRDefault="00B61148" w:rsidP="00002BD9">
            <w:pPr>
              <w:rPr>
                <w:lang w:eastAsia="en-GB"/>
              </w:rPr>
            </w:pPr>
            <w:r>
              <w:rPr>
                <w:lang w:eastAsia="en-GB"/>
              </w:rPr>
              <w:t>f_Get_NG_RegistrationAcceptMsg()</w:t>
            </w:r>
          </w:p>
        </w:tc>
      </w:tr>
      <w:tr w:rsidR="00B61148" w14:paraId="46C43B5C" w14:textId="77777777" w:rsidTr="00002B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6764" w14:textId="77777777" w:rsidR="00B61148" w:rsidRDefault="00B61148" w:rsidP="00002BD9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3C72" w14:textId="77777777" w:rsidR="00B61148" w:rsidRDefault="00B61148" w:rsidP="00002BD9">
            <w:pPr>
              <w:rPr>
                <w:lang w:eastAsia="en-GB"/>
              </w:rPr>
            </w:pPr>
            <w:r>
              <w:rPr>
                <w:lang w:eastAsia="en-GB"/>
              </w:rPr>
              <w:t>Following the deletion of NW-assigned UE Radio Capability IDs at step 10, the UE should not include any network-assigned UE radio capability ID in the subsequent REGISTRATION REQUEST at step 12, but it may include any configured manufacturer-assigned UE Radio Capability ID.</w:t>
            </w:r>
          </w:p>
          <w:p w14:paraId="2D20C871" w14:textId="77777777" w:rsidR="00B61148" w:rsidRDefault="00B61148" w:rsidP="00002BD9">
            <w:pPr>
              <w:rPr>
                <w:lang w:eastAsia="en-GB"/>
              </w:rPr>
            </w:pPr>
            <w:r>
              <w:rPr>
                <w:lang w:eastAsia="en-GB"/>
              </w:rPr>
              <w:t>The current implementation of f_Get_NG_RegistrationAcceptMsg() (in accordance with 38.508-1 table 4.7.1-7), will include any UE radio access capability ID from the REGISTRATION REQUEST in the REGISTRATION ACCEPT, if pc_5GS_RACS is set and no specific UE radio cap ID is being provided for the message.So if the UE is including manufacturer-assigned UE radio access capility ID in REGISTRATION REQUEST, the REGISTRATION ACCEPT will also include a manufacturer-assigned UE radio access capability ID, which will not be expected by the UE and can cause undefined behaviour.</w:t>
            </w:r>
          </w:p>
          <w:p w14:paraId="5DB66799" w14:textId="77777777" w:rsidR="00B61148" w:rsidRDefault="00B61148" w:rsidP="00002BD9">
            <w:pPr>
              <w:rPr>
                <w:lang w:eastAsia="en-GB"/>
              </w:rPr>
            </w:pPr>
          </w:p>
          <w:p w14:paraId="39B13C89" w14:textId="77777777" w:rsidR="00B61148" w:rsidRDefault="00B61148" w:rsidP="00002BD9">
            <w:pPr>
              <w:pStyle w:val="B2"/>
              <w:ind w:left="0" w:firstLine="0"/>
              <w:rPr>
                <w:lang w:eastAsia="en-GB"/>
              </w:rPr>
            </w:pPr>
            <w:r>
              <w:rPr>
                <w:lang w:eastAsia="en-GB"/>
              </w:rPr>
              <w:t>From 24.501 4.16:</w:t>
            </w:r>
          </w:p>
          <w:p w14:paraId="5F6C3972" w14:textId="77777777" w:rsidR="00B61148" w:rsidRDefault="00B61148" w:rsidP="00002BD9">
            <w:pPr>
              <w:pStyle w:val="xxxxb1"/>
              <w:spacing w:after="180"/>
              <w:ind w:left="568" w:hanging="284"/>
              <w:rPr>
                <w:lang w:val="en-GB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 xml:space="preserve">f)   upon receiving a UE radio capability ID deletion indication IE set to "delete network-assigned UE radio capability IDs" in the REGISTRATION ACCEPT message or the CONFIGURATION UPDATE COMMAND message, </w:t>
            </w:r>
            <w:bookmarkStart w:id="9" w:name="x_x_x_x__Hlk16416822"/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 xml:space="preserve">the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 w:eastAsia="en-GB"/>
              </w:rPr>
              <w:t xml:space="preserve">UE shall delete all network-assigned UE radio capability IDs stored at the UE for the serving network, initiate a registration procedure </w:t>
            </w:r>
            <w:bookmarkEnd w:id="9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 w:eastAsia="en-GB"/>
              </w:rPr>
              <w:t>for mobility and periodic registration update and include an applicable manufacturer-assigned UE radio capability ID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 xml:space="preserve"> for the current UE radio configuration, if available at the UE, in the UE radio capability ID IE of the REGISTRATION REQUEST message; and</w:t>
            </w:r>
          </w:p>
          <w:p w14:paraId="55E4B6E9" w14:textId="77777777" w:rsidR="00B61148" w:rsidRDefault="00B61148" w:rsidP="00002BD9">
            <w:pPr>
              <w:pStyle w:val="B2"/>
              <w:ind w:left="0" w:firstLine="0"/>
              <w:rPr>
                <w:lang w:eastAsia="en-GB"/>
              </w:rPr>
            </w:pPr>
          </w:p>
          <w:p w14:paraId="4249E315" w14:textId="77777777" w:rsidR="00B61148" w:rsidRDefault="00B61148" w:rsidP="00002BD9">
            <w:pPr>
              <w:pStyle w:val="xxxxmsonormal"/>
              <w:rPr>
                <w:lang w:val="en-GB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lastRenderedPageBreak/>
              <w:t xml:space="preserve">a)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 w:eastAsia="en-GB"/>
              </w:rPr>
              <w:t>the network may assign a network-assigned UE radio capability ID to a UE which supports RACS by including a UE radio capability ID IE in the REGISTRATION ACCEPT message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 xml:space="preserve"> or in the CONFIGURATION UPDATE COMMAND message;</w:t>
            </w:r>
          </w:p>
          <w:p w14:paraId="27997FB0" w14:textId="77777777" w:rsidR="00B61148" w:rsidRDefault="00B61148" w:rsidP="00002BD9">
            <w:pPr>
              <w:rPr>
                <w:lang w:eastAsia="en-GB"/>
              </w:rPr>
            </w:pPr>
          </w:p>
        </w:tc>
      </w:tr>
      <w:tr w:rsidR="00B61148" w14:paraId="77A7D6DA" w14:textId="77777777" w:rsidTr="00002B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09A4" w14:textId="77777777" w:rsidR="00B61148" w:rsidRDefault="00B61148" w:rsidP="00002BD9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D4E2" w14:textId="46AB01AA" w:rsidR="00B61148" w:rsidRDefault="00B61148" w:rsidP="00002BD9">
            <w:pPr>
              <w:pStyle w:val="CRCoverPage"/>
              <w:spacing w:after="0"/>
              <w:rPr>
                <w:rFonts w:ascii="Times New Roman" w:hAnsi="Times New Roman"/>
                <w:lang w:eastAsia="en-GB"/>
              </w:rPr>
            </w:pPr>
            <w:r>
              <w:rPr>
                <w:rFonts w:ascii="Times New Roman" w:hAnsi="Times New Roman"/>
                <w:lang w:eastAsia="en-GB"/>
              </w:rPr>
              <w:t>TTCN check in f_Get_NG_RegistrationAcceptMsg is modified to check the first digit (TF Field) of UE radio capability id if present, so that if the UE is using manufacturer-assigned radio cap ID this is not included in the REGISTRATION ACCEPT message.</w:t>
            </w:r>
          </w:p>
          <w:p w14:paraId="2D8FC921" w14:textId="77777777" w:rsidR="00B61148" w:rsidRDefault="00B61148" w:rsidP="00002BD9">
            <w:pPr>
              <w:pStyle w:val="CRCoverPage"/>
              <w:spacing w:after="0"/>
              <w:rPr>
                <w:rFonts w:ascii="Times New Roman" w:hAnsi="Times New Roman"/>
                <w:lang w:eastAsia="en-GB"/>
              </w:rPr>
            </w:pPr>
          </w:p>
          <w:p w14:paraId="0023C777" w14:textId="296BBA7D" w:rsidR="00B61148" w:rsidRPr="00547297" w:rsidRDefault="00B61148" w:rsidP="00002BD9">
            <w:pPr>
              <w:pStyle w:val="CRCoverPage"/>
              <w:spacing w:after="0"/>
              <w:rPr>
                <w:rFonts w:ascii="Times New Roman" w:hAnsi="Times New Roman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lang w:eastAsia="en-GB"/>
              </w:rPr>
              <w:t>Note</w:t>
            </w:r>
            <w:r>
              <w:rPr>
                <w:rFonts w:ascii="Times New Roman" w:hAnsi="Times New Roman"/>
                <w:lang w:eastAsia="en-GB"/>
              </w:rPr>
              <w:t xml:space="preserve"> : An associated prose CR on 38.508-1 will be raised at RAN5#94. </w:t>
            </w:r>
          </w:p>
        </w:tc>
      </w:tr>
      <w:tr w:rsidR="00B61148" w14:paraId="50B5D5E5" w14:textId="77777777" w:rsidTr="00002B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52FE" w14:textId="77777777" w:rsidR="00B61148" w:rsidRDefault="00B61148" w:rsidP="00002BD9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D4C8" w14:textId="77777777" w:rsidR="00B61148" w:rsidRDefault="00B61148" w:rsidP="00002BD9">
            <w:pPr>
              <w:spacing w:after="0"/>
              <w:rPr>
                <w:lang w:eastAsia="en-GB"/>
              </w:rPr>
            </w:pPr>
            <w:bookmarkStart w:id="10" w:name="OLE_LINK2"/>
            <w:r>
              <w:rPr>
                <w:lang w:eastAsia="en-GB"/>
              </w:rPr>
              <w:t>NG_NASTemplateFunctions.ttcn</w:t>
            </w:r>
            <w:bookmarkEnd w:id="10"/>
          </w:p>
        </w:tc>
      </w:tr>
      <w:tr w:rsidR="00B61148" w14:paraId="1D982289" w14:textId="77777777" w:rsidTr="00002B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98D7" w14:textId="77777777" w:rsidR="00B61148" w:rsidRDefault="00B61148" w:rsidP="00002BD9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6A78" w14:textId="77777777" w:rsidR="00B61148" w:rsidRDefault="00B61148" w:rsidP="00002BD9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7071AA4C" w14:textId="77777777" w:rsidR="00B61148" w:rsidRDefault="00B61148" w:rsidP="00B61148">
      <w:pPr>
        <w:rPr>
          <w:lang w:val="pt-BR"/>
        </w:rPr>
      </w:pPr>
    </w:p>
    <w:p w14:paraId="539F1F38" w14:textId="77777777" w:rsidR="00B61148" w:rsidRDefault="00B61148" w:rsidP="00B61148">
      <w:pPr>
        <w:rPr>
          <w:rFonts w:cs="Arial"/>
        </w:rPr>
      </w:pPr>
      <w:r>
        <w:rPr>
          <w:rFonts w:cs="Arial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61148" w14:paraId="0CE158B2" w14:textId="77777777" w:rsidTr="00002BD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79B1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function f_Get_NG_RegistrationAcceptMsg(TypeOfRegistration_Type p_RegType,</w:t>
            </w:r>
          </w:p>
          <w:p w14:paraId="5AB246AD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GMM_MobilityInfo_Type p_GMM_MobilityInfo,         // @sic R5-206426 sic@</w:t>
            </w:r>
          </w:p>
          <w:p w14:paraId="044E50B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NG_MobileIdentity p_GUTI,         // @sic R5s190719 sic@</w:t>
            </w:r>
          </w:p>
          <w:p w14:paraId="4B7B253E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NG_TrackingAreaIdList p_TAIList,</w:t>
            </w:r>
          </w:p>
          <w:p w14:paraId="4E508E2B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PLMN_List p_EPLMNs := omit,</w:t>
            </w:r>
          </w:p>
          <w:p w14:paraId="036AEEE0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NSSAI p_AllowedNSSAI := cs_NSSAI_Allowed_Def, // @sic R5s190109, R5-216256 sic@</w:t>
            </w:r>
          </w:p>
          <w:p w14:paraId="385AC664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RejectedNSSAI p_RejectedNSSAI := omit,</w:t>
            </w:r>
          </w:p>
          <w:p w14:paraId="0D79BAF4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NSSAI p_ConfiguredNSSAI := omit,</w:t>
            </w:r>
          </w:p>
          <w:p w14:paraId="1205E734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NG_NetworkFeatureSupport p_NwkFeatureSupport := cs_NG_NetworkFeatureSupport_Def,</w:t>
            </w:r>
          </w:p>
          <w:p w14:paraId="07837116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PDU_SessionStatus p_PDU_SessionStatus := omit,</w:t>
            </w:r>
          </w:p>
          <w:p w14:paraId="58961F80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PDU_SessionReactivationResult p_PDU_SessionReactResult := omit,</w:t>
            </w:r>
          </w:p>
          <w:p w14:paraId="1243486C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PDU_SessionReactivationError p_PDU_SessionReactError := omit,</w:t>
            </w:r>
          </w:p>
          <w:p w14:paraId="3A3DFF5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LADN_Info p_LADN_Info := omit,</w:t>
            </w:r>
          </w:p>
          <w:p w14:paraId="7778CD7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MICO_Ind p_MICO_Ind := omit,</w:t>
            </w:r>
          </w:p>
          <w:p w14:paraId="706E7464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NetworkSlicingInd p_NetworkSlicingInd := omit,</w:t>
            </w:r>
          </w:p>
          <w:p w14:paraId="58740268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ServiceAreaIdList p_SAIList := omit,</w:t>
            </w:r>
          </w:p>
          <w:p w14:paraId="758D4724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p_T3512 := omit,</w:t>
            </w:r>
          </w:p>
          <w:p w14:paraId="47EF177B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GPRS_Timer2 p_Non3GPPDereg := omit,</w:t>
            </w:r>
          </w:p>
          <w:p w14:paraId="3A6496A3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GPRS_Timer2 p_T3502 := omit,</w:t>
            </w:r>
          </w:p>
          <w:p w14:paraId="3FF3B39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EmergNumList p_EmergNumList := omit,</w:t>
            </w:r>
          </w:p>
          <w:p w14:paraId="033DB9E5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ExtdEmergNumList p_ExtdEmergNumList := omit,</w:t>
            </w:r>
          </w:p>
          <w:p w14:paraId="72113A5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SORTransparentContainer p_SOR := omit,</w:t>
            </w:r>
          </w:p>
          <w:p w14:paraId="19F805A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EAP_Message p_EAP := omit,</w:t>
            </w:r>
          </w:p>
          <w:p w14:paraId="5AFCE32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InclusionModeNSSAI p_InclusionModeNSSAI := omit,</w:t>
            </w:r>
          </w:p>
          <w:p w14:paraId="32A33E10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 xml:space="preserve">                                          template (omit) OperatorAccessCatDefinitions p_AccessCatDefinition := omit,</w:t>
            </w:r>
          </w:p>
          <w:p w14:paraId="3B90BF0F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NG_DRXparameter p_NG_DRXparameter := omit,</w:t>
            </w:r>
          </w:p>
          <w:p w14:paraId="3AFE74B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Non3GPP_NW_ProvidedPolicies p_Non3GPP_NW_ProvidedPolicies := omit,</w:t>
            </w:r>
          </w:p>
          <w:p w14:paraId="4ED0A19E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EPS_BearerContextStatus p_EPS_BearerContextStatus := omit, // @sic R5s190543 sic@</w:t>
            </w:r>
          </w:p>
          <w:p w14:paraId="34D4FE05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RegistrationAccessType p_Access := Access_3GPP,</w:t>
            </w:r>
          </w:p>
          <w:p w14:paraId="6A21D490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B1_Type p_SMSOverNAS := '0'B,</w:t>
            </w:r>
          </w:p>
          <w:p w14:paraId="2EE494D8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B1_Type p_EmergencyRegistered := '0'B,          // @sic R5s201387 Baseline Moving sic@</w:t>
            </w:r>
          </w:p>
          <w:p w14:paraId="122EF7F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B1_Type p_NssaaPerformed := '0'B,               // @sic R5s201387 Baseline Moving sic@</w:t>
            </w:r>
          </w:p>
          <w:p w14:paraId="2EEB7BE0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ExtdDRXParams p_NegotiatedExtdDRXParams := omit, // @sic R5s201387 Baseline Moving sic@</w:t>
            </w:r>
          </w:p>
          <w:p w14:paraId="1AFBFC3F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p_T3447 := omit,    // @sic R5s201387 Baseline Moving sic@</w:t>
            </w:r>
          </w:p>
          <w:p w14:paraId="5008B56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p_T3448 := omit,</w:t>
            </w:r>
          </w:p>
          <w:p w14:paraId="792348CA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p_T3324 := omit,</w:t>
            </w:r>
          </w:p>
          <w:p w14:paraId="59AC6591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UERadioCapId p_UERadioCapId := omit,</w:t>
            </w:r>
          </w:p>
          <w:p w14:paraId="45C15300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UERadioCapIdDeletion p_UERadioCapIdDeletion := omit,</w:t>
            </w:r>
          </w:p>
          <w:p w14:paraId="249A135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NSSAI p_PendingNSSAI := omit,</w:t>
            </w:r>
          </w:p>
          <w:p w14:paraId="45E509D5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NG_CipheringKeyData p_CipheringKeyData := omit,</w:t>
            </w:r>
          </w:p>
          <w:p w14:paraId="7EB71BAC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CAGInfoList p_CAGInfoList := omit,</w:t>
            </w:r>
          </w:p>
          <w:p w14:paraId="51AD99E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TruncatedS_TMSIConfig p_TruncatedS_TMSIConfig := omit,</w:t>
            </w:r>
          </w:p>
          <w:p w14:paraId="0BF54B7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WUSAssistInfo p_WUSAssistInfo := omit,</w:t>
            </w:r>
          </w:p>
          <w:p w14:paraId="5C5C0DCF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NB_N1ModeDRXParams p_NB_N1ModeDRXParams := omit) return template (value) NG_NAS_DL_Message_Type</w:t>
            </w:r>
          </w:p>
          <w:p w14:paraId="528A9D48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{ …………..</w:t>
            </w:r>
          </w:p>
          <w:p w14:paraId="2AC0C041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if (isvalue(p_PDU_SessionStatus)) { // @sic R5-206426 sic@</w:t>
            </w:r>
            <w:r>
              <w:rPr>
                <w:rFonts w:cs="Arial"/>
                <w:lang w:eastAsia="en-GB"/>
              </w:rPr>
              <w:br/>
              <w:t>v_PDU_SessionStatus := p_PDU_SessionStatus;</w:t>
            </w:r>
            <w:r>
              <w:rPr>
                <w:rFonts w:cs="Arial"/>
                <w:lang w:eastAsia="en-GB"/>
              </w:rPr>
              <w:br/>
              <w:t>} else {</w:t>
            </w:r>
            <w:r>
              <w:rPr>
                <w:rFonts w:cs="Arial"/>
                <w:lang w:eastAsia="en-GB"/>
              </w:rPr>
              <w:br/>
              <w:t>v_PDU_SessionStatus := p_GMM_MobilityInfo.SessionStatus;</w:t>
            </w:r>
            <w:r>
              <w:rPr>
                <w:rFonts w:cs="Arial"/>
                <w:lang w:eastAsia="en-GB"/>
              </w:rPr>
              <w:br/>
              <w:t>}</w:t>
            </w:r>
            <w:r>
              <w:rPr>
                <w:rFonts w:cs="Arial"/>
                <w:lang w:eastAsia="en-GB"/>
              </w:rPr>
              <w:br/>
              <w:t>if (isvalue(p_EPS_BearerContextStatus)) { // @sic R5-206426 sic@</w:t>
            </w:r>
            <w:r>
              <w:rPr>
                <w:rFonts w:cs="Arial"/>
                <w:lang w:eastAsia="en-GB"/>
              </w:rPr>
              <w:br/>
              <w:t>v_EPS_BearerContextStatus := p_EPS_BearerContextStatus;</w:t>
            </w:r>
            <w:r>
              <w:rPr>
                <w:rFonts w:cs="Arial"/>
                <w:lang w:eastAsia="en-GB"/>
              </w:rPr>
              <w:br/>
              <w:t>} else {</w:t>
            </w:r>
            <w:r>
              <w:rPr>
                <w:rFonts w:cs="Arial"/>
                <w:lang w:eastAsia="en-GB"/>
              </w:rPr>
              <w:br/>
              <w:t>v_EPS_BearerContextStatus := p_GMM_MobilityInfo.EPSBearerStatus;</w:t>
            </w:r>
            <w:r>
              <w:rPr>
                <w:rFonts w:cs="Arial"/>
                <w:lang w:eastAsia="en-GB"/>
              </w:rPr>
              <w:br/>
              <w:t>}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br/>
              <w:t>if (isvalue(p_UERadioCapId)) { // @sic R5-206419 sic@</w:t>
            </w:r>
            <w:r>
              <w:rPr>
                <w:rFonts w:cs="Arial"/>
                <w:lang w:eastAsia="en-GB"/>
              </w:rPr>
              <w:br/>
              <w:t>v_UERadioCapId := p_UERadioCapId;</w:t>
            </w:r>
            <w:r>
              <w:rPr>
                <w:rFonts w:cs="Arial"/>
                <w:lang w:eastAsia="en-GB"/>
              </w:rPr>
              <w:br/>
              <w:t xml:space="preserve">} </w:t>
            </w:r>
            <w:r>
              <w:rPr>
                <w:rFonts w:cs="Arial"/>
                <w:highlight w:val="yellow"/>
                <w:lang w:eastAsia="en-GB"/>
              </w:rPr>
              <w:t>else if (pc_5GC_RACS)</w:t>
            </w:r>
            <w:r>
              <w:rPr>
                <w:rFonts w:cs="Arial"/>
                <w:lang w:eastAsia="en-GB"/>
              </w:rPr>
              <w:t xml:space="preserve"> {</w:t>
            </w:r>
            <w:r>
              <w:rPr>
                <w:rFonts w:cs="Arial"/>
                <w:lang w:eastAsia="en-GB"/>
              </w:rPr>
              <w:br/>
              <w:t>v_UERadioCapId := p_GMM_MobilityInfo.UERadioCapId;</w:t>
            </w:r>
            <w:r>
              <w:rPr>
                <w:rFonts w:cs="Arial"/>
                <w:lang w:eastAsia="en-GB"/>
              </w:rPr>
              <w:br/>
              <w:t>}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br/>
              <w:t>// if (p_GSM_MobilityInfo.PDUType == SST_URLLC or SST_V2X ) v_NwkFeatureSupport := omit FFS</w:t>
            </w:r>
            <w:r>
              <w:rPr>
                <w:rFonts w:cs="Arial"/>
                <w:lang w:eastAsia="en-GB"/>
              </w:rPr>
              <w:br/>
              <w:t xml:space="preserve">// if (p_GSM_MobilityInfo.PDUType == SST_URLLC and/or SST_V2X and/or SST_MIIoT) := one or more </w:t>
            </w:r>
            <w:r>
              <w:rPr>
                <w:rFonts w:cs="Arial"/>
                <w:lang w:eastAsia="en-GB"/>
              </w:rPr>
              <w:lastRenderedPageBreak/>
              <w:t>AllowedNSSAI FFS</w:t>
            </w:r>
            <w:r>
              <w:rPr>
                <w:rFonts w:cs="Arial"/>
                <w:lang w:eastAsia="en-GB"/>
              </w:rPr>
              <w:br/>
              <w:t>v_NASMsg := cs_NG_REGISTRATION_ACCEPT(cs_RegistrationResult (v_Access, p_SMSOverNAS, p_EmergencyRegistered, p_NssaaPerformed),</w:t>
            </w:r>
            <w:r>
              <w:rPr>
                <w:rFonts w:cs="Arial"/>
                <w:lang w:eastAsia="en-GB"/>
              </w:rPr>
              <w:br/>
              <w:t>p_GUTI,</w:t>
            </w:r>
            <w:r>
              <w:rPr>
                <w:rFonts w:cs="Arial"/>
                <w:lang w:eastAsia="en-GB"/>
              </w:rPr>
              <w:br/>
              <w:t>p_EPLMNs,</w:t>
            </w:r>
            <w:r>
              <w:rPr>
                <w:rFonts w:cs="Arial"/>
                <w:lang w:eastAsia="en-GB"/>
              </w:rPr>
              <w:br/>
              <w:t>p_TAIList,</w:t>
            </w:r>
            <w:r>
              <w:rPr>
                <w:rFonts w:cs="Arial"/>
                <w:lang w:eastAsia="en-GB"/>
              </w:rPr>
              <w:br/>
              <w:t>p_AllowedNSSAI,</w:t>
            </w:r>
          </w:p>
          <w:p w14:paraId="3F9C431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………</w:t>
            </w:r>
          </w:p>
          <w:p w14:paraId="68C5F1FD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}</w:t>
            </w:r>
          </w:p>
        </w:tc>
      </w:tr>
    </w:tbl>
    <w:p w14:paraId="3C1459B7" w14:textId="77777777" w:rsidR="00B61148" w:rsidRDefault="00B61148" w:rsidP="00B61148">
      <w:pPr>
        <w:rPr>
          <w:lang w:val="en-US"/>
        </w:rPr>
      </w:pPr>
    </w:p>
    <w:p w14:paraId="73C28C08" w14:textId="77777777" w:rsidR="00B61148" w:rsidRDefault="00B61148" w:rsidP="00B61148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61148" w14:paraId="65D44D14" w14:textId="77777777" w:rsidTr="00002BD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04D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function f_Get_NG_RegistrationAcceptMsg(TypeOfRegistration_Type p_RegType,</w:t>
            </w:r>
          </w:p>
          <w:p w14:paraId="025DA8B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GMM_MobilityInfo_Type p_GMM_MobilityInfo,         // @sic R5-206426 sic@</w:t>
            </w:r>
          </w:p>
          <w:p w14:paraId="5E1E2A94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NG_MobileIdentity p_GUTI,         // @sic R5s190719 sic@</w:t>
            </w:r>
          </w:p>
          <w:p w14:paraId="46544F2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NG_TrackingAreaIdList p_TAIList,</w:t>
            </w:r>
          </w:p>
          <w:p w14:paraId="2B6D5E6A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PLMN_List p_EPLMNs := omit,</w:t>
            </w:r>
          </w:p>
          <w:p w14:paraId="1DCBDAC8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NSSAI p_AllowedNSSAI := cs_NSSAI_Allowed_Def, // @sic R5s190109, R5-216256 sic@</w:t>
            </w:r>
          </w:p>
          <w:p w14:paraId="3094EF11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RejectedNSSAI p_RejectedNSSAI := omit,</w:t>
            </w:r>
          </w:p>
          <w:p w14:paraId="5CA432CB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NSSAI p_ConfiguredNSSAI := omit,</w:t>
            </w:r>
          </w:p>
          <w:p w14:paraId="223D8ADC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NG_NetworkFeatureSupport p_NwkFeatureSupport := cs_NG_NetworkFeatureSupport_Def,</w:t>
            </w:r>
          </w:p>
          <w:p w14:paraId="2E04F01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PDU_SessionStatus p_PDU_SessionStatus := omit,</w:t>
            </w:r>
          </w:p>
          <w:p w14:paraId="0E7B77DA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PDU_SessionReactivationResult p_PDU_SessionReactResult := omit,</w:t>
            </w:r>
          </w:p>
          <w:p w14:paraId="31B1A35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PDU_SessionReactivationError p_PDU_SessionReactError := omit,</w:t>
            </w:r>
          </w:p>
          <w:p w14:paraId="06D3FC7A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LADN_Info p_LADN_Info := omit,</w:t>
            </w:r>
          </w:p>
          <w:p w14:paraId="0D898CD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MICO_Ind p_MICO_Ind := omit,</w:t>
            </w:r>
          </w:p>
          <w:p w14:paraId="70EC061D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NetworkSlicingInd p_NetworkSlicingInd := omit,</w:t>
            </w:r>
          </w:p>
          <w:p w14:paraId="29B37EB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ServiceAreaIdList p_SAIList := omit,</w:t>
            </w:r>
          </w:p>
          <w:p w14:paraId="6611402B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p_T3512 := omit,</w:t>
            </w:r>
          </w:p>
          <w:p w14:paraId="3ED79DF8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GPRS_Timer2 p_Non3GPPDereg := omit,</w:t>
            </w:r>
          </w:p>
          <w:p w14:paraId="70D3FF98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GPRS_Timer2 p_T3502 := omit,</w:t>
            </w:r>
          </w:p>
          <w:p w14:paraId="10015585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EmergNumList p_EmergNumList := omit,</w:t>
            </w:r>
          </w:p>
          <w:p w14:paraId="1E3A86FE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ExtdEmergNumList p_ExtdEmergNumList := omit,</w:t>
            </w:r>
          </w:p>
          <w:p w14:paraId="4659702D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SORTransparentContainer p_SOR := omit,</w:t>
            </w:r>
          </w:p>
          <w:p w14:paraId="70314723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EAP_Message p_EAP := omit,</w:t>
            </w:r>
          </w:p>
          <w:p w14:paraId="2D82ECEC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InclusionModeNSSAI p_InclusionModeNSSAI := omit,</w:t>
            </w:r>
          </w:p>
          <w:p w14:paraId="12C7E018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OperatorAccessCatDefinitions p_AccessCatDefinition := omit,</w:t>
            </w:r>
          </w:p>
          <w:p w14:paraId="18ECC1B4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 xml:space="preserve">                                          template (omit) NG_DRXparameter p_NG_DRXparameter := omit,</w:t>
            </w:r>
          </w:p>
          <w:p w14:paraId="4DCFC6B8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Non3GPP_NW_ProvidedPolicies p_Non3GPP_NW_ProvidedPolicies := omit,</w:t>
            </w:r>
          </w:p>
          <w:p w14:paraId="370760C1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EPS_BearerContextStatus p_EPS_BearerContextStatus := omit, // @sic R5s190543 sic@</w:t>
            </w:r>
          </w:p>
          <w:p w14:paraId="311792C6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RegistrationAccessType p_Access := Access_3GPP,</w:t>
            </w:r>
          </w:p>
          <w:p w14:paraId="7066746B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B1_Type p_SMSOverNAS := '0'B,</w:t>
            </w:r>
          </w:p>
          <w:p w14:paraId="258D197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B1_Type p_EmergencyRegistered := '0'B,          // @sic R5s201387 Baseline Moving sic@</w:t>
            </w:r>
          </w:p>
          <w:p w14:paraId="3115E58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B1_Type p_NssaaPerformed := '0'B,               // @sic R5s201387 Baseline Moving sic@</w:t>
            </w:r>
          </w:p>
          <w:p w14:paraId="3013784F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ExtdDRXParams p_NegotiatedExtdDRXParams := omit, // @sic R5s201387 Baseline Moving sic@</w:t>
            </w:r>
          </w:p>
          <w:p w14:paraId="75FB49BC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p_T3447 := omit,    // @sic R5s201387 Baseline Moving sic@</w:t>
            </w:r>
          </w:p>
          <w:p w14:paraId="4448A5BC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p_T3448 := omit,</w:t>
            </w:r>
          </w:p>
          <w:p w14:paraId="320B01A1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p_T3324 := omit,</w:t>
            </w:r>
          </w:p>
          <w:p w14:paraId="6B4A394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UERadioCapId p_UERadioCapId := omit,</w:t>
            </w:r>
          </w:p>
          <w:p w14:paraId="1984570D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UERadioCapIdDeletion p_UERadioCapIdDeletion := omit,</w:t>
            </w:r>
          </w:p>
          <w:p w14:paraId="050C43C0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NSSAI p_PendingNSSAI := omit,</w:t>
            </w:r>
          </w:p>
          <w:p w14:paraId="428FCECD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NG_CipheringKeyData p_CipheringKeyData := omit,</w:t>
            </w:r>
          </w:p>
          <w:p w14:paraId="21FD7534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CAGInfoList p_CAGInfoList := omit,</w:t>
            </w:r>
          </w:p>
          <w:p w14:paraId="1386007E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TruncatedS_TMSIConfig p_TruncatedS_TMSIConfig := omit,</w:t>
            </w:r>
          </w:p>
          <w:p w14:paraId="16CDA8E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WUSAssistInfo p_WUSAssistInfo := omit,</w:t>
            </w:r>
          </w:p>
          <w:p w14:paraId="6AD4A80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NB_N1ModeDRXParams p_NB_N1ModeDRXParams := omit) return template (value) NG_NAS_DL_Message_Type</w:t>
            </w:r>
          </w:p>
          <w:p w14:paraId="7B3F5B7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{ </w:t>
            </w:r>
          </w:p>
          <w:p w14:paraId="48A53B0D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………..</w:t>
            </w:r>
          </w:p>
          <w:p w14:paraId="05D73293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if (isvalue(p_PDU_SessionStatus)) { // @sic R5-206426 sic@</w:t>
            </w:r>
            <w:r>
              <w:rPr>
                <w:rFonts w:cs="Arial"/>
                <w:lang w:eastAsia="en-GB"/>
              </w:rPr>
              <w:br/>
              <w:t>v_PDU_SessionStatus := p_PDU_SessionStatus;</w:t>
            </w:r>
            <w:r>
              <w:rPr>
                <w:rFonts w:cs="Arial"/>
                <w:lang w:eastAsia="en-GB"/>
              </w:rPr>
              <w:br/>
              <w:t>} else {</w:t>
            </w:r>
            <w:r>
              <w:rPr>
                <w:rFonts w:cs="Arial"/>
                <w:lang w:eastAsia="en-GB"/>
              </w:rPr>
              <w:br/>
              <w:t>v_PDU_SessionStatus := p_GMM_MobilityInfo.SessionStatus;</w:t>
            </w:r>
            <w:r>
              <w:rPr>
                <w:rFonts w:cs="Arial"/>
                <w:lang w:eastAsia="en-GB"/>
              </w:rPr>
              <w:br/>
              <w:t>}</w:t>
            </w:r>
            <w:r>
              <w:rPr>
                <w:rFonts w:cs="Arial"/>
                <w:lang w:eastAsia="en-GB"/>
              </w:rPr>
              <w:br/>
              <w:t>if (isvalue(p_EPS_BearerContextStatus)) { // @sic R5-206426 sic@</w:t>
            </w:r>
            <w:r>
              <w:rPr>
                <w:rFonts w:cs="Arial"/>
                <w:lang w:eastAsia="en-GB"/>
              </w:rPr>
              <w:br/>
              <w:t>v_EPS_BearerContextStatus := p_EPS_BearerContextStatus;</w:t>
            </w:r>
            <w:r>
              <w:rPr>
                <w:rFonts w:cs="Arial"/>
                <w:lang w:eastAsia="en-GB"/>
              </w:rPr>
              <w:br/>
              <w:t>} else {</w:t>
            </w:r>
            <w:r>
              <w:rPr>
                <w:rFonts w:cs="Arial"/>
                <w:lang w:eastAsia="en-GB"/>
              </w:rPr>
              <w:br/>
              <w:t>v_EPS_BearerContextStatus := p_GMM_MobilityInfo.EPSBearerStatus;</w:t>
            </w:r>
            <w:r>
              <w:rPr>
                <w:rFonts w:cs="Arial"/>
                <w:lang w:eastAsia="en-GB"/>
              </w:rPr>
              <w:br/>
              <w:t>}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br/>
              <w:t>if (isvalue(p_UERadioCapId)) { // @sic R5-206419 sic@</w:t>
            </w:r>
            <w:r>
              <w:rPr>
                <w:rFonts w:cs="Arial"/>
                <w:lang w:eastAsia="en-GB"/>
              </w:rPr>
              <w:br/>
              <w:t>v_UERadioCapId := p_UERadioCapId;</w:t>
            </w:r>
            <w:r>
              <w:rPr>
                <w:rFonts w:cs="Arial"/>
                <w:lang w:eastAsia="en-GB"/>
              </w:rPr>
              <w:br/>
              <w:t xml:space="preserve">} </w:t>
            </w:r>
            <w:r>
              <w:rPr>
                <w:rFonts w:cs="Arial"/>
                <w:highlight w:val="yellow"/>
                <w:lang w:eastAsia="en-GB"/>
              </w:rPr>
              <w:t xml:space="preserve">else if (pc_5GC_RACS </w:t>
            </w:r>
            <w:r w:rsidRPr="00547297">
              <w:rPr>
                <w:rFonts w:cs="Arial"/>
                <w:highlight w:val="yellow"/>
                <w:lang w:eastAsia="en-GB"/>
              </w:rPr>
              <w:t>and ispresent(p_GMM_MobilityInfo.UERadioCapId.id )</w:t>
            </w:r>
            <w:r>
              <w:rPr>
                <w:rFonts w:cs="Arial"/>
                <w:highlight w:val="yellow"/>
                <w:lang w:eastAsia="en-GB"/>
              </w:rPr>
              <w:t xml:space="preserve"> and</w:t>
            </w:r>
            <w:r w:rsidRPr="00547297">
              <w:rPr>
                <w:rFonts w:cs="Arial"/>
                <w:highlight w:val="yellow"/>
                <w:lang w:eastAsia="en-GB"/>
              </w:rPr>
              <w:t xml:space="preserve"> </w:t>
            </w:r>
            <w:r>
              <w:rPr>
                <w:rFonts w:cs="Arial"/>
                <w:highlight w:val="yellow"/>
                <w:lang w:eastAsia="en-GB"/>
              </w:rPr>
              <w:t>((p_GMM_MobilityInfo.UERadioCapId.id and4b 'F0'O) == '10'O))</w:t>
            </w:r>
            <w:r>
              <w:rPr>
                <w:rFonts w:cs="Arial"/>
                <w:lang w:eastAsia="en-GB"/>
              </w:rPr>
              <w:t xml:space="preserve"> { </w:t>
            </w:r>
            <w:r>
              <w:rPr>
                <w:rFonts w:cs="Arial"/>
                <w:lang w:eastAsia="en-GB"/>
              </w:rPr>
              <w:br/>
              <w:t>v_UERadioCapId := p_GMM_MobilityInfo.UERadioCapId;</w:t>
            </w:r>
            <w:r>
              <w:rPr>
                <w:rFonts w:cs="Arial"/>
                <w:lang w:eastAsia="en-GB"/>
              </w:rPr>
              <w:br/>
              <w:t>}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br/>
              <w:t>// if (p_GSM_MobilityInfo.PDUType == SST_URLLC or SST_V2X ) v_NwkFeatureSupport := omit FFS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lastRenderedPageBreak/>
              <w:t>// if (p_GSM_MobilityInfo.PDUType == SST_URLLC and/or SST_V2X and/or SST_MIIoT) := one or more AllowedNSSAI FFS</w:t>
            </w:r>
            <w:r>
              <w:rPr>
                <w:rFonts w:cs="Arial"/>
                <w:lang w:eastAsia="en-GB"/>
              </w:rPr>
              <w:br/>
              <w:t>v_NASMsg := cs_NG_REGISTRATION_ACCEPT(cs_RegistrationResult (v_Access, p_SMSOverNAS, p_EmergencyRegistered, p_NssaaPerformed),</w:t>
            </w:r>
            <w:r>
              <w:rPr>
                <w:rFonts w:cs="Arial"/>
                <w:lang w:eastAsia="en-GB"/>
              </w:rPr>
              <w:br/>
              <w:t>p_GUTI,</w:t>
            </w:r>
            <w:r>
              <w:rPr>
                <w:rFonts w:cs="Arial"/>
                <w:lang w:eastAsia="en-GB"/>
              </w:rPr>
              <w:br/>
              <w:t>p_EPLMNs,</w:t>
            </w:r>
            <w:r>
              <w:rPr>
                <w:rFonts w:cs="Arial"/>
                <w:lang w:eastAsia="en-GB"/>
              </w:rPr>
              <w:br/>
              <w:t>p_TAIList,</w:t>
            </w:r>
          </w:p>
          <w:p w14:paraId="2BBBE481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………..</w:t>
            </w:r>
          </w:p>
          <w:p w14:paraId="6239FE0E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}</w:t>
            </w:r>
          </w:p>
        </w:tc>
      </w:tr>
    </w:tbl>
    <w:p w14:paraId="1C9DEAFC" w14:textId="77777777" w:rsidR="00B61148" w:rsidRDefault="00B61148" w:rsidP="00B61148">
      <w:pPr>
        <w:rPr>
          <w:lang w:val="pt-BR"/>
        </w:rPr>
      </w:pPr>
    </w:p>
    <w:p w14:paraId="714C7C8B" w14:textId="77777777" w:rsidR="00B61148" w:rsidRPr="00547297" w:rsidRDefault="00B61148" w:rsidP="00B61148"/>
    <w:p w14:paraId="1E52C6C7" w14:textId="77777777" w:rsidR="00B61148" w:rsidRPr="00547297" w:rsidRDefault="00B61148" w:rsidP="00B61148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92959943"/>
      <w:r w:rsidRPr="00547297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61148" w:rsidRPr="00547297" w14:paraId="3E027AD5" w14:textId="77777777" w:rsidTr="00002BD9">
        <w:trPr>
          <w:trHeight w:val="447"/>
        </w:trPr>
        <w:tc>
          <w:tcPr>
            <w:tcW w:w="1985" w:type="dxa"/>
          </w:tcPr>
          <w:p w14:paraId="68A07185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Function name</w:t>
            </w:r>
          </w:p>
        </w:tc>
        <w:tc>
          <w:tcPr>
            <w:tcW w:w="7654" w:type="dxa"/>
          </w:tcPr>
          <w:p w14:paraId="6E2FE21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f_TC_9_1_9_5_NR5GC()</w:t>
            </w:r>
          </w:p>
        </w:tc>
      </w:tr>
      <w:tr w:rsidR="00B61148" w:rsidRPr="00547297" w14:paraId="361C6115" w14:textId="77777777" w:rsidTr="00002BD9">
        <w:trPr>
          <w:trHeight w:val="452"/>
        </w:trPr>
        <w:tc>
          <w:tcPr>
            <w:tcW w:w="1985" w:type="dxa"/>
          </w:tcPr>
          <w:p w14:paraId="002F0072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2630B85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The calls to </w:t>
            </w: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f_NR_RRC_ConnEst_DefWithNas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() and </w:t>
            </w: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f_NR5GC_RRC_Idle_Steps5_13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() are not required because </w:t>
            </w: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f_NR5GC_Preamble_Steps1_13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() has already been called which covers these steps.</w:t>
            </w:r>
          </w:p>
        </w:tc>
      </w:tr>
      <w:tr w:rsidR="00B61148" w:rsidRPr="00547297" w14:paraId="59718B5F" w14:textId="77777777" w:rsidTr="00002BD9">
        <w:tc>
          <w:tcPr>
            <w:tcW w:w="1985" w:type="dxa"/>
          </w:tcPr>
          <w:p w14:paraId="79C54070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1F45F26A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Remove duplicate preamble steps.</w:t>
            </w:r>
          </w:p>
        </w:tc>
      </w:tr>
      <w:tr w:rsidR="00B61148" w:rsidRPr="00547297" w14:paraId="03653A6C" w14:textId="77777777" w:rsidTr="00002BD9">
        <w:tc>
          <w:tcPr>
            <w:tcW w:w="1985" w:type="dxa"/>
          </w:tcPr>
          <w:p w14:paraId="73FCA48F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3E41F51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RACS_NR5GC.ttcn</w:t>
            </w:r>
          </w:p>
        </w:tc>
      </w:tr>
      <w:tr w:rsidR="00B61148" w:rsidRPr="00547297" w14:paraId="056FAF8A" w14:textId="77777777" w:rsidTr="00002BD9">
        <w:tc>
          <w:tcPr>
            <w:tcW w:w="1985" w:type="dxa"/>
          </w:tcPr>
          <w:p w14:paraId="5D7EEF64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MCC160 Comment</w:t>
            </w:r>
          </w:p>
        </w:tc>
        <w:tc>
          <w:tcPr>
            <w:tcW w:w="7654" w:type="dxa"/>
          </w:tcPr>
          <w:p w14:paraId="69B2A4F8" w14:textId="77777777" w:rsidR="00B61148" w:rsidRPr="00547297" w:rsidRDefault="00B61148" w:rsidP="00002BD9">
            <w:pPr>
              <w:rPr>
                <w:rFonts w:ascii="Arial" w:hAnsi="Arial"/>
                <w:highlight w:val="cyan"/>
              </w:rPr>
            </w:pPr>
          </w:p>
        </w:tc>
      </w:tr>
    </w:tbl>
    <w:p w14:paraId="28ADF4C3" w14:textId="77777777" w:rsidR="00B61148" w:rsidRPr="00547297" w:rsidRDefault="00B61148" w:rsidP="00B61148">
      <w:pPr>
        <w:rPr>
          <w:lang w:val="en-US"/>
        </w:rPr>
      </w:pPr>
    </w:p>
    <w:p w14:paraId="34939616" w14:textId="77777777" w:rsidR="00B61148" w:rsidRPr="00547297" w:rsidRDefault="00B61148" w:rsidP="00B61148">
      <w:pPr>
        <w:rPr>
          <w:rFonts w:ascii="Segoe UI" w:hAnsi="Segoe UI" w:cs="Segoe UI"/>
          <w:b/>
          <w:sz w:val="21"/>
          <w:szCs w:val="21"/>
          <w:shd w:val="clear" w:color="auto" w:fill="FFFFFF"/>
        </w:rPr>
      </w:pPr>
      <w:r w:rsidRPr="00547297">
        <w:rPr>
          <w:rFonts w:ascii="Segoe UI" w:hAnsi="Segoe UI" w:cs="Segoe UI"/>
          <w:b/>
          <w:sz w:val="21"/>
          <w:szCs w:val="21"/>
          <w:shd w:val="clear" w:color="auto" w:fill="FFFFFF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61148" w:rsidRPr="00547297" w14:paraId="63111069" w14:textId="77777777" w:rsidTr="00002BD9">
        <w:tc>
          <w:tcPr>
            <w:tcW w:w="9855" w:type="dxa"/>
          </w:tcPr>
          <w:p w14:paraId="1CF19B24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f_TC_9_1_9_5_NR5GC() runs on NR5GC_PTC</w:t>
            </w:r>
          </w:p>
          <w:p w14:paraId="7BD9830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628574C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//RACS / Handling of delete indication for NW assigned UE radio capability ID</w:t>
            </w:r>
          </w:p>
          <w:p w14:paraId="34DE7F51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NR_CellId_Type v_NGC_NASCellA := f_NR5GC_MapNASCell(ngc_CellA, NG_AllCellsOnSamePLMN);</w:t>
            </w:r>
          </w:p>
          <w:p w14:paraId="56C70BA9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NR_CellId_Type v_NGC_NASCellB := f_NR5GC_MapNASCell(ngc_CellB, NG_AllCellsOnSamePLMN);</w:t>
            </w:r>
          </w:p>
          <w:p w14:paraId="2D1725F1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NG_NAS_MSG_Indication_Type v_ReceivedMsg;</w:t>
            </w:r>
          </w:p>
          <w:p w14:paraId="6C175654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GMM_MobilityInfo_Type v_GMM_MobilityInfo;</w:t>
            </w:r>
          </w:p>
          <w:p w14:paraId="5657D52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NG_MobileIdentity v_GUTIToSend;</w:t>
            </w:r>
          </w:p>
          <w:p w14:paraId="0299A7D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NG_NAS_GutiParameters_Type v_GutiParams;</w:t>
            </w:r>
          </w:p>
          <w:p w14:paraId="5BC7C48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NAS_PlmnId v_PLMN;</w:t>
            </w:r>
          </w:p>
          <w:p w14:paraId="19CC6E4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TrackingAreaCode v_TAC;</w:t>
            </w:r>
          </w:p>
          <w:p w14:paraId="52B07456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NG_NAS_DL_Message_Type v_MsgToSend;</w:t>
            </w:r>
          </w:p>
          <w:p w14:paraId="566BE474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NG_TrackingAreaIdList v_TAIList;</w:t>
            </w:r>
          </w:p>
          <w:p w14:paraId="04280E7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0FC0647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f_NR5GC_Init_NAS(NR_2);</w:t>
            </w:r>
          </w:p>
          <w:p w14:paraId="62DA222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55C5F7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Create and configure cells</w:t>
            </w:r>
          </w:p>
          <w:p w14:paraId="23C6843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f_NR_CellConfig_Def(v_NGC_NASCellA);</w:t>
            </w:r>
          </w:p>
          <w:p w14:paraId="11CBDA4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f_NR_CellConfig_Def(v_NGC_NASCellB);</w:t>
            </w:r>
          </w:p>
          <w:p w14:paraId="548084A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</w:t>
            </w:r>
          </w:p>
          <w:p w14:paraId="616E6F8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v_GMM_MobilityInfo := f_NR5GC_Preamble_Steps1_13 (v_NGC_NASCellA);</w:t>
            </w:r>
          </w:p>
          <w:p w14:paraId="64B9A55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match (v_GMM_MobilityInfo.GMMCap, cdr_NG_GMM_Cap_RACS))  {</w:t>
            </w:r>
          </w:p>
          <w:p w14:paraId="410830BA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f_NR_SetVerdictFailOrInconc(__FILE__, __LINE__, "Registration Request Message Failed");</w:t>
            </w:r>
          </w:p>
          <w:p w14:paraId="724225A9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6EABB94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</w:t>
            </w:r>
          </w:p>
          <w:p w14:paraId="4CEFE6C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v_PLMN := f_NR_Asn2Nas_PlmnId(f_NR_CellInfo_GetPLMN (v_NGC_NASCellA));</w:t>
            </w:r>
          </w:p>
          <w:p w14:paraId="2A75689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v_GutiParams := f_NR5GC_CellInfo_GetGutiParameters (v_NGC_NASCellA);</w:t>
            </w:r>
          </w:p>
          <w:p w14:paraId="753A2BD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v_GUTIToSend := f_NG_GutiParameters2MobileIdentity (v_PLMN, v_GutiParams);</w:t>
            </w:r>
          </w:p>
          <w:p w14:paraId="53B0BFC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v_TAC := f_NR_CellInfo_GetTAC (v_NGC_NASCellA);</w:t>
            </w:r>
          </w:p>
          <w:p w14:paraId="3EBA2C0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v_TAIList := cs_NG_TAIListNonConsecutive(v_PLMN, {bit2oct(v_TAC)});</w:t>
            </w:r>
          </w:p>
          <w:p w14:paraId="0738EB1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2DA0325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v_ReceivedMsg := f_NR_RRC_ConnEst_DefWithNas (v_NGC_NASCellA, tsc_NR_RRC_TI_Def, ?, (tsc_SHT_NoSecurityProtection, tsc_SHT_IntegrityProtected));</w:t>
            </w:r>
          </w:p>
          <w:p w14:paraId="75B9058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f_NR5GC_RRC_Idle_Steps5_13 (v_GMM_MobilityInfo, v_NGC_NASCellA, v_ReceivedMsg, v_PLMN, TESTMode_OFF, Initial_NoSecurity);</w:t>
            </w:r>
          </w:p>
          <w:p w14:paraId="561613E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2805D17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Registration Accept</w:t>
            </w:r>
          </w:p>
          <w:p w14:paraId="0240BE1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v_MsgToSend := f_Get_NG_RegistrationAcceptMsg (Initial_Secure,</w:t>
            </w:r>
          </w:p>
          <w:p w14:paraId="08C80F6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v_GMM_MobilityInfo,</w:t>
            </w:r>
          </w:p>
          <w:p w14:paraId="7E03C6F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v_GUTIToSend,</w:t>
            </w:r>
          </w:p>
          <w:p w14:paraId="71F5262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v_TAIList,</w:t>
            </w:r>
          </w:p>
          <w:p w14:paraId="64C5597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omit,</w:t>
            </w:r>
          </w:p>
          <w:p w14:paraId="020720F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6687CC8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02BDAD5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41AE99DF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6251E89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7B55AF64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 -, cs_UERadioCapId('67'O, '01000000000010'O)    // @sic R5-217901 sic@</w:t>
            </w:r>
          </w:p>
          <w:p w14:paraId="21367FC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42D1815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SRB.send(cas_NR_SRB_NasPdu_REQ(v_NGC_NASCellA, tsc_NR_RbId_SRB1, -, cs_NG_NAS_Request(tsc_SHT_IntegrityProtected_Ciphered, v_MsgToSend)));</w:t>
            </w:r>
          </w:p>
          <w:p w14:paraId="7A5AA97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0324E89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f_NR5GC_RRC_Idle_Steps15_20(v_NGC_NASCellA, TESTMode_OFF, rrcConnectionRelease);</w:t>
            </w:r>
          </w:p>
          <w:p w14:paraId="39FAD98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f_NR5GC_RRC_ConnectedState3N_Def(v_NGC_NASCellA);</w:t>
            </w:r>
          </w:p>
          <w:p w14:paraId="67778AC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7014AFE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f_NR_TestBody_Set(true);</w:t>
            </w:r>
          </w:p>
          <w:p w14:paraId="64AC9A5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fl_TC_9_1_9_5_Body();</w:t>
            </w:r>
          </w:p>
          <w:p w14:paraId="4CAAC836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f_NR_TestBody_Set(false);</w:t>
            </w:r>
          </w:p>
          <w:p w14:paraId="4ECFA51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0EFC7B2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Finish</w:t>
            </w:r>
          </w:p>
          <w:p w14:paraId="070C87C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f_NR_Postamble(v_NGC_NASCellB, STATE_IDLE_1A);    //@sic R5-216279 sic@</w:t>
            </w:r>
          </w:p>
          <w:p w14:paraId="06C23251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</w:t>
            </w:r>
          </w:p>
        </w:tc>
      </w:tr>
    </w:tbl>
    <w:p w14:paraId="20AF74D2" w14:textId="77777777" w:rsidR="00B61148" w:rsidRPr="00547297" w:rsidRDefault="00B61148" w:rsidP="00B61148">
      <w:pPr>
        <w:rPr>
          <w:b/>
          <w:bCs/>
          <w:lang w:val="en-US"/>
        </w:rPr>
      </w:pPr>
    </w:p>
    <w:p w14:paraId="06216C9E" w14:textId="77777777" w:rsidR="00B61148" w:rsidRPr="00547297" w:rsidRDefault="00B61148" w:rsidP="00B61148">
      <w:pPr>
        <w:rPr>
          <w:rFonts w:ascii="Segoe UI" w:hAnsi="Segoe UI" w:cs="Segoe UI"/>
          <w:b/>
          <w:sz w:val="21"/>
          <w:szCs w:val="21"/>
          <w:shd w:val="clear" w:color="auto" w:fill="FFFFFF"/>
        </w:rPr>
      </w:pPr>
      <w:r w:rsidRPr="00547297">
        <w:rPr>
          <w:rFonts w:ascii="Segoe UI" w:hAnsi="Segoe UI" w:cs="Segoe UI"/>
          <w:b/>
          <w:sz w:val="21"/>
          <w:szCs w:val="21"/>
          <w:shd w:val="clear" w:color="auto" w:fill="FFFFFF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61148" w:rsidRPr="00547297" w14:paraId="651B2B3B" w14:textId="77777777" w:rsidTr="00002BD9">
        <w:tc>
          <w:tcPr>
            <w:tcW w:w="9855" w:type="dxa"/>
          </w:tcPr>
          <w:p w14:paraId="4B509216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function f_TC_9_1_9_5_NR5GC() runs on NR5GC_PTC</w:t>
            </w:r>
          </w:p>
          <w:p w14:paraId="6D0121A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5F75887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//RACS / Handling of delete indication for NW assigned UE radio capability ID</w:t>
            </w:r>
          </w:p>
          <w:p w14:paraId="3B022EDA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var NR_CellId_Type v_NGC_NASCellA := f_NR5GC_MapNASCell(ngc_CellA, NG_AllCellsOnSamePLMN);</w:t>
            </w:r>
          </w:p>
          <w:p w14:paraId="5DCC3C4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NR_CellId_Type v_NGC_NASCellB := f_NR5GC_MapNASCell(ngc_CellB, NG_AllCellsOnSamePLMN);</w:t>
            </w:r>
          </w:p>
          <w:p w14:paraId="7F3277B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NG_NAS_MSG_Indication_Type v_ReceivedMsg;</w:t>
            </w:r>
          </w:p>
          <w:p w14:paraId="4E28941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GMM_MobilityInfo_Type v_GMM_MobilityInfo;</w:t>
            </w:r>
          </w:p>
          <w:p w14:paraId="05C5BE6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NG_MobileIdentity v_GUTIToSend;</w:t>
            </w:r>
          </w:p>
          <w:p w14:paraId="0E252D1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NG_NAS_GutiParameters_Type v_GutiParams;</w:t>
            </w:r>
          </w:p>
          <w:p w14:paraId="433E7D8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NAS_PlmnId v_PLMN;</w:t>
            </w:r>
          </w:p>
          <w:p w14:paraId="4F627F2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TrackingAreaCode v_TAC;</w:t>
            </w:r>
          </w:p>
          <w:p w14:paraId="10B4F694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NG_NAS_DL_Message_Type v_MsgToSend;</w:t>
            </w:r>
          </w:p>
          <w:p w14:paraId="0964457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NG_TrackingAreaIdList v_TAIList;</w:t>
            </w:r>
          </w:p>
          <w:p w14:paraId="66C99476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E514F7A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f_NR5GC_Init_NAS(NR_2);</w:t>
            </w:r>
          </w:p>
          <w:p w14:paraId="7062E8A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1D83B5F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Create and configure cells</w:t>
            </w:r>
          </w:p>
          <w:p w14:paraId="60E7BAC9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f_NR_CellConfig_Def(v_NGC_NASCellA);</w:t>
            </w:r>
          </w:p>
          <w:p w14:paraId="34F5A1D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f_NR_CellConfig_Def(v_NGC_NASCellB);</w:t>
            </w:r>
          </w:p>
          <w:p w14:paraId="4E4F63E4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6B7FC0A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v_GMM_MobilityInfo := f_NR5GC_Preamble_Steps1_13 (v_NGC_NASCellA);</w:t>
            </w:r>
          </w:p>
          <w:p w14:paraId="6B4D002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match (v_GMM_MobilityInfo.GMMCap, cdr_NG_GMM_Cap_RACS))  {</w:t>
            </w:r>
          </w:p>
          <w:p w14:paraId="040B769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f_NR_SetVerdictFailOrInconc(__FILE__, __LINE__, "Registration Request Message Failed");</w:t>
            </w:r>
          </w:p>
          <w:p w14:paraId="46D14F1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66D486E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</w:t>
            </w:r>
          </w:p>
          <w:p w14:paraId="0247A8A1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v_PLMN := f_NR_Asn2Nas_PlmnId(f_NR_CellInfo_GetPLMN (v_NGC_NASCellA));</w:t>
            </w:r>
          </w:p>
          <w:p w14:paraId="121CED2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v_GutiParams := f_NR5GC_CellInfo_GetGutiParameters (v_NGC_NASCellA);</w:t>
            </w:r>
          </w:p>
          <w:p w14:paraId="7AC1A6C9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v_GUTIToSend := f_NG_GutiParameters2MobileIdentity (v_PLMN, v_GutiParams);</w:t>
            </w:r>
          </w:p>
          <w:p w14:paraId="72286CC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v_TAC := f_NR_CellInfo_GetTAC (v_NGC_NASCellA);</w:t>
            </w:r>
          </w:p>
          <w:p w14:paraId="13E1B63C" w14:textId="77777777" w:rsidR="00B61148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v_TAIList := cs_NG_TAIListNonConsecutive(v_PLMN, {bit2oct(v_TAC)});</w:t>
            </w:r>
          </w:p>
          <w:p w14:paraId="5518C83A" w14:textId="77777777" w:rsidR="00B61148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2C64E4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/* REMOVED v_ReceivedMsg := f_NR_RRC_ConnEst_DefWithNas (v_NGC_NASCellA, tsc_NR_RRC_TI_Def, ?, (tsc_SHT_NoSecurityProtection, tsc_SHT_IntegrityProtected));</w:t>
            </w:r>
          </w:p>
          <w:p w14:paraId="7CB5171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f_NR5GC_RRC_Idle_Steps5_13 (v_GMM_MobilityInfo, v_NGC_NASCellA, v_ReceivedMsg, v_PLMN, TESTMode_OFF, Initial_NoSecurity); */</w:t>
            </w:r>
          </w:p>
          <w:p w14:paraId="4A4484E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41AB9C5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F986F5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Registration Accept</w:t>
            </w:r>
          </w:p>
          <w:p w14:paraId="45F46B5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v_MsgToSend := f_Get_NG_RegistrationAcceptMsg (Initial_Secure,</w:t>
            </w:r>
          </w:p>
          <w:p w14:paraId="4CC6E9D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v_GMM_MobilityInfo,</w:t>
            </w:r>
          </w:p>
          <w:p w14:paraId="06065D1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v_GUTIToSend,</w:t>
            </w:r>
          </w:p>
          <w:p w14:paraId="3D2CF4DF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v_TAIList,</w:t>
            </w:r>
          </w:p>
          <w:p w14:paraId="00BAE27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omit,</w:t>
            </w:r>
          </w:p>
          <w:p w14:paraId="1C8F6FD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45C3295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6B15821F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332DD87F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00D7561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600E243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 -, cs_UERadioCapId('67'O, '01000000000010'O)    // @sic R5-217901 sic@</w:t>
            </w:r>
          </w:p>
          <w:p w14:paraId="199041DA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4E3B0E6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SRB.send(cas_NR_SRB_NasPdu_REQ(v_NGC_NASCellA, tsc_NR_RbId_SRB1, -, cs_NG_NAS_Request(tsc_SHT_IntegrityProtected_Ciphered, v_MsgToSend)));</w:t>
            </w:r>
          </w:p>
          <w:p w14:paraId="4AA466D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20098B9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f_NR5GC_RRC_Idle_Steps15_20(v_NGC_NASCellA, TESTMode_OFF, rrcConnectionRelease);</w:t>
            </w:r>
          </w:p>
          <w:p w14:paraId="293CD8A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f_NR5GC_RRC_ConnectedState3N_Def(v_NGC_NASCellA);</w:t>
            </w:r>
          </w:p>
          <w:p w14:paraId="1E504C5F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098E99DA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f_NR_TestBody_Set(true);</w:t>
            </w:r>
          </w:p>
          <w:p w14:paraId="3EB102A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fl_TC_9_1_9_5_Body();</w:t>
            </w:r>
          </w:p>
          <w:p w14:paraId="27BFC54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f_NR_TestBody_Set(false);</w:t>
            </w:r>
          </w:p>
          <w:p w14:paraId="0300950F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863068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Finish</w:t>
            </w:r>
          </w:p>
          <w:p w14:paraId="19FDB3E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f_NR_Postamble(v_NGC_NASCellB, STATE_IDLE_1A);    //@sic R5-216279 sic@</w:t>
            </w:r>
          </w:p>
          <w:p w14:paraId="34EC378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</w:t>
            </w:r>
          </w:p>
        </w:tc>
      </w:tr>
    </w:tbl>
    <w:p w14:paraId="5E565391" w14:textId="77777777" w:rsidR="00B61148" w:rsidRDefault="00B61148" w:rsidP="00B61148"/>
    <w:p w14:paraId="30D0D96A" w14:textId="77777777" w:rsidR="00B61148" w:rsidRPr="00547297" w:rsidRDefault="00B61148" w:rsidP="00B61148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2" w:name="_Toc92959944"/>
      <w:r w:rsidRPr="00547297">
        <w:rPr>
          <w:b/>
          <w:lang w:val="pt-BR"/>
        </w:rPr>
        <w:t xml:space="preserve">Change </w:t>
      </w:r>
      <w:r>
        <w:rPr>
          <w:b/>
          <w:lang w:val="pt-BR"/>
        </w:rPr>
        <w:t>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61148" w:rsidRPr="00547297" w14:paraId="3E7D0615" w14:textId="77777777" w:rsidTr="00002BD9">
        <w:trPr>
          <w:trHeight w:val="447"/>
        </w:trPr>
        <w:tc>
          <w:tcPr>
            <w:tcW w:w="1985" w:type="dxa"/>
          </w:tcPr>
          <w:p w14:paraId="57317506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Function name</w:t>
            </w:r>
          </w:p>
        </w:tc>
        <w:tc>
          <w:tcPr>
            <w:tcW w:w="7654" w:type="dxa"/>
          </w:tcPr>
          <w:p w14:paraId="1F6345E4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fl_TC_9_1_9_5_Body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()</w:t>
            </w:r>
          </w:p>
        </w:tc>
      </w:tr>
      <w:tr w:rsidR="00B61148" w:rsidRPr="00547297" w14:paraId="797C15C3" w14:textId="77777777" w:rsidTr="00002BD9">
        <w:trPr>
          <w:trHeight w:val="452"/>
        </w:trPr>
        <w:tc>
          <w:tcPr>
            <w:tcW w:w="1985" w:type="dxa"/>
          </w:tcPr>
          <w:p w14:paraId="5D5F2DB1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2768C5E1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The check of step 12 “</w:t>
            </w: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Check: Does UE transmit a REGISTRATION REQUEST message and does not include any Network-assigned UE radio capability ID?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” is currently not fully implemented, a UE which does include Network-assigned UE radio capability ID in the REGISTRATION REQUEST would incorrectly pass this step.</w:t>
            </w:r>
          </w:p>
        </w:tc>
      </w:tr>
      <w:tr w:rsidR="00B61148" w:rsidRPr="00547297" w14:paraId="6CA2D5B0" w14:textId="77777777" w:rsidTr="00002BD9">
        <w:tc>
          <w:tcPr>
            <w:tcW w:w="1985" w:type="dxa"/>
          </w:tcPr>
          <w:p w14:paraId="285BCF8E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65363BD9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Add checking for radio capability ID at step 12.</w:t>
            </w:r>
          </w:p>
        </w:tc>
      </w:tr>
      <w:tr w:rsidR="00B61148" w:rsidRPr="00547297" w14:paraId="1BB60587" w14:textId="77777777" w:rsidTr="00002BD9">
        <w:tc>
          <w:tcPr>
            <w:tcW w:w="1985" w:type="dxa"/>
          </w:tcPr>
          <w:p w14:paraId="3DECA352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3A42474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RACS_NR5GC.ttcn</w:t>
            </w:r>
          </w:p>
        </w:tc>
      </w:tr>
      <w:tr w:rsidR="00B61148" w:rsidRPr="00547297" w14:paraId="717E05F0" w14:textId="77777777" w:rsidTr="00002BD9">
        <w:tc>
          <w:tcPr>
            <w:tcW w:w="1985" w:type="dxa"/>
          </w:tcPr>
          <w:p w14:paraId="30FEDA7E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MCC160 Comment</w:t>
            </w:r>
          </w:p>
        </w:tc>
        <w:tc>
          <w:tcPr>
            <w:tcW w:w="7654" w:type="dxa"/>
          </w:tcPr>
          <w:p w14:paraId="3C10F46E" w14:textId="77777777" w:rsidR="00B61148" w:rsidRPr="00547297" w:rsidRDefault="00B61148" w:rsidP="00002BD9">
            <w:pPr>
              <w:rPr>
                <w:rFonts w:ascii="Arial" w:hAnsi="Arial"/>
                <w:highlight w:val="cyan"/>
              </w:rPr>
            </w:pPr>
          </w:p>
        </w:tc>
      </w:tr>
    </w:tbl>
    <w:p w14:paraId="0AB6AA33" w14:textId="77777777" w:rsidR="00B61148" w:rsidRPr="00547297" w:rsidRDefault="00B61148" w:rsidP="00B61148">
      <w:pPr>
        <w:rPr>
          <w:lang w:val="en-US"/>
        </w:rPr>
      </w:pPr>
    </w:p>
    <w:p w14:paraId="1CAC0A1F" w14:textId="77777777" w:rsidR="00B61148" w:rsidRPr="00547297" w:rsidRDefault="00B61148" w:rsidP="00B61148">
      <w:pPr>
        <w:rPr>
          <w:rFonts w:ascii="Segoe UI" w:hAnsi="Segoe UI" w:cs="Segoe UI"/>
          <w:b/>
          <w:sz w:val="21"/>
          <w:szCs w:val="21"/>
          <w:shd w:val="clear" w:color="auto" w:fill="FFFFFF"/>
        </w:rPr>
      </w:pPr>
      <w:r w:rsidRPr="00547297">
        <w:rPr>
          <w:rFonts w:ascii="Segoe UI" w:hAnsi="Segoe UI" w:cs="Segoe UI"/>
          <w:b/>
          <w:sz w:val="21"/>
          <w:szCs w:val="21"/>
          <w:shd w:val="clear" w:color="auto" w:fill="FFFFFF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61148" w:rsidRPr="00547297" w14:paraId="2AE3BBB3" w14:textId="77777777" w:rsidTr="00002BD9">
        <w:tc>
          <w:tcPr>
            <w:tcW w:w="9855" w:type="dxa"/>
          </w:tcPr>
          <w:p w14:paraId="0F0D057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fl_TC_9_1_9_5_Body() runs on NR5GC_PTC</w:t>
            </w:r>
          </w:p>
          <w:p w14:paraId="019703D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197B1AA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NR_CellId_Type v_NGC_NASCellA := f_NR5GC_MapNASCell(ngc_CellA, NG_AllCellsOnSamePLMN);</w:t>
            </w:r>
          </w:p>
          <w:p w14:paraId="22B9964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NR_CellId_Type v_NGC_NASCellB := f_NR5GC_MapNASCell(ngc_CellB, NG_AllCellsOnSamePLMN);</w:t>
            </w:r>
          </w:p>
          <w:p w14:paraId="44C7674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GMM_MobilityInfo_Type v_GMM_MobilityInfo;</w:t>
            </w:r>
          </w:p>
          <w:p w14:paraId="30D17DC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NG_NAS_MSG_Indication_Type v_ReceivedMsg;</w:t>
            </w:r>
          </w:p>
          <w:p w14:paraId="6FD1E90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NG_NAS_DL_Message_Type v_MsgToSend;</w:t>
            </w:r>
          </w:p>
          <w:p w14:paraId="62E630F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NG_MobileIdentity v_GUTIToSend;</w:t>
            </w:r>
          </w:p>
          <w:p w14:paraId="33F1A28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NG_NAS_GutiParameters_Type v_GutiParams;</w:t>
            </w:r>
          </w:p>
          <w:p w14:paraId="57F5590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NAS_PlmnId v_PLMN;</w:t>
            </w:r>
          </w:p>
          <w:p w14:paraId="7A664E8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TrackingAreaCode v_TAC;</w:t>
            </w:r>
          </w:p>
          <w:p w14:paraId="41DF156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NG_TrackingAreaIdList v_TAIList;</w:t>
            </w:r>
          </w:p>
          <w:p w14:paraId="2644657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NR_SRB_COMMON_IND v_ReceivedAsp;</w:t>
            </w:r>
          </w:p>
          <w:p w14:paraId="28F61CD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UERadioCapIdDeletion v_UERadioCapIdDeletion1 :=</w:t>
            </w:r>
          </w:p>
          <w:p w14:paraId="04BC3E7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{</w:t>
            </w:r>
          </w:p>
          <w:p w14:paraId="44B4379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    iei := 'A'H,</w:t>
            </w:r>
          </w:p>
          <w:p w14:paraId="50C55AB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spare := '0'B,</w:t>
            </w:r>
          </w:p>
          <w:p w14:paraId="3E362DE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deleteReq := '001'B</w:t>
            </w:r>
          </w:p>
          <w:p w14:paraId="3F8B76F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6460CF1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UERadioCapIdDeletion v_UERadioCapIdDeletion2 :=</w:t>
            </w:r>
          </w:p>
          <w:p w14:paraId="70F5262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{</w:t>
            </w:r>
          </w:p>
          <w:p w14:paraId="07C68C7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iei := 'E'H,</w:t>
            </w:r>
          </w:p>
          <w:p w14:paraId="6707EF2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spare := '0'B,</w:t>
            </w:r>
          </w:p>
          <w:p w14:paraId="366F566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deleteReq := '001'B</w:t>
            </w:r>
          </w:p>
          <w:p w14:paraId="6853A5E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6C1191D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9150B5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1" siclog@</w:t>
            </w:r>
          </w:p>
          <w:p w14:paraId="376217C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transmits CONFIGURATION UPDATE COMMAND including UE radio capability ID deletion indication.</w:t>
            </w:r>
          </w:p>
          <w:p w14:paraId="4935EB4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SRB.send(cas_NR_SRB_NasPdu_REQ(v_NGC_NASCellA, tsc_NR_RbId_SRB2, -,</w:t>
            </w:r>
          </w:p>
          <w:p w14:paraId="3490DEE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cs_NG_NAS_Request(tsc_SHT_IntegrityProtected_Ciphered,</w:t>
            </w:r>
          </w:p>
          <w:p w14:paraId="34C466B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cs_NG_CONFIGURATION_UPDATE_COMMAND(cs_ConfigUpdateInd('1'B, '1'B), -, -, -, -, -, -, -, -, -,</w:t>
            </w:r>
          </w:p>
          <w:p w14:paraId="6DA62F2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                    -, -, -, -, -, -, -, -, -, -, v_UERadioCapIdDeletion1))));</w:t>
            </w:r>
          </w:p>
          <w:p w14:paraId="1B6D05B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408085F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@siclog "Step 2" siclog@</w:t>
            </w:r>
          </w:p>
          <w:p w14:paraId="1D9FF15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SRB.receive (car_NR_SRB_NasPdu_IND(v_NGC_NASCellA, tsc_NR_RbId_SRB2, cr_NG_NAS_Ind(tsc_SHT_IntegrityProtected_Ciphered,</w:t>
            </w:r>
          </w:p>
          <w:p w14:paraId="1BFAF25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                   cr_NG_CONFIGURATION_UPDATE_COMPLETE)));</w:t>
            </w:r>
          </w:p>
          <w:p w14:paraId="0530F6D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3" siclog@</w:t>
            </w:r>
          </w:p>
          <w:p w14:paraId="427A3EC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f_NR_RRCRelease(v_NGC_NASCellA);</w:t>
            </w:r>
          </w:p>
          <w:p w14:paraId="66C7BD6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7BAC39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4" siclog@</w:t>
            </w:r>
          </w:p>
          <w:p w14:paraId="72EEF64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//Check: Does UE transmit a REGISTRATION REQUEST message and does not include any Network-assigned UE radi capability ID?</w:t>
            </w:r>
          </w:p>
          <w:p w14:paraId="546C2F3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v_ReceivedMsg := f_NR_RRC_ConnEst_DefWithNas (v_NGC_NASCellA, tsc_NR_RRC_TI_Def, ?, (tsc_SHT_NoSecurityProtection, tsc_SHT_IntegrityProtected));</w:t>
            </w:r>
          </w:p>
          <w:p w14:paraId="555BDD7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f_Check_NG_RegistrationReqMsg (v_GMM_MobilityInfo, v_ReceivedMsg.Pdu, Mobility  // @sic R5-217901 sic@</w:t>
            </w:r>
          </w:p>
          <w:p w14:paraId="404D116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)) {</w:t>
            </w:r>
          </w:p>
          <w:p w14:paraId="67A2569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f_NR_SetVerdictFailOrInconc(__FILE__, __LINE__, "Registration Request Message Failed");</w:t>
            </w:r>
          </w:p>
          <w:p w14:paraId="59E0D07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20A98D5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f_NR_PreliminaryPass(__FILE__, __LINE__, "Step 4");</w:t>
            </w:r>
          </w:p>
          <w:p w14:paraId="23A019F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5011375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v_PLMN := f_NR_Asn2Nas_PlmnId(f_NR_CellInfo_GetPLMN (v_NGC_NASCellA));</w:t>
            </w:r>
          </w:p>
          <w:p w14:paraId="3F8565F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v_GutiParams := f_NR5GC_CellInfo_GetGutiParameters (v_NGC_NASCellA);</w:t>
            </w:r>
          </w:p>
          <w:p w14:paraId="7BA6832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v_GUTIToSend := f_NG_GutiParameters2MobileIdentity (v_PLMN, v_GutiParams);</w:t>
            </w:r>
          </w:p>
          <w:p w14:paraId="3E01A29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v_TAC := f_NR_CellInfo_GetTAC (v_NGC_NASCellA);</w:t>
            </w:r>
          </w:p>
          <w:p w14:paraId="5FC762C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v_TAIList := cs_NG_TAIListNonConsecutive(v_PLMN, {bit2oct(v_TAC)});</w:t>
            </w:r>
          </w:p>
          <w:p w14:paraId="7F256A0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59613A1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5" siclog@</w:t>
            </w:r>
          </w:p>
          <w:p w14:paraId="01FDD94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v_MsgToSend := f_Get_NG_RegistrationAcceptMsg (Mobility,</w:t>
            </w:r>
          </w:p>
          <w:p w14:paraId="02851B4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v_GMM_MobilityInfo,</w:t>
            </w:r>
          </w:p>
          <w:p w14:paraId="4773A21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v_GUTIToSend,</w:t>
            </w:r>
          </w:p>
          <w:p w14:paraId="3A1E71D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v_TAIList,</w:t>
            </w:r>
          </w:p>
          <w:p w14:paraId="3D032D3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omit,</w:t>
            </w:r>
          </w:p>
          <w:p w14:paraId="3DEA491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                                               -, -, -, -, -,</w:t>
            </w:r>
          </w:p>
          <w:p w14:paraId="60037E8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0118F1B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34FD743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7A61069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7746268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 -, cs_UERadioCapId('67'O, '01000000000020'O)    // @sic R5-217901 sic@</w:t>
            </w:r>
          </w:p>
          <w:p w14:paraId="5940171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0AC2299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SRB.send(cas_NR_SRB_NasPdu_REQ(v_NGC_NASCellA, tsc_NR_RbId_SRB1, -, cs_NG_NAS_Request(tsc_SHT_IntegrityProtected_Ciphered, v_MsgToSend)));</w:t>
            </w:r>
          </w:p>
          <w:p w14:paraId="55C3539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16A7C6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6" siclog@</w:t>
            </w:r>
          </w:p>
          <w:p w14:paraId="2D327BB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f_NR5GC_Registration_Complete(v_NGC_NASCellA);</w:t>
            </w:r>
          </w:p>
          <w:p w14:paraId="04C1EE1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ED76F1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7" siclog@</w:t>
            </w:r>
          </w:p>
          <w:p w14:paraId="49CDF94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f_NR_RRCRelease(v_NGC_NASCellA);</w:t>
            </w:r>
          </w:p>
          <w:p w14:paraId="7DE0376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DB9A5B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8" siclog@</w:t>
            </w:r>
          </w:p>
          <w:p w14:paraId="7616FB6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f_NR_SetCellPower (v_NGC_NASCellA, tsc_NR_NonSuitableCellSSS_EPRE_FR1, tsc_NR_NonSuitableCellSSS_EPRE_FR2);</w:t>
            </w:r>
          </w:p>
          <w:p w14:paraId="6AB67DE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f_NR_SetCellPower (v_NGC_NASCellB, tsc_NR_ServingCellSSS_EPRE_FR1, tsc_NR_ServingCellSSS_EPRE_FR2);</w:t>
            </w:r>
          </w:p>
          <w:p w14:paraId="76099DD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9FA7DB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9" siclog@</w:t>
            </w:r>
          </w:p>
          <w:p w14:paraId="49B6436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UE initiates a Registration procedure for mobility registration update by transmitting a REGISTRATION REQUEST message on NGC Cell B and includes the UE radio capability ID assigned at step 5.</w:t>
            </w:r>
          </w:p>
          <w:p w14:paraId="7043AEE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v_ReceivedMsg := f_NR_RRC_ConnEst_DefWithNas (v_NGC_NASCellB, tsc_NR_RRC_TI_Def, ?, (tsc_SHT_NoSecurityProtection, tsc_SHT_IntegrityProtected));</w:t>
            </w:r>
          </w:p>
          <w:p w14:paraId="6F9A163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f_Check_NG_RegistrationReqMsg (v_GMM_MobilityInfo, v_ReceivedMsg.Pdu, Mobility, -, -, -, -, -, -, -,</w:t>
            </w:r>
          </w:p>
          <w:p w14:paraId="0552C8F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-, -, -, -, -, -, -, -, -, -,</w:t>
            </w:r>
          </w:p>
          <w:p w14:paraId="53F3AFB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-, -, -, -, -, -, -, -, -, -,</w:t>
            </w:r>
          </w:p>
          <w:p w14:paraId="46A934C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-, cs_UERadioCapId('67'O, '01000000000020'O)  // @sic R5-217901 sic@</w:t>
            </w:r>
          </w:p>
          <w:p w14:paraId="645BB28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)) {</w:t>
            </w:r>
          </w:p>
          <w:p w14:paraId="2CDDC4C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f_NR_SetVerdictFailOrInconc(__FILE__, __LINE__, "Registration Request Message Failed");</w:t>
            </w:r>
          </w:p>
          <w:p w14:paraId="52D211C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6000EE2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EBE7AA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10" siclog@</w:t>
            </w:r>
          </w:p>
          <w:p w14:paraId="0C755DD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transmits REGISTRATION ACCEPT message including UE radio capability ID deletion indication.</w:t>
            </w:r>
          </w:p>
          <w:p w14:paraId="0D9E123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v_TAC := f_NR_CellInfo_GetTAC (v_NGC_NASCellB);                         //@sic R5s211655 sic@</w:t>
            </w:r>
          </w:p>
          <w:p w14:paraId="042EA82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v_TAIList := cs_NG_TAIListNonConsecutive(v_PLMN, {bit2oct(v_TAC)});     //@sic R5s211655 sic@</w:t>
            </w:r>
          </w:p>
          <w:p w14:paraId="0CF5623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v_MsgToSend := f_Get_NG_RegistrationAcceptMsg (Mobility,</w:t>
            </w:r>
          </w:p>
          <w:p w14:paraId="3CC4C7F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v_GMM_MobilityInfo,</w:t>
            </w:r>
          </w:p>
          <w:p w14:paraId="64384A9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v_GUTIToSend,</w:t>
            </w:r>
          </w:p>
          <w:p w14:paraId="5E923FF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v_TAIList,</w:t>
            </w:r>
          </w:p>
          <w:p w14:paraId="2BADFBD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omit,</w:t>
            </w:r>
          </w:p>
          <w:p w14:paraId="4CA4528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56FE1D6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6DBB63B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48EC64A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                                               -, -, -, -, -,</w:t>
            </w:r>
          </w:p>
          <w:p w14:paraId="2FDD3A8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551BE05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 -, -, v_UERadioCapIdDeletion2</w:t>
            </w:r>
          </w:p>
          <w:p w14:paraId="2979DDB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433AADB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SRB.send(cas_NR_SRB_NasPdu_REQ(v_NGC_NASCellB, tsc_NR_RbId_SRB1, -, cs_NG_NAS_Request(tsc_SHT_IntegrityProtected_Ciphered, v_MsgToSend)));</w:t>
            </w:r>
          </w:p>
          <w:p w14:paraId="3D26F3D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1A66297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11" siclog@</w:t>
            </w:r>
          </w:p>
          <w:p w14:paraId="5C51C5A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f_NR5GC_Registration_Complete(v_NGC_NASCellB);</w:t>
            </w:r>
          </w:p>
          <w:p w14:paraId="4819329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09B6ECA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12" siclog@</w:t>
            </w:r>
          </w:p>
          <w:p w14:paraId="49A0962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//Check: Does UE transmit a REGISTRATION REQUEST message and does not include any Network-assigned UE radio capability ID?</w:t>
            </w:r>
          </w:p>
          <w:p w14:paraId="30AE5DA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SRB.receive(car_NR_SRB_NasPdu_IND(v_NGC_NASCellB, tsc_NR_RbId_SRB1, cr_NG_NAS_Ind(tsc_SHT_IntegrityProtected_Ciphered))) -&gt; value v_ReceivedAsp;    //@sic R5s211655 sic@</w:t>
            </w:r>
          </w:p>
          <w:p w14:paraId="2C4C45B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v_ReceivedMsg := v_ReceivedAsp.Signalling.Nas[0];</w:t>
            </w:r>
          </w:p>
          <w:p w14:paraId="051C044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f_Check_NG_RegistrationReqMsg (v_GMM_MobilityInfo, v_ReceivedMsg.Pdu, Mobility)){</w:t>
            </w:r>
          </w:p>
          <w:p w14:paraId="1EDC0BF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f_NR_SetVerdictFailOrInconc(__FILE__, __LINE__, "Registration Request Message Failed");</w:t>
            </w:r>
          </w:p>
          <w:p w14:paraId="7AC451E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5887142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else {</w:t>
            </w:r>
          </w:p>
          <w:p w14:paraId="511E464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f_NR_PreliminaryPass(__FILE__, __LINE__, "Step 12");</w:t>
            </w:r>
          </w:p>
          <w:p w14:paraId="117B37F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3F1F93B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973A7A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13" siclog@</w:t>
            </w:r>
          </w:p>
          <w:p w14:paraId="24F3A46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v_MsgToSend := f_Get_NG_RegistrationAcceptMsg (Mobility,</w:t>
            </w:r>
          </w:p>
          <w:p w14:paraId="31F620F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v_GMM_MobilityInfo,</w:t>
            </w:r>
          </w:p>
          <w:p w14:paraId="4A5B63A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v_GUTIToSend,</w:t>
            </w:r>
          </w:p>
          <w:p w14:paraId="2F0A887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v_TAIList</w:t>
            </w:r>
          </w:p>
          <w:p w14:paraId="4221D05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2642594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SRB.send(cas_NR_SRB_NasPdu_REQ(v_NGC_NASCellB, tsc_NR_RbId_SRB1, -, cs_NG_NAS_Request(tsc_SHT_IntegrityProtected_Ciphered, v_MsgToSend)));   //@sic R5s211655 sic@</w:t>
            </w:r>
          </w:p>
          <w:p w14:paraId="5A687B3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754BFF8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14" siclog@</w:t>
            </w:r>
          </w:p>
          <w:p w14:paraId="7F97360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f_NR5GC_Registration_Complete(v_NGC_NASCellB, tsc_NR_RbId_SRB1);    //@sic R5s211655 sic@</w:t>
            </w:r>
          </w:p>
          <w:p w14:paraId="6701D11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4BBE372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15" siclog@</w:t>
            </w:r>
          </w:p>
          <w:p w14:paraId="5B56423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f_NR_RRCRelease(v_NGC_NASCellB); //@sic R5-216279 sic@</w:t>
            </w:r>
          </w:p>
          <w:p w14:paraId="1737CFB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3276F4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 //End of fl_TC_9_1_9_5_Body</w:t>
            </w:r>
          </w:p>
        </w:tc>
      </w:tr>
    </w:tbl>
    <w:p w14:paraId="7DA48682" w14:textId="77777777" w:rsidR="00B61148" w:rsidRPr="00547297" w:rsidRDefault="00B61148" w:rsidP="00B61148">
      <w:pPr>
        <w:rPr>
          <w:b/>
          <w:bCs/>
          <w:lang w:val="en-US"/>
        </w:rPr>
      </w:pPr>
    </w:p>
    <w:p w14:paraId="2BC92A2E" w14:textId="77777777" w:rsidR="00B61148" w:rsidRPr="00547297" w:rsidRDefault="00B61148" w:rsidP="00B61148">
      <w:pPr>
        <w:rPr>
          <w:rFonts w:ascii="Segoe UI" w:hAnsi="Segoe UI" w:cs="Segoe UI"/>
          <w:b/>
          <w:sz w:val="21"/>
          <w:szCs w:val="21"/>
          <w:shd w:val="clear" w:color="auto" w:fill="FFFFFF"/>
        </w:rPr>
      </w:pPr>
      <w:r w:rsidRPr="00547297">
        <w:rPr>
          <w:rFonts w:ascii="Segoe UI" w:hAnsi="Segoe UI" w:cs="Segoe UI"/>
          <w:b/>
          <w:sz w:val="21"/>
          <w:szCs w:val="21"/>
          <w:shd w:val="clear" w:color="auto" w:fill="FFFFFF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61148" w:rsidRPr="00547297" w14:paraId="6A5F02A4" w14:textId="77777777" w:rsidTr="00002BD9">
        <w:tc>
          <w:tcPr>
            <w:tcW w:w="9855" w:type="dxa"/>
          </w:tcPr>
          <w:p w14:paraId="5F63F16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</w:t>
            </w: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fl_TC_9_1_9_5_Body() runs on NR5GC_PTC</w:t>
            </w:r>
          </w:p>
          <w:p w14:paraId="18314D0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366486A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NR_CellId_Type v_NGC_NASCellA := f_NR5GC_MapNASCell(ngc_CellA, NG_AllCellsOnSamePLMN);</w:t>
            </w:r>
          </w:p>
          <w:p w14:paraId="498F1D6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NR_CellId_Type v_NGC_NASCellB := f_NR5GC_MapNASCell(ngc_CellB, NG_AllCellsOnSamePLMN);</w:t>
            </w:r>
          </w:p>
          <w:p w14:paraId="12678C4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GMM_MobilityInfo_Type v_GMM_MobilityInfo;</w:t>
            </w:r>
          </w:p>
          <w:p w14:paraId="297D387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var NG_NAS_MSG_Indication_Type v_ReceivedMsg;</w:t>
            </w:r>
          </w:p>
          <w:p w14:paraId="43EB06D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NG_NAS_DL_Message_Type v_MsgToSend;</w:t>
            </w:r>
          </w:p>
          <w:p w14:paraId="2A71498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NG_MobileIdentity v_GUTIToSend;</w:t>
            </w:r>
          </w:p>
          <w:p w14:paraId="571DC1F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NG_NAS_GutiParameters_Type v_GutiParams;</w:t>
            </w:r>
          </w:p>
          <w:p w14:paraId="2BA5F97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NAS_PlmnId v_PLMN;</w:t>
            </w:r>
          </w:p>
          <w:p w14:paraId="1961206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TrackingAreaCode v_TAC;</w:t>
            </w:r>
          </w:p>
          <w:p w14:paraId="3E25E4A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NG_TrackingAreaIdList v_TAIList;</w:t>
            </w:r>
          </w:p>
          <w:p w14:paraId="4EC148C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NR_SRB_COMMON_IND v_ReceivedAsp;</w:t>
            </w:r>
          </w:p>
          <w:p w14:paraId="68112AD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UERadioCapIdDeletion v_UERadioCapIdDeletion1 :=</w:t>
            </w:r>
          </w:p>
          <w:p w14:paraId="75A6722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{</w:t>
            </w:r>
          </w:p>
          <w:p w14:paraId="0D76CE9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iei := 'A'H,</w:t>
            </w:r>
          </w:p>
          <w:p w14:paraId="21DF365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spare := '0'B,</w:t>
            </w:r>
          </w:p>
          <w:p w14:paraId="0B3575A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deleteReq := '001'B</w:t>
            </w:r>
          </w:p>
          <w:p w14:paraId="1CEEBE9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0E13630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UERadioCapIdDeletion v_UERadioCapIdDeletion2 :=</w:t>
            </w:r>
          </w:p>
          <w:p w14:paraId="18CBD7A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{</w:t>
            </w:r>
          </w:p>
          <w:p w14:paraId="5F1C9A5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iei := 'E'H,</w:t>
            </w:r>
          </w:p>
          <w:p w14:paraId="675943A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spare := '0'B,</w:t>
            </w:r>
          </w:p>
          <w:p w14:paraId="668483C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deleteReq := '001'B</w:t>
            </w:r>
          </w:p>
          <w:p w14:paraId="04BF5E2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3C8BCC3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A274AB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1" siclog@</w:t>
            </w:r>
          </w:p>
          <w:p w14:paraId="3069AF9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transmits CONFIGURATION UPDATE COMMAND including UE radio capability ID deletion indication.</w:t>
            </w:r>
          </w:p>
          <w:p w14:paraId="6182D3C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SRB.send(cas_NR_SRB_NasPdu_REQ(v_NGC_NASCellA, tsc_NR_RbId_SRB2, -,</w:t>
            </w:r>
          </w:p>
          <w:p w14:paraId="7304616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cs_NG_NAS_Request(tsc_SHT_IntegrityProtected_Ciphered,</w:t>
            </w:r>
          </w:p>
          <w:p w14:paraId="0A195E8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cs_NG_CONFIGURATION_UPDATE_COMMAND(cs_ConfigUpdateInd('1'B, '1'B), -, -, -, -, -, -, -, -, -,</w:t>
            </w:r>
          </w:p>
          <w:p w14:paraId="0A4CE84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                    -, -, -, -, -, -, -, -, -, -, v_UERadioCapIdDeletion1))));</w:t>
            </w:r>
          </w:p>
          <w:p w14:paraId="4377568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543EC95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@siclog "Step 2" siclog@</w:t>
            </w:r>
          </w:p>
          <w:p w14:paraId="07BDE73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SRB.receive (car_NR_SRB_NasPdu_IND(v_NGC_NASCellA, tsc_NR_RbId_SRB2, cr_NG_NAS_Ind(tsc_SHT_IntegrityProtected_Ciphered,</w:t>
            </w:r>
          </w:p>
          <w:p w14:paraId="1B5C0B1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                   cr_NG_CONFIGURATION_UPDATE_COMPLETE)));</w:t>
            </w:r>
          </w:p>
          <w:p w14:paraId="352135B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3" siclog@</w:t>
            </w:r>
          </w:p>
          <w:p w14:paraId="56174DB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f_NR_RRCRelease(v_NGC_NASCellA);</w:t>
            </w:r>
          </w:p>
          <w:p w14:paraId="570DD00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7F1A4B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4" siclog@</w:t>
            </w:r>
          </w:p>
          <w:p w14:paraId="1C49892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//Check: Does UE transmit a REGISTRATION REQUEST message and does not include any Network-assigned UE radi capability ID?</w:t>
            </w:r>
          </w:p>
          <w:p w14:paraId="4C1E7FB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v_ReceivedMsg := f_NR_RRC_ConnEst_DefWithNas (v_NGC_NASCellA, tsc_NR_RRC_TI_Def, ?, (tsc_SHT_NoSecurityProtection, tsc_SHT_IntegrityProtected));</w:t>
            </w:r>
          </w:p>
          <w:p w14:paraId="4917842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f_Check_NG_RegistrationReqMsg (v_GMM_MobilityInfo, v_ReceivedMsg.Pdu, Mobility  // @sic R5-217901 sic@</w:t>
            </w:r>
          </w:p>
          <w:p w14:paraId="2636784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)) {</w:t>
            </w:r>
          </w:p>
          <w:p w14:paraId="12B0418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f_NR_SetVerdictFailOrInconc(__FILE__, __LINE__, "Registration Request Message Failed");</w:t>
            </w:r>
          </w:p>
          <w:p w14:paraId="0ECE07A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1108229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f_NR_PreliminaryPass(__FILE__, __LINE__, "Step 4");</w:t>
            </w:r>
          </w:p>
          <w:p w14:paraId="002449B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0B2D785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v_PLMN := f_NR_Asn2Nas_PlmnId(f_NR_CellInfo_GetPLMN (v_NGC_NASCellA));</w:t>
            </w:r>
          </w:p>
          <w:p w14:paraId="6A6E0FD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v_GutiParams := f_NR5GC_CellInfo_GetGutiParameters (v_NGC_NASCellA);</w:t>
            </w:r>
          </w:p>
          <w:p w14:paraId="1B62DE2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v_GUTIToSend := f_NG_GutiParameters2MobileIdentity (v_PLMN, v_GutiParams);</w:t>
            </w:r>
          </w:p>
          <w:p w14:paraId="3AF2338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v_TAC := f_NR_CellInfo_GetTAC (v_NGC_NASCellA);</w:t>
            </w:r>
          </w:p>
          <w:p w14:paraId="78B05B7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v_TAIList := cs_NG_TAIListNonConsecutive(v_PLMN, {bit2oct(v_TAC)});</w:t>
            </w:r>
          </w:p>
          <w:p w14:paraId="20B2141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AB975D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5" siclog@</w:t>
            </w:r>
          </w:p>
          <w:p w14:paraId="67E9CD5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v_MsgToSend := f_Get_NG_RegistrationAcceptMsg (Mobility,</w:t>
            </w:r>
          </w:p>
          <w:p w14:paraId="0F78149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v_GMM_MobilityInfo,</w:t>
            </w:r>
          </w:p>
          <w:p w14:paraId="0CBBD53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v_GUTIToSend,</w:t>
            </w:r>
          </w:p>
          <w:p w14:paraId="1CEF03A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v_TAIList,</w:t>
            </w:r>
          </w:p>
          <w:p w14:paraId="186B2C3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omit,</w:t>
            </w:r>
          </w:p>
          <w:p w14:paraId="628C86C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441AAA9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4E0EAB0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23C445B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3BB4832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171970E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 -, cs_UERadioCapId('67'O, '01000000000020'O)    // @sic R5-217901 sic@</w:t>
            </w:r>
          </w:p>
          <w:p w14:paraId="460D04B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7C79CBA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SRB.send(cas_NR_SRB_NasPdu_REQ(v_NGC_NASCellA, tsc_NR_RbId_SRB1, -, cs_NG_NAS_Request(tsc_SHT_IntegrityProtected_Ciphered, v_MsgToSend)));</w:t>
            </w:r>
          </w:p>
          <w:p w14:paraId="6787695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0E1F39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6" siclog@</w:t>
            </w:r>
          </w:p>
          <w:p w14:paraId="0749F94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f_NR5GC_Registration_Complete(v_NGC_NASCellA);</w:t>
            </w:r>
          </w:p>
          <w:p w14:paraId="3BEC554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490921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7" siclog@</w:t>
            </w:r>
          </w:p>
          <w:p w14:paraId="694205A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f_NR_RRCRelease(v_NGC_NASCellA);</w:t>
            </w:r>
          </w:p>
          <w:p w14:paraId="24E09F0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841BFE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8" siclog@</w:t>
            </w:r>
          </w:p>
          <w:p w14:paraId="6D6D1F5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f_NR_SetCellPower (v_NGC_NASCellA, tsc_NR_NonSuitableCellSSS_EPRE_FR1, tsc_NR_NonSuitableCellSSS_EPRE_FR2);</w:t>
            </w:r>
          </w:p>
          <w:p w14:paraId="0E5865E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f_NR_SetCellPower (v_NGC_NASCellB, tsc_NR_ServingCellSSS_EPRE_FR1, tsc_NR_ServingCellSSS_EPRE_FR2);</w:t>
            </w:r>
          </w:p>
          <w:p w14:paraId="704A67B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7178FF8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9" siclog@</w:t>
            </w:r>
          </w:p>
          <w:p w14:paraId="49EF3B8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UE initiates a Registration procedure for mobility registration update by transmitting a REGISTRATION REQUEST message on NGC Cell B and includes the UE radio capability ID assigned at step 5.</w:t>
            </w:r>
          </w:p>
          <w:p w14:paraId="79CA818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v_ReceivedMsg := f_NR_RRC_ConnEst_DefWithNas (v_NGC_NASCellB, tsc_NR_RRC_TI_Def, ?, (tsc_SHT_NoSecurityProtection, tsc_SHT_IntegrityProtected));</w:t>
            </w:r>
          </w:p>
          <w:p w14:paraId="68D804B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f_Check_NG_RegistrationReqMsg (v_GMM_MobilityInfo, v_ReceivedMsg.Pdu, Mobility, -, -, -, -, -, -, -,</w:t>
            </w:r>
          </w:p>
          <w:p w14:paraId="4238BC7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-, -, -, -, -, -, -, -, -, -,</w:t>
            </w:r>
          </w:p>
          <w:p w14:paraId="15A2E39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-, -, -, -, -, -, -, -, -, -,</w:t>
            </w:r>
          </w:p>
          <w:p w14:paraId="2502FBB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-, cs_UERadioCapId('67'O, '01000000000020'O)  // @sic R5-217901 sic@</w:t>
            </w:r>
          </w:p>
          <w:p w14:paraId="7E7E803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)) {</w:t>
            </w:r>
          </w:p>
          <w:p w14:paraId="560A237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f_NR_SetVerdictFailOrInconc(__FILE__, __LINE__, "Registration Request Message Failed");</w:t>
            </w:r>
          </w:p>
          <w:p w14:paraId="5E0033F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48D6AED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6EFDA68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10" siclog@</w:t>
            </w:r>
          </w:p>
          <w:p w14:paraId="13EB372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transmits REGISTRATION ACCEPT message including UE radio capability ID deletion indication.</w:t>
            </w:r>
          </w:p>
          <w:p w14:paraId="41AFBB6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v_TAC := f_NR_CellInfo_GetTAC (v_NGC_NASCellB);                         //@sic R5s211655 sic@</w:t>
            </w:r>
          </w:p>
          <w:p w14:paraId="0DB4DE9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v_TAIList := cs_NG_TAIListNonConsecutive(v_PLMN, {bit2oct(v_TAC)});     //@sic R5s211655 sic@</w:t>
            </w:r>
          </w:p>
          <w:p w14:paraId="6ECB487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v_MsgToSend := f_Get_NG_RegistrationAcceptMsg (Mobility,</w:t>
            </w:r>
          </w:p>
          <w:p w14:paraId="07A7539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v_GMM_MobilityInfo,</w:t>
            </w:r>
          </w:p>
          <w:p w14:paraId="393DE22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v_GUTIToSend,</w:t>
            </w:r>
          </w:p>
          <w:p w14:paraId="161AC5E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v_TAIList,</w:t>
            </w:r>
          </w:p>
          <w:p w14:paraId="1C26AB1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omit,</w:t>
            </w:r>
          </w:p>
          <w:p w14:paraId="127EADC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20DE9BD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170E59E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1C9CE7D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4A76D78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4C38421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 -, -, v_UERadioCapIdDeletion2</w:t>
            </w:r>
          </w:p>
          <w:p w14:paraId="254D697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25D2E72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SRB.send(cas_NR_SRB_NasPdu_REQ(v_NGC_NASCellB, tsc_NR_RbId_SRB1, -, cs_NG_NAS_Request(tsc_SHT_IntegrityProtected_Ciphered, v_MsgToSend)));</w:t>
            </w:r>
          </w:p>
          <w:p w14:paraId="26FA612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E6D6EB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11" siclog@</w:t>
            </w:r>
          </w:p>
          <w:p w14:paraId="773DCEC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f_NR5GC_Registration_Complete(v_NGC_NASCellB);</w:t>
            </w:r>
          </w:p>
          <w:p w14:paraId="19338AC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95FDB5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12" siclog@</w:t>
            </w:r>
          </w:p>
          <w:p w14:paraId="1D6DA94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//Check: Does UE transmit a REGISTRATION REQUEST message and does not include any Network-assigned UE radio capability ID?</w:t>
            </w:r>
          </w:p>
          <w:p w14:paraId="13034C5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SRB.receive(car_NR_SRB_NasPdu_IND(v_NGC_NASCellB, tsc_NR_RbId_SRB1, cr_NG_NAS_Ind(tsc_SHT_IntegrityProtected_Ciphered))) -&gt; value v_ReceivedAsp;    //@sic R5s211655 sic@</w:t>
            </w:r>
          </w:p>
          <w:p w14:paraId="0093F5F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v_ReceivedMsg := v_ReceivedAsp.Signalling.Nas[0];</w:t>
            </w:r>
          </w:p>
          <w:p w14:paraId="474F576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f_Check_NG_RegistrationReqMsg (v_GMM_MobilityInfo, v_ReceivedMsg.Pdu, Mobility)){</w:t>
            </w:r>
          </w:p>
          <w:p w14:paraId="49D8C20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f_NR_SetVerdictFailOrInconc(__FILE__, __LINE__, "Registration Request Message Failed");</w:t>
            </w:r>
          </w:p>
          <w:p w14:paraId="1B97F03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2EE742E0" w14:textId="77777777" w:rsidR="00B61148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else {</w:t>
            </w:r>
          </w:p>
          <w:p w14:paraId="78FD5D7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if (ispresent(v_ReceivedMsg.Pdu.Msg.registration_Request.ueRadioCapabilityId)) {</w:t>
            </w:r>
          </w:p>
          <w:p w14:paraId="2AF8ADF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if(match(v_ReceivedMsg.Pdu.Msg.registration_Request.ueRadioCapabilityId,cs_UERadioCapId('67'O, '01000000000020'O) ))</w:t>
            </w:r>
          </w:p>
          <w:p w14:paraId="2137056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{</w:t>
            </w:r>
          </w:p>
          <w:p w14:paraId="56D6C8A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    f_NR_SetVerdictFailOrInconc(__FILE__, __LINE__, "Step 12 : Registration Request Message Failed as UE has sent NW assigned capability ID in REG REQ");</w:t>
            </w:r>
          </w:p>
          <w:p w14:paraId="08DCD47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}</w:t>
            </w:r>
          </w:p>
          <w:p w14:paraId="1AD071C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}</w:t>
            </w:r>
          </w:p>
          <w:p w14:paraId="49A9221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f_NR_PreliminaryPass(__FILE__, __LINE__, "Step 12");</w:t>
            </w:r>
          </w:p>
          <w:p w14:paraId="788D23B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59A11EF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152ED09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13" siclog@</w:t>
            </w:r>
          </w:p>
          <w:p w14:paraId="4003F96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v_MsgToSend := f_Get_NG_RegistrationAcceptMsg (Mobility,</w:t>
            </w:r>
          </w:p>
          <w:p w14:paraId="7384D7F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v_GMM_MobilityInfo,</w:t>
            </w:r>
          </w:p>
          <w:p w14:paraId="4A5ED56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v_GUTIToSend,</w:t>
            </w:r>
          </w:p>
          <w:p w14:paraId="332CEDB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v_TAIList</w:t>
            </w:r>
          </w:p>
          <w:p w14:paraId="5DA93D0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40973FC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SRB.send(cas_NR_SRB_NasPdu_REQ(v_NGC_NASCellB, tsc_NR_RbId_SRB1, -, cs_NG_NAS_Request(tsc_SHT_IntegrityProtected_Ciphered, v_MsgToSend)));   //@sic R5s211655 sic@</w:t>
            </w:r>
          </w:p>
          <w:p w14:paraId="0576E0B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C98303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14" siclog@</w:t>
            </w:r>
          </w:p>
          <w:p w14:paraId="357D7B8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f_NR5GC_Registration_Complete(v_NGC_NASCellB, tsc_NR_RbId_SRB1);    //@sic R5s211655 sic@</w:t>
            </w:r>
          </w:p>
          <w:p w14:paraId="29F7C41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212A004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15" siclog@</w:t>
            </w:r>
          </w:p>
          <w:p w14:paraId="635A0C9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f_NR_RRCRelease(v_NGC_NASCellB); //@sic R5-216279 sic@</w:t>
            </w:r>
          </w:p>
          <w:p w14:paraId="10A20AC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3384027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 //End of fl_TC_9_1_9_5_Body</w:t>
            </w:r>
          </w:p>
        </w:tc>
      </w:tr>
    </w:tbl>
    <w:p w14:paraId="59F53A00" w14:textId="77777777" w:rsidR="00B61148" w:rsidRPr="00547297" w:rsidRDefault="00B61148" w:rsidP="00B61148"/>
    <w:p w14:paraId="3DB94FC8" w14:textId="77777777" w:rsidR="00217E10" w:rsidRPr="00217E10" w:rsidRDefault="00217E10" w:rsidP="00217E10"/>
    <w:p w14:paraId="652DFB20" w14:textId="25B9C8D4" w:rsidR="003A22C0" w:rsidRPr="00854C55" w:rsidRDefault="003A22C0" w:rsidP="004F726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3" w:name="_Toc122434493"/>
      <w:bookmarkStart w:id="14" w:name="_Toc295288970"/>
      <w:bookmarkStart w:id="15" w:name="_Toc325725665"/>
      <w:bookmarkStart w:id="16" w:name="_Toc90304221"/>
      <w:r w:rsidRPr="00854C55">
        <w:rPr>
          <w:rFonts w:cs="Arial"/>
          <w:b/>
        </w:rPr>
        <w:t xml:space="preserve">Branches </w:t>
      </w:r>
      <w:bookmarkEnd w:id="13"/>
      <w:bookmarkEnd w:id="14"/>
      <w:bookmarkEnd w:id="15"/>
      <w:r>
        <w:rPr>
          <w:rFonts w:cs="Arial"/>
          <w:b/>
        </w:rPr>
        <w:t>executed</w:t>
      </w:r>
      <w:bookmarkEnd w:id="16"/>
      <w:r>
        <w:rPr>
          <w:rFonts w:cs="Arial"/>
          <w:b/>
        </w:rPr>
        <w:t xml:space="preserve"> </w:t>
      </w:r>
    </w:p>
    <w:p w14:paraId="4CA4A326" w14:textId="08FAD201" w:rsidR="00C549CB" w:rsidRPr="004F726E" w:rsidRDefault="00C549CB" w:rsidP="004F726E">
      <w:pPr>
        <w:rPr>
          <w:rFonts w:cs="Arial"/>
          <w:b/>
        </w:rPr>
      </w:pPr>
      <w:bookmarkStart w:id="17" w:name="_Toc122434494"/>
      <w:bookmarkStart w:id="18" w:name="_Toc295288971"/>
      <w:bookmarkStart w:id="19" w:name="_Toc325725666"/>
      <w:r w:rsidRPr="004F726E">
        <w:rPr>
          <w:rFonts w:cs="Arial"/>
        </w:rPr>
        <w:t>The test case was executed on NR band n7</w:t>
      </w:r>
      <w:r w:rsidR="00217E10">
        <w:rPr>
          <w:rFonts w:cs="Arial"/>
        </w:rPr>
        <w:t>0</w:t>
      </w:r>
      <w:r w:rsidRPr="004F726E">
        <w:rPr>
          <w:rFonts w:cs="Arial"/>
        </w:rPr>
        <w:t xml:space="preserve"> uing NR ciphering nea</w:t>
      </w:r>
      <w:r w:rsidR="00217E10">
        <w:rPr>
          <w:rFonts w:cs="Arial"/>
        </w:rPr>
        <w:t>2</w:t>
      </w:r>
      <w:r w:rsidRPr="004F726E">
        <w:rPr>
          <w:rFonts w:cs="Arial"/>
        </w:rPr>
        <w:t xml:space="preserve"> and integrity algorithm nia</w:t>
      </w:r>
      <w:r w:rsidR="00217E10">
        <w:rPr>
          <w:rFonts w:cs="Arial"/>
        </w:rPr>
        <w:t>2</w:t>
      </w:r>
    </w:p>
    <w:p w14:paraId="39E70E74" w14:textId="4AEC8805" w:rsidR="003A22C0" w:rsidRPr="00854C55" w:rsidRDefault="003A22C0" w:rsidP="004F726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0" w:name="_Toc90304222"/>
      <w:r w:rsidRPr="00854C55">
        <w:rPr>
          <w:rFonts w:cs="Arial"/>
          <w:b/>
        </w:rPr>
        <w:t>Execution Log Files</w:t>
      </w:r>
      <w:bookmarkEnd w:id="17"/>
      <w:bookmarkEnd w:id="18"/>
      <w:bookmarkEnd w:id="19"/>
      <w:bookmarkEnd w:id="20"/>
      <w:r>
        <w:rPr>
          <w:rFonts w:cs="Arial"/>
          <w:b/>
        </w:rPr>
        <w:t xml:space="preserve"> </w:t>
      </w:r>
    </w:p>
    <w:p w14:paraId="70223940" w14:textId="265DCCBB" w:rsidR="003A22C0" w:rsidRPr="00C549CB" w:rsidRDefault="00217E1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r w:rsidRPr="00217E10">
        <w:rPr>
          <w:rFonts w:cs="Arial"/>
          <w:b/>
        </w:rPr>
        <w:t>Samsung SM-G996B</w:t>
      </w:r>
    </w:p>
    <w:p w14:paraId="6BFB4688" w14:textId="59281725" w:rsidR="003A22C0" w:rsidRPr="00C549CB" w:rsidRDefault="003A22C0" w:rsidP="003A22C0">
      <w:pPr>
        <w:rPr>
          <w:rFonts w:cs="Arial"/>
        </w:rPr>
      </w:pPr>
      <w:r w:rsidRPr="00C549CB">
        <w:rPr>
          <w:rFonts w:cs="Arial"/>
        </w:rPr>
        <w:t xml:space="preserve">The </w:t>
      </w:r>
      <w:r w:rsidR="00217E10" w:rsidRPr="00217E10">
        <w:rPr>
          <w:rFonts w:cs="Arial"/>
        </w:rPr>
        <w:t xml:space="preserve">Samsung SM-G996B </w:t>
      </w:r>
      <w:r w:rsidR="00C549CB" w:rsidRPr="00C549CB">
        <w:rPr>
          <w:rFonts w:cs="Arial"/>
        </w:rPr>
        <w:t xml:space="preserve">UE </w:t>
      </w:r>
      <w:r w:rsidRPr="00C549CB">
        <w:rPr>
          <w:rFonts w:cs="Arial"/>
        </w:rPr>
        <w:t>passed this test case on</w:t>
      </w:r>
      <w:r w:rsidR="00C549CB" w:rsidRPr="00C549CB">
        <w:t xml:space="preserve"> </w:t>
      </w:r>
      <w:r w:rsidR="00C549CB" w:rsidRPr="00C549CB">
        <w:rPr>
          <w:rFonts w:cs="Arial"/>
        </w:rPr>
        <w:t>Keysight S8704A Protocol Conformance Toolset solution</w:t>
      </w:r>
      <w:r w:rsidRPr="00C549CB">
        <w:rPr>
          <w:rFonts w:cs="Arial"/>
        </w:rPr>
        <w:t>. The documentation below is enclosed as evidence of the successful test case run [1]:</w:t>
      </w:r>
    </w:p>
    <w:p w14:paraId="3A604389" w14:textId="231F2A41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Test case execution log file:</w:t>
      </w:r>
    </w:p>
    <w:p w14:paraId="1A0BA2A8" w14:textId="24340745" w:rsidR="00C549CB" w:rsidRPr="00C549CB" w:rsidRDefault="00C549CB" w:rsidP="00C549C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217E10">
        <w:rPr>
          <w:rFonts w:cs="Arial"/>
        </w:rPr>
        <w:t>9_1_9_5</w:t>
      </w:r>
      <w:r w:rsidRPr="00C549CB">
        <w:rPr>
          <w:rFonts w:cs="Arial"/>
        </w:rPr>
        <w:t>_LOG.html</w:t>
      </w:r>
    </w:p>
    <w:p w14:paraId="4B6BD03C" w14:textId="77777777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2207966" w14:textId="496A7D20" w:rsidR="00C549CB" w:rsidRDefault="00C549CB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217E10">
        <w:rPr>
          <w:rFonts w:cs="Arial"/>
        </w:rPr>
        <w:t>9_1_9_5</w:t>
      </w:r>
      <w:r w:rsidRPr="00C549CB">
        <w:rPr>
          <w:rFonts w:cs="Arial"/>
        </w:rPr>
        <w:t>_PIXIT.xml</w:t>
      </w:r>
    </w:p>
    <w:p w14:paraId="154F1B6E" w14:textId="16DC0688" w:rsidR="00605297" w:rsidRDefault="00605297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3EACAF01" w14:textId="5E794DD4" w:rsidR="00605297" w:rsidRPr="00C549CB" w:rsidRDefault="00605297" w:rsidP="00605297">
      <w:pPr>
        <w:rPr>
          <w:rFonts w:cs="Arial"/>
        </w:rPr>
      </w:pPr>
      <w:r w:rsidRPr="00C549CB">
        <w:rPr>
          <w:rFonts w:cs="Arial"/>
        </w:rPr>
        <w:t xml:space="preserve">The </w:t>
      </w:r>
      <w:r w:rsidRPr="00217E10">
        <w:rPr>
          <w:rFonts w:cs="Arial"/>
        </w:rPr>
        <w:t xml:space="preserve">Samsung SM-G996B </w:t>
      </w:r>
      <w:r w:rsidRPr="00C549CB">
        <w:rPr>
          <w:rFonts w:cs="Arial"/>
        </w:rPr>
        <w:t>UE passed this test case on</w:t>
      </w:r>
      <w:r w:rsidRPr="00C549CB">
        <w:t xml:space="preserve"> </w:t>
      </w:r>
      <w:r w:rsidRPr="00605297">
        <w:rPr>
          <w:rFonts w:cs="Arial"/>
        </w:rPr>
        <w:t>Anritsu Protocol Conformance Test System ME7834NR</w:t>
      </w:r>
      <w:r>
        <w:rPr>
          <w:rFonts w:cs="Arial"/>
        </w:rPr>
        <w:t xml:space="preserve"> </w:t>
      </w:r>
      <w:r w:rsidRPr="00C549CB">
        <w:rPr>
          <w:rFonts w:cs="Arial"/>
        </w:rPr>
        <w:t>solution. The documentation below is enclosed as evidence of the successful test case run [1]:</w:t>
      </w:r>
    </w:p>
    <w:p w14:paraId="01C289B1" w14:textId="77777777" w:rsidR="00605297" w:rsidRPr="00C549CB" w:rsidRDefault="00605297" w:rsidP="00605297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Test case execution log file:</w:t>
      </w:r>
    </w:p>
    <w:p w14:paraId="1F28F3FD" w14:textId="46282A43" w:rsidR="00605297" w:rsidRPr="00C549CB" w:rsidRDefault="00605297" w:rsidP="00605297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</w:t>
      </w:r>
      <w:r w:rsidRPr="00C549CB">
        <w:rPr>
          <w:rFonts w:cs="Arial"/>
        </w:rPr>
        <w:t>/TC_</w:t>
      </w:r>
      <w:r>
        <w:rPr>
          <w:rFonts w:cs="Arial"/>
        </w:rPr>
        <w:t>9_1_9_5</w:t>
      </w:r>
      <w:r w:rsidRPr="00C549CB">
        <w:rPr>
          <w:rFonts w:cs="Arial"/>
        </w:rPr>
        <w:t>_LOG.</w:t>
      </w:r>
      <w:r>
        <w:rPr>
          <w:rFonts w:cs="Arial"/>
        </w:rPr>
        <w:t>xml</w:t>
      </w:r>
    </w:p>
    <w:p w14:paraId="0124FC98" w14:textId="77777777" w:rsidR="00605297" w:rsidRPr="00C549CB" w:rsidRDefault="00605297" w:rsidP="00605297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2FB08DF" w14:textId="2DBDA4C7" w:rsidR="00605297" w:rsidRPr="00C549CB" w:rsidRDefault="00605297" w:rsidP="00605297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</w:t>
      </w:r>
      <w:r w:rsidRPr="00C549CB">
        <w:rPr>
          <w:rFonts w:cs="Arial"/>
        </w:rPr>
        <w:t>/TC_</w:t>
      </w:r>
      <w:r>
        <w:rPr>
          <w:rFonts w:cs="Arial"/>
        </w:rPr>
        <w:t>9_1_9_5</w:t>
      </w:r>
      <w:r w:rsidRPr="00C549CB">
        <w:rPr>
          <w:rFonts w:cs="Arial"/>
        </w:rPr>
        <w:t>_PIXIT.</w:t>
      </w:r>
      <w:r>
        <w:rPr>
          <w:rFonts w:cs="Arial"/>
        </w:rPr>
        <w:t>txt</w:t>
      </w:r>
    </w:p>
    <w:p w14:paraId="11F35265" w14:textId="77777777" w:rsidR="00605297" w:rsidRPr="00C549CB" w:rsidRDefault="00605297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23D6FF57" w:rsidR="003A22C0" w:rsidRPr="00854C55" w:rsidRDefault="003A22C0" w:rsidP="00D838CC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7E24C1B8" w:rsidR="003A22C0" w:rsidRPr="002D362B" w:rsidRDefault="003A22C0" w:rsidP="004F726E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90304225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877713E" w14:textId="05D1FAE0" w:rsidR="00C549CB" w:rsidRPr="00C549CB" w:rsidRDefault="00C549CB" w:rsidP="00C549C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cs="Arial"/>
                <w:b/>
                <w:color w:val="FF0000"/>
                <w:sz w:val="18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217E10">
              <w:rPr>
                <w:rFonts w:cs="Arial"/>
                <w:b/>
                <w:sz w:val="18"/>
              </w:rPr>
              <w:t>204</w:t>
            </w:r>
            <w:r w:rsidRPr="004F726E">
              <w:rPr>
                <w:rFonts w:cs="Arial"/>
                <w:b/>
                <w:sz w:val="18"/>
              </w:rPr>
              <w:t xml:space="preserve"> : NR5GC FR1 :</w:t>
            </w:r>
            <w:r w:rsidR="00217E10" w:rsidRPr="00217E10">
              <w:rPr>
                <w:rFonts w:cs="Arial"/>
                <w:b/>
                <w:sz w:val="18"/>
              </w:rPr>
              <w:t xml:space="preserve"> Supporting information for addition of 5GMM Rel-16 test case 9.1.9.5</w:t>
            </w:r>
          </w:p>
          <w:p w14:paraId="77C256BA" w14:textId="29402CF2" w:rsidR="003A22C0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E0891" w14:textId="77777777" w:rsidR="00403373" w:rsidRDefault="00403373">
      <w:r>
        <w:separator/>
      </w:r>
    </w:p>
  </w:endnote>
  <w:endnote w:type="continuationSeparator" w:id="0">
    <w:p w14:paraId="53BA4B5D" w14:textId="77777777" w:rsidR="00403373" w:rsidRDefault="00403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963A9" w14:textId="77777777" w:rsidR="00403373" w:rsidRDefault="00403373">
      <w:r>
        <w:separator/>
      </w:r>
    </w:p>
  </w:footnote>
  <w:footnote w:type="continuationSeparator" w:id="0">
    <w:p w14:paraId="00FDDD74" w14:textId="77777777" w:rsidR="00403373" w:rsidRDefault="00403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97461"/>
    <w:multiLevelType w:val="hybridMultilevel"/>
    <w:tmpl w:val="3BEE95B2"/>
    <w:lvl w:ilvl="0" w:tplc="43C0987C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8C35CC9"/>
    <w:multiLevelType w:val="hybridMultilevel"/>
    <w:tmpl w:val="879AA87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A430B"/>
    <w:multiLevelType w:val="hybridMultilevel"/>
    <w:tmpl w:val="E340BE74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044670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6171519">
    <w:abstractNumId w:val="2"/>
  </w:num>
  <w:num w:numId="3" w16cid:durableId="1132016015">
    <w:abstractNumId w:val="1"/>
  </w:num>
  <w:num w:numId="4" w16cid:durableId="1937014096">
    <w:abstractNumId w:val="2"/>
  </w:num>
  <w:num w:numId="5" w16cid:durableId="627705160">
    <w:abstractNumId w:val="0"/>
  </w:num>
  <w:num w:numId="6" w16cid:durableId="233198632">
    <w:abstractNumId w:val="3"/>
  </w:num>
  <w:num w:numId="7" w16cid:durableId="8047391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17E10"/>
    <w:rsid w:val="0025709B"/>
    <w:rsid w:val="0026004D"/>
    <w:rsid w:val="0026231C"/>
    <w:rsid w:val="002640DD"/>
    <w:rsid w:val="00275D12"/>
    <w:rsid w:val="00284FEB"/>
    <w:rsid w:val="002860C4"/>
    <w:rsid w:val="002B5741"/>
    <w:rsid w:val="002D362B"/>
    <w:rsid w:val="002E0D8B"/>
    <w:rsid w:val="002E472E"/>
    <w:rsid w:val="00305409"/>
    <w:rsid w:val="00317F09"/>
    <w:rsid w:val="00344D50"/>
    <w:rsid w:val="003609EF"/>
    <w:rsid w:val="0036231A"/>
    <w:rsid w:val="00374DD4"/>
    <w:rsid w:val="003A0788"/>
    <w:rsid w:val="003A22C0"/>
    <w:rsid w:val="003A3CA7"/>
    <w:rsid w:val="003E1A36"/>
    <w:rsid w:val="003F03E6"/>
    <w:rsid w:val="00403373"/>
    <w:rsid w:val="00410371"/>
    <w:rsid w:val="004242F1"/>
    <w:rsid w:val="004B75B7"/>
    <w:rsid w:val="004F726E"/>
    <w:rsid w:val="0051580D"/>
    <w:rsid w:val="00547111"/>
    <w:rsid w:val="00592D74"/>
    <w:rsid w:val="005E2C44"/>
    <w:rsid w:val="00605297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5E62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1148"/>
    <w:rsid w:val="00B67B97"/>
    <w:rsid w:val="00B968C8"/>
    <w:rsid w:val="00BA3EC5"/>
    <w:rsid w:val="00BA51D9"/>
    <w:rsid w:val="00BB5DFC"/>
    <w:rsid w:val="00BD279D"/>
    <w:rsid w:val="00BD6BB8"/>
    <w:rsid w:val="00BE7154"/>
    <w:rsid w:val="00C15ECC"/>
    <w:rsid w:val="00C30C66"/>
    <w:rsid w:val="00C371DB"/>
    <w:rsid w:val="00C462F9"/>
    <w:rsid w:val="00C549CB"/>
    <w:rsid w:val="00C66BA2"/>
    <w:rsid w:val="00C95985"/>
    <w:rsid w:val="00CC5026"/>
    <w:rsid w:val="00CC52FD"/>
    <w:rsid w:val="00CC68D0"/>
    <w:rsid w:val="00D03794"/>
    <w:rsid w:val="00D03F9A"/>
    <w:rsid w:val="00D06D51"/>
    <w:rsid w:val="00D24991"/>
    <w:rsid w:val="00D50255"/>
    <w:rsid w:val="00D66520"/>
    <w:rsid w:val="00D838CC"/>
    <w:rsid w:val="00DB4A41"/>
    <w:rsid w:val="00DE34CF"/>
    <w:rsid w:val="00DE7626"/>
    <w:rsid w:val="00E13F3D"/>
    <w:rsid w:val="00E259B2"/>
    <w:rsid w:val="00E34898"/>
    <w:rsid w:val="00EB09B7"/>
    <w:rsid w:val="00EE7D7C"/>
    <w:rsid w:val="00F21D18"/>
    <w:rsid w:val="00F25D98"/>
    <w:rsid w:val="00F26FAA"/>
    <w:rsid w:val="00F300FB"/>
    <w:rsid w:val="00F455EE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55E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549CB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F726E"/>
    <w:rPr>
      <w:rFonts w:ascii="Arial" w:hAnsi="Arial"/>
      <w:sz w:val="32"/>
      <w:lang w:eastAsia="en-US"/>
    </w:rPr>
  </w:style>
  <w:style w:type="character" w:customStyle="1" w:styleId="B2Char">
    <w:name w:val="B2 Char"/>
    <w:link w:val="B2"/>
    <w:locked/>
    <w:rsid w:val="00B61148"/>
    <w:rPr>
      <w:rFonts w:ascii="Times New Roman" w:hAnsi="Times New Roman"/>
      <w:lang w:eastAsia="en-US"/>
    </w:rPr>
  </w:style>
  <w:style w:type="paragraph" w:customStyle="1" w:styleId="xxxxmsonormal">
    <w:name w:val="x_xxxmsonormal"/>
    <w:basedOn w:val="Normal"/>
    <w:rsid w:val="00B61148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xxxb1">
    <w:name w:val="x_xxxb1"/>
    <w:basedOn w:val="Normal"/>
    <w:rsid w:val="00B61148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18</Pages>
  <Words>3288</Words>
  <Characters>37917</Characters>
  <Application>Microsoft Office Word</Application>
  <DocSecurity>0</DocSecurity>
  <Lines>315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41123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14</cp:revision>
  <cp:lastPrinted>1900-01-01T00:00:00Z</cp:lastPrinted>
  <dcterms:created xsi:type="dcterms:W3CDTF">2021-12-13T09:58:00Z</dcterms:created>
  <dcterms:modified xsi:type="dcterms:W3CDTF">2022-04-27T12:32:00Z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