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3A49AF" w14:textId="3A22056D" w:rsidR="007F027B" w:rsidRDefault="007F027B" w:rsidP="007F02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</w:t>
        </w:r>
        <w:r w:rsidR="00E12FE7">
          <w:rPr>
            <w:b/>
            <w:i/>
            <w:noProof/>
            <w:sz w:val="28"/>
          </w:rPr>
          <w:t>629</w:t>
        </w:r>
      </w:fldSimple>
    </w:p>
    <w:p w14:paraId="22298A1B" w14:textId="77777777" w:rsidR="007F027B" w:rsidRDefault="007F027B" w:rsidP="007F027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F027B" w14:paraId="609078FB" w14:textId="77777777" w:rsidTr="008B2F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A3E4E2" w14:textId="77777777" w:rsidR="007F027B" w:rsidRDefault="007F027B" w:rsidP="008B2F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F027B" w14:paraId="00DBB3C3" w14:textId="77777777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7E2EF2" w14:textId="77777777" w:rsidR="007F027B" w:rsidRDefault="007F027B" w:rsidP="008B2F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F027B" w14:paraId="204FAD19" w14:textId="77777777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BFC03" w14:textId="77777777" w:rsidR="007F027B" w:rsidRDefault="007F027B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027B" w14:paraId="5F5EC362" w14:textId="77777777" w:rsidTr="008B2F5E">
        <w:tc>
          <w:tcPr>
            <w:tcW w:w="142" w:type="dxa"/>
            <w:tcBorders>
              <w:left w:val="single" w:sz="4" w:space="0" w:color="auto"/>
            </w:tcBorders>
          </w:tcPr>
          <w:p w14:paraId="2BB06B4B" w14:textId="77777777" w:rsidR="007F027B" w:rsidRDefault="007F027B" w:rsidP="008B2F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10D7DA" w14:textId="77777777" w:rsidR="007F027B" w:rsidRPr="00410371" w:rsidRDefault="007F027B" w:rsidP="008B2F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63359FD8" w14:textId="77777777" w:rsidR="007F027B" w:rsidRDefault="007F027B" w:rsidP="008B2F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421B44" w14:textId="77777777" w:rsidR="007F027B" w:rsidRPr="00410371" w:rsidRDefault="007F027B" w:rsidP="008B2F5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0774</w:t>
              </w:r>
            </w:fldSimple>
          </w:p>
        </w:tc>
        <w:tc>
          <w:tcPr>
            <w:tcW w:w="709" w:type="dxa"/>
          </w:tcPr>
          <w:p w14:paraId="521CD02D" w14:textId="77777777" w:rsidR="007F027B" w:rsidRDefault="007F027B" w:rsidP="008B2F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6B2B56" w14:textId="46D39D77" w:rsidR="007F027B" w:rsidRPr="00410371" w:rsidRDefault="00E12FE7" w:rsidP="008B2F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486A45AD" w14:textId="77777777" w:rsidR="007F027B" w:rsidRDefault="007F027B" w:rsidP="008B2F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FFE9F8" w14:textId="7AC038EB" w:rsidR="007F027B" w:rsidRPr="00410371" w:rsidRDefault="007F027B" w:rsidP="008B2F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</w:t>
              </w:r>
              <w:r w:rsidR="00E12FE7">
                <w:rPr>
                  <w:b/>
                  <w:noProof/>
                  <w:sz w:val="28"/>
                </w:rPr>
                <w:t>5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BFAD0F" w14:textId="77777777" w:rsidR="007F027B" w:rsidRDefault="007F027B" w:rsidP="008B2F5E">
            <w:pPr>
              <w:pStyle w:val="CRCoverPage"/>
              <w:spacing w:after="0"/>
              <w:rPr>
                <w:noProof/>
              </w:rPr>
            </w:pPr>
          </w:p>
        </w:tc>
      </w:tr>
      <w:tr w:rsidR="007F027B" w14:paraId="5F487B6B" w14:textId="77777777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7A6383" w14:textId="77777777" w:rsidR="007F027B" w:rsidRDefault="007F027B" w:rsidP="008B2F5E">
            <w:pPr>
              <w:pStyle w:val="CRCoverPage"/>
              <w:spacing w:after="0"/>
              <w:rPr>
                <w:noProof/>
              </w:rPr>
            </w:pPr>
          </w:p>
        </w:tc>
      </w:tr>
      <w:tr w:rsidR="007F027B" w14:paraId="59453E1F" w14:textId="77777777" w:rsidTr="008B2F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B3A81C" w14:textId="77777777" w:rsidR="007F027B" w:rsidRPr="00F25D98" w:rsidRDefault="007F027B" w:rsidP="008B2F5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F027B" w14:paraId="00ABD0A8" w14:textId="77777777" w:rsidTr="008B2F5E">
        <w:tc>
          <w:tcPr>
            <w:tcW w:w="9641" w:type="dxa"/>
            <w:gridSpan w:val="9"/>
          </w:tcPr>
          <w:p w14:paraId="506D0028" w14:textId="77777777" w:rsidR="007F027B" w:rsidRDefault="007F027B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707381" w14:textId="77777777" w:rsidR="007F027B" w:rsidRDefault="007F027B" w:rsidP="007F027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F027B" w14:paraId="20E0B5E1" w14:textId="77777777" w:rsidTr="008B2F5E">
        <w:tc>
          <w:tcPr>
            <w:tcW w:w="2835" w:type="dxa"/>
          </w:tcPr>
          <w:p w14:paraId="270BF7BA" w14:textId="77777777" w:rsidR="007F027B" w:rsidRDefault="007F027B" w:rsidP="008B2F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2B740A" w14:textId="77777777" w:rsidR="007F027B" w:rsidRDefault="007F027B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0F5276" w14:textId="77777777" w:rsidR="007F027B" w:rsidRDefault="007F027B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DB66DD" w14:textId="77777777" w:rsidR="007F027B" w:rsidRDefault="007F027B" w:rsidP="008B2F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05F8A2" w14:textId="77777777" w:rsidR="007F027B" w:rsidRDefault="007F027B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9206294" w14:textId="77777777" w:rsidR="007F027B" w:rsidRDefault="007F027B" w:rsidP="008B2F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7287D5" w14:textId="77777777" w:rsidR="007F027B" w:rsidRDefault="007F027B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D1B577" w14:textId="77777777" w:rsidR="007F027B" w:rsidRDefault="007F027B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2B9430" w14:textId="77777777" w:rsidR="007F027B" w:rsidRDefault="007F027B" w:rsidP="008B2F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7AE344E" w14:textId="77777777" w:rsidR="007F027B" w:rsidRDefault="007F027B" w:rsidP="007F027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F027B" w14:paraId="69F78B3F" w14:textId="77777777" w:rsidTr="008B2F5E">
        <w:tc>
          <w:tcPr>
            <w:tcW w:w="9640" w:type="dxa"/>
            <w:gridSpan w:val="11"/>
          </w:tcPr>
          <w:p w14:paraId="21197DB0" w14:textId="77777777" w:rsidR="007F027B" w:rsidRDefault="007F027B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027B" w14:paraId="519981D1" w14:textId="77777777" w:rsidTr="008B2F5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A5E692" w14:textId="77777777" w:rsidR="007F027B" w:rsidRDefault="007F027B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8B6473" w14:textId="77777777" w:rsidR="007F027B" w:rsidRDefault="007F027B" w:rsidP="008B2F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f_IMS_CallWithSessionTimer_CheckInviteAfter422</w:t>
              </w:r>
            </w:fldSimple>
          </w:p>
        </w:tc>
      </w:tr>
      <w:tr w:rsidR="007F027B" w14:paraId="43BFC0F6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09161A74" w14:textId="77777777" w:rsidR="007F027B" w:rsidRDefault="007F027B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017A5B" w14:textId="77777777" w:rsidR="007F027B" w:rsidRDefault="007F027B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027B" w14:paraId="6CAFB060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2E5A7748" w14:textId="77777777" w:rsidR="007F027B" w:rsidRDefault="007F027B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9EDDCB" w14:textId="77777777" w:rsidR="007F027B" w:rsidRDefault="007F027B" w:rsidP="008B2F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7F027B" w14:paraId="7A165FD8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2B0E47D7" w14:textId="77777777" w:rsidR="007F027B" w:rsidRDefault="007F027B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E6CB69" w14:textId="6BF8D12F" w:rsidR="007F027B" w:rsidRDefault="007F027B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F027B" w14:paraId="64F211CB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4767E677" w14:textId="77777777" w:rsidR="007F027B" w:rsidRDefault="007F027B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014CF4" w14:textId="77777777" w:rsidR="007F027B" w:rsidRDefault="007F027B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027B" w14:paraId="38AA7778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35A17AFA" w14:textId="77777777" w:rsidR="007F027B" w:rsidRDefault="007F027B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F7A7AF" w14:textId="77777777" w:rsidR="007F027B" w:rsidRDefault="007F027B" w:rsidP="008B2F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DE89667" w14:textId="77777777" w:rsidR="007F027B" w:rsidRDefault="007F027B" w:rsidP="008B2F5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DEBF3D" w14:textId="77777777" w:rsidR="007F027B" w:rsidRDefault="007F027B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5B6E7C" w14:textId="77777777" w:rsidR="007F027B" w:rsidRDefault="007F027B" w:rsidP="008B2F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2022-01-17</w:t>
              </w:r>
            </w:fldSimple>
          </w:p>
        </w:tc>
      </w:tr>
      <w:tr w:rsidR="007F027B" w14:paraId="7F7D1BC5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7EB60A23" w14:textId="77777777" w:rsidR="007F027B" w:rsidRDefault="007F027B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AFCEDC" w14:textId="77777777" w:rsidR="007F027B" w:rsidRDefault="007F027B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9FA85B" w14:textId="77777777" w:rsidR="007F027B" w:rsidRDefault="007F027B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0AB47A" w14:textId="77777777" w:rsidR="007F027B" w:rsidRDefault="007F027B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BA8B41" w14:textId="77777777" w:rsidR="007F027B" w:rsidRDefault="007F027B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027B" w14:paraId="083AEC1E" w14:textId="77777777" w:rsidTr="008B2F5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9F48A0" w14:textId="77777777" w:rsidR="007F027B" w:rsidRDefault="007F027B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B23043" w14:textId="77777777" w:rsidR="007F027B" w:rsidRDefault="007F027B" w:rsidP="008B2F5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F26A35" w14:textId="77777777" w:rsidR="007F027B" w:rsidRDefault="007F027B" w:rsidP="008B2F5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E1545D" w14:textId="77777777" w:rsidR="007F027B" w:rsidRDefault="007F027B" w:rsidP="008B2F5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6E36D8" w14:textId="77777777" w:rsidR="007F027B" w:rsidRDefault="007F027B" w:rsidP="008B2F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7F027B" w14:paraId="43681CA7" w14:textId="77777777" w:rsidTr="008B2F5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80E0E3" w14:textId="77777777" w:rsidR="007F027B" w:rsidRDefault="007F027B" w:rsidP="008B2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4041D4" w14:textId="77777777" w:rsidR="007F027B" w:rsidRDefault="007F027B" w:rsidP="008B2F5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2A21ED" w14:textId="77777777" w:rsidR="007F027B" w:rsidRDefault="007F027B" w:rsidP="008B2F5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647EFA" w14:textId="77777777" w:rsidR="007F027B" w:rsidRPr="007C2097" w:rsidRDefault="007F027B" w:rsidP="008B2F5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F027B" w14:paraId="08542F04" w14:textId="77777777" w:rsidTr="008B2F5E">
        <w:tc>
          <w:tcPr>
            <w:tcW w:w="1843" w:type="dxa"/>
          </w:tcPr>
          <w:p w14:paraId="0C2018CC" w14:textId="77777777" w:rsidR="007F027B" w:rsidRDefault="007F027B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6413B0" w14:textId="77777777" w:rsidR="007F027B" w:rsidRDefault="007F027B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335" w14:paraId="0415DE04" w14:textId="77777777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9C6B65" w14:textId="77777777" w:rsidR="004E1335" w:rsidRDefault="004E1335" w:rsidP="004E13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1E073E" w14:textId="77777777" w:rsidR="004E1335" w:rsidRDefault="004E1335" w:rsidP="004E13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implemention requires that Call-ID, CSeq, To, and From headers are included in INVITE after message 422 is sent.</w:t>
            </w:r>
          </w:p>
          <w:p w14:paraId="5F089CC7" w14:textId="77777777" w:rsidR="004E1335" w:rsidRDefault="004E1335" w:rsidP="004E13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737487" w14:textId="77777777" w:rsidR="004E1335" w:rsidRDefault="004E1335" w:rsidP="004E13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RFC 4028 on Session Timer says in clause 7.3, UE may start a new dialog then all header checks mentioned above will not be required.</w:t>
            </w:r>
          </w:p>
          <w:p w14:paraId="304A5103" w14:textId="77777777" w:rsidR="004E1335" w:rsidRDefault="004E1335" w:rsidP="004E13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D0CB59" w14:textId="2E129E22" w:rsidR="004E1335" w:rsidRDefault="004E1335" w:rsidP="004E13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This document is submitted along with a Prose CR for 34.229-5, where RFC     4028 is detailed and INVITE message contents have been changed   accordingly.</w:t>
            </w:r>
          </w:p>
        </w:tc>
      </w:tr>
      <w:tr w:rsidR="004E1335" w14:paraId="4B758907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2FA45" w14:textId="77777777" w:rsidR="004E1335" w:rsidRDefault="004E1335" w:rsidP="004E13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781975" w14:textId="77777777" w:rsidR="004E1335" w:rsidRDefault="004E1335" w:rsidP="004E13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335" w14:paraId="1C974040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69E1E" w14:textId="77777777" w:rsidR="004E1335" w:rsidRDefault="004E1335" w:rsidP="004E13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B8A2FE" w14:textId="77777777" w:rsidR="004E1335" w:rsidRDefault="004E1335" w:rsidP="004E13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Call-ID, CSeq, To, and From header checks on INVITE after 422 message.</w:t>
            </w:r>
          </w:p>
          <w:p w14:paraId="39BCD72A" w14:textId="42570130" w:rsidR="004E1335" w:rsidRDefault="004E1335" w:rsidP="004E13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: A Prose CR will be riased at RAN5#94e</w:t>
            </w:r>
          </w:p>
        </w:tc>
      </w:tr>
      <w:tr w:rsidR="004E1335" w14:paraId="1668A492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8907E" w14:textId="77777777" w:rsidR="004E1335" w:rsidRDefault="004E1335" w:rsidP="004E13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1C2949" w14:textId="77777777" w:rsidR="004E1335" w:rsidRDefault="004E1335" w:rsidP="004E13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335" w14:paraId="0D1F6B34" w14:textId="77777777" w:rsidTr="008B2F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7E40B7" w14:textId="77777777" w:rsidR="004E1335" w:rsidRDefault="004E1335" w:rsidP="004E13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597DA" w14:textId="6453C94E" w:rsidR="004E1335" w:rsidRDefault="004E1335" w:rsidP="004E13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4E1335" w14:paraId="19A6D1FE" w14:textId="77777777" w:rsidTr="008B2F5E">
        <w:tc>
          <w:tcPr>
            <w:tcW w:w="2694" w:type="dxa"/>
            <w:gridSpan w:val="2"/>
          </w:tcPr>
          <w:p w14:paraId="096057AD" w14:textId="77777777" w:rsidR="004E1335" w:rsidRDefault="004E1335" w:rsidP="004E13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103AA6" w14:textId="77777777" w:rsidR="004E1335" w:rsidRDefault="004E1335" w:rsidP="004E13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335" w14:paraId="25AB9024" w14:textId="77777777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D2AF07" w14:textId="77777777" w:rsidR="004E1335" w:rsidRDefault="004E1335" w:rsidP="004E13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916A66" w14:textId="0012A680" w:rsidR="004E1335" w:rsidRDefault="004E1335" w:rsidP="004E13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7.27.NR5GC</w:t>
            </w:r>
          </w:p>
        </w:tc>
      </w:tr>
      <w:tr w:rsidR="004E1335" w14:paraId="3E8693E8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57AB0" w14:textId="77777777" w:rsidR="004E1335" w:rsidRDefault="004E1335" w:rsidP="004E13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0081F6" w14:textId="77777777" w:rsidR="004E1335" w:rsidRDefault="004E1335" w:rsidP="004E13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335" w14:paraId="6E9890CD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50771" w14:textId="77777777" w:rsidR="004E1335" w:rsidRDefault="004E1335" w:rsidP="004E13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5B63ED" w14:textId="77777777" w:rsidR="004E1335" w:rsidRDefault="004E1335" w:rsidP="004E13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1547D3" w14:textId="77777777" w:rsidR="004E1335" w:rsidRDefault="004E1335" w:rsidP="004E13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71437E" w14:textId="77777777" w:rsidR="004E1335" w:rsidRDefault="004E1335" w:rsidP="004E13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370A73" w14:textId="77777777" w:rsidR="004E1335" w:rsidRDefault="004E1335" w:rsidP="004E13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1335" w14:paraId="5252D6DE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7FD0F" w14:textId="77777777" w:rsidR="004E1335" w:rsidRDefault="004E1335" w:rsidP="004E13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B41A90" w14:textId="77777777" w:rsidR="004E1335" w:rsidRDefault="004E1335" w:rsidP="004E13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BF8BA" w14:textId="010F1A25" w:rsidR="004E1335" w:rsidRDefault="004E1335" w:rsidP="004E13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31DF6D" w14:textId="77777777" w:rsidR="004E1335" w:rsidRDefault="004E1335" w:rsidP="004E13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502A2" w14:textId="437DF953" w:rsidR="004E1335" w:rsidRDefault="004E1335" w:rsidP="004E13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1335" w14:paraId="2C6CEBA8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9F091" w14:textId="77777777" w:rsidR="004E1335" w:rsidRDefault="004E1335" w:rsidP="004E13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5ED66C" w14:textId="3B6AB50A" w:rsidR="004E1335" w:rsidRDefault="004E1335" w:rsidP="004E13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4CEB8" w14:textId="77777777" w:rsidR="004E1335" w:rsidRDefault="004E1335" w:rsidP="004E13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08B2863" w14:textId="77777777" w:rsidR="004E1335" w:rsidRDefault="004E1335" w:rsidP="004E13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9912A4" w14:textId="0D09E8F9" w:rsidR="004E1335" w:rsidRDefault="00B16465" w:rsidP="004E13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34.229-5</w:t>
            </w:r>
          </w:p>
        </w:tc>
      </w:tr>
      <w:tr w:rsidR="004E1335" w14:paraId="5E5B4972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949D8" w14:textId="77777777" w:rsidR="004E1335" w:rsidRDefault="004E1335" w:rsidP="004E13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B2DE0D" w14:textId="77777777" w:rsidR="004E1335" w:rsidRDefault="004E1335" w:rsidP="004E13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FD78DB" w14:textId="07B011EF" w:rsidR="004E1335" w:rsidRDefault="004E1335" w:rsidP="004E13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12451F" w14:textId="77777777" w:rsidR="004E1335" w:rsidRDefault="004E1335" w:rsidP="004E13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F28EC0" w14:textId="7BDE91F5" w:rsidR="004E1335" w:rsidRDefault="004E1335" w:rsidP="004E13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1335" w14:paraId="1947456F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D7141" w14:textId="77777777" w:rsidR="004E1335" w:rsidRDefault="004E1335" w:rsidP="004E13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8EB875" w14:textId="77777777" w:rsidR="004E1335" w:rsidRDefault="004E1335" w:rsidP="004E1335">
            <w:pPr>
              <w:pStyle w:val="CRCoverPage"/>
              <w:spacing w:after="0"/>
              <w:rPr>
                <w:noProof/>
              </w:rPr>
            </w:pPr>
          </w:p>
        </w:tc>
      </w:tr>
      <w:tr w:rsidR="004E1335" w14:paraId="18CC7D55" w14:textId="77777777" w:rsidTr="008B2F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3F8080" w14:textId="77777777" w:rsidR="004E1335" w:rsidRDefault="004E1335" w:rsidP="004E13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318BC9" w14:textId="4F1EE89F" w:rsidR="004E1335" w:rsidRDefault="004E1335" w:rsidP="004E13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 testcase 22.1(legacy) is also affected</w:t>
            </w:r>
          </w:p>
        </w:tc>
      </w:tr>
      <w:tr w:rsidR="004E1335" w:rsidRPr="008863B9" w14:paraId="1AE651DA" w14:textId="77777777" w:rsidTr="008B2F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F0DB26" w14:textId="77777777" w:rsidR="004E1335" w:rsidRPr="008863B9" w:rsidRDefault="004E1335" w:rsidP="004E13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1446A0" w14:textId="77777777" w:rsidR="004E1335" w:rsidRPr="008863B9" w:rsidRDefault="004E1335" w:rsidP="004E13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1335" w14:paraId="5C43524D" w14:textId="77777777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DED710" w14:textId="77777777" w:rsidR="004E1335" w:rsidRDefault="004E1335" w:rsidP="004E13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ED437F" w14:textId="77777777" w:rsidR="004E1335" w:rsidRDefault="004E1335" w:rsidP="004E13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3C74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3D43E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D07BC3" w14:textId="77777777" w:rsidR="00647F8D" w:rsidRDefault="00647F8D" w:rsidP="00647F8D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93344196"/>
      <w:r>
        <w:rPr>
          <w:rStyle w:val="Emphasis"/>
          <w:rFonts w:ascii="Arial" w:hAnsi="Arial" w:cs="Arial"/>
        </w:rPr>
        <w:lastRenderedPageBreak/>
        <w:t>Table of Contents</w:t>
      </w:r>
      <w:bookmarkEnd w:id="0"/>
    </w:p>
    <w:p w14:paraId="660B3D4A" w14:textId="0D79FC9C" w:rsidR="009F7674" w:rsidRDefault="00647F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F7674" w:rsidRPr="00626297">
        <w:rPr>
          <w:rFonts w:ascii="Arial" w:hAnsi="Arial" w:cs="Arial"/>
          <w:i/>
          <w:iCs/>
        </w:rPr>
        <w:t>Table of Contents</w:t>
      </w:r>
      <w:r w:rsidR="009F7674">
        <w:tab/>
      </w:r>
      <w:r w:rsidR="009F7674">
        <w:fldChar w:fldCharType="begin"/>
      </w:r>
      <w:r w:rsidR="009F7674">
        <w:instrText xml:space="preserve"> PAGEREF _Toc93344196 \h </w:instrText>
      </w:r>
      <w:r w:rsidR="009F7674">
        <w:fldChar w:fldCharType="separate"/>
      </w:r>
      <w:r w:rsidR="009F7674">
        <w:t>2</w:t>
      </w:r>
      <w:r w:rsidR="009F7674">
        <w:fldChar w:fldCharType="end"/>
      </w:r>
    </w:p>
    <w:p w14:paraId="583B3D03" w14:textId="6E5CD790" w:rsidR="009F7674" w:rsidRDefault="009F767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26297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2629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_Toc93344197 \h </w:instrText>
      </w:r>
      <w:r>
        <w:fldChar w:fldCharType="separate"/>
      </w:r>
      <w:r>
        <w:t>3</w:t>
      </w:r>
      <w:r>
        <w:fldChar w:fldCharType="end"/>
      </w:r>
    </w:p>
    <w:p w14:paraId="73A082F7" w14:textId="45B3D4B5" w:rsidR="009F7674" w:rsidRDefault="009F767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26297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26297">
        <w:rPr>
          <w:b/>
        </w:rPr>
        <w:t>Correction to function f_IMS_CallWithSessionTimer_CheckInviteAfter422</w:t>
      </w:r>
      <w:r>
        <w:tab/>
      </w:r>
      <w:r>
        <w:fldChar w:fldCharType="begin"/>
      </w:r>
      <w:r>
        <w:instrText xml:space="preserve"> PAGEREF _Toc93344198 \h </w:instrText>
      </w:r>
      <w:r>
        <w:fldChar w:fldCharType="separate"/>
      </w:r>
      <w:r>
        <w:t>3</w:t>
      </w:r>
      <w:r>
        <w:fldChar w:fldCharType="end"/>
      </w:r>
    </w:p>
    <w:p w14:paraId="01A29AD3" w14:textId="3D68517F" w:rsidR="00647F8D" w:rsidRDefault="00647F8D" w:rsidP="00647F8D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561A31B2" w14:textId="77777777" w:rsidR="00647F8D" w:rsidRDefault="00647F8D" w:rsidP="00647F8D"/>
    <w:p w14:paraId="45F1577A" w14:textId="77777777" w:rsidR="00647F8D" w:rsidRDefault="00647F8D" w:rsidP="00647F8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295288959"/>
      <w:bookmarkStart w:id="2" w:name="_Toc122434488"/>
      <w:bookmarkStart w:id="3" w:name="_Toc93344197"/>
      <w:r>
        <w:rPr>
          <w:b/>
        </w:rPr>
        <w:t>Corrections required</w:t>
      </w:r>
      <w:bookmarkEnd w:id="1"/>
      <w:bookmarkEnd w:id="2"/>
      <w:bookmarkEnd w:id="3"/>
    </w:p>
    <w:p w14:paraId="56B5B225" w14:textId="6774D7B7" w:rsidR="00647F8D" w:rsidRDefault="00647F8D" w:rsidP="00647F8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" w:name="_Toc93344198"/>
      <w:r>
        <w:rPr>
          <w:b/>
        </w:rPr>
        <w:t xml:space="preserve">Correction to function </w:t>
      </w:r>
      <w:r w:rsidR="00C0079A" w:rsidRPr="00C0079A">
        <w:rPr>
          <w:b/>
        </w:rPr>
        <w:t>f_IMS_CallWithSessionTimer_CheckInviteAfter422</w:t>
      </w:r>
      <w:bookmarkEnd w:id="4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647F8D" w:rsidRPr="00647F8D" w14:paraId="737AE797" w14:textId="77777777" w:rsidTr="00C0079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1295" w14:textId="77777777" w:rsidR="00647F8D" w:rsidRDefault="00647F8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8924" w14:textId="5138E802" w:rsidR="00647F8D" w:rsidRDefault="00C0079A">
            <w:pPr>
              <w:pStyle w:val="CRCoverPage"/>
              <w:spacing w:after="0"/>
              <w:ind w:left="100"/>
              <w:rPr>
                <w:noProof/>
              </w:rPr>
            </w:pPr>
            <w:r w:rsidRPr="00C0079A">
              <w:rPr>
                <w:noProof/>
              </w:rPr>
              <w:t>f_IMS_CallWithSessionTimer_CheckInviteAfter422</w:t>
            </w:r>
          </w:p>
        </w:tc>
      </w:tr>
      <w:tr w:rsidR="00647F8D" w:rsidRPr="00647F8D" w14:paraId="12A67A8C" w14:textId="77777777" w:rsidTr="00C0079A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90ED" w14:textId="77777777" w:rsidR="00647F8D" w:rsidRDefault="00647F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25761" w14:textId="3F2417D2" w:rsidR="00C0079A" w:rsidRPr="00C0079A" w:rsidRDefault="00647F8D" w:rsidP="00C0079A">
            <w:pPr>
              <w:pStyle w:val="CRCoverPage"/>
              <w:rPr>
                <w:noProof/>
              </w:rPr>
            </w:pPr>
            <w:r w:rsidRPr="009C18A2">
              <w:rPr>
                <w:noProof/>
              </w:rPr>
              <w:t> </w:t>
            </w:r>
            <w:r w:rsidR="00C0079A" w:rsidRPr="00C0079A">
              <w:rPr>
                <w:noProof/>
              </w:rPr>
              <w:t>Test case implemention requires that Call-ID, CSeq, To, and From headers are included in INVITE after message 422 is sent.</w:t>
            </w:r>
          </w:p>
          <w:p w14:paraId="02ABC4B8" w14:textId="70BFB87B" w:rsidR="00647F8D" w:rsidRPr="00C0079A" w:rsidRDefault="00C0079A">
            <w:pPr>
              <w:pStyle w:val="CRCoverPage"/>
              <w:rPr>
                <w:noProof/>
              </w:rPr>
            </w:pPr>
            <w:r w:rsidRPr="00C0079A">
              <w:rPr>
                <w:noProof/>
              </w:rPr>
              <w:t xml:space="preserve">According to RFC 4028 on Session Timer says in clause 7.3, UE may start a new dialog then </w:t>
            </w:r>
            <w:r w:rsidR="00AB1104" w:rsidRPr="00C0079A">
              <w:rPr>
                <w:noProof/>
              </w:rPr>
              <w:t xml:space="preserve">Call-ID, CSeq, To, and From header </w:t>
            </w:r>
            <w:r w:rsidR="00AB1104">
              <w:rPr>
                <w:noProof/>
              </w:rPr>
              <w:t xml:space="preserve">checks </w:t>
            </w:r>
            <w:r w:rsidRPr="00C0079A">
              <w:rPr>
                <w:noProof/>
              </w:rPr>
              <w:t>will not be required.</w:t>
            </w:r>
          </w:p>
        </w:tc>
      </w:tr>
      <w:tr w:rsidR="00647F8D" w:rsidRPr="00647F8D" w14:paraId="79EB181B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80D14" w14:textId="77777777" w:rsidR="00647F8D" w:rsidRDefault="00647F8D" w:rsidP="00647F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75EF" w14:textId="7AE85304" w:rsidR="00647F8D" w:rsidRDefault="00C0079A" w:rsidP="00647F8D">
            <w:pPr>
              <w:pStyle w:val="CRCoverPage"/>
              <w:spacing w:after="0"/>
              <w:rPr>
                <w:noProof/>
                <w:lang w:val="en-US"/>
              </w:rPr>
            </w:pPr>
            <w:r w:rsidRPr="00C0079A">
              <w:rPr>
                <w:noProof/>
              </w:rPr>
              <w:t>Removed Call-ID, CSeq, To, and From header checks on INVITE after 422 message.</w:t>
            </w:r>
          </w:p>
        </w:tc>
      </w:tr>
      <w:tr w:rsidR="00647F8D" w:rsidRPr="00647F8D" w14:paraId="0A3500DF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AC2F" w14:textId="77777777" w:rsidR="00647F8D" w:rsidRDefault="00647F8D" w:rsidP="00647F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61F7" w14:textId="58506C9E" w:rsidR="00647F8D" w:rsidRDefault="00FF2E2F" w:rsidP="00647F8D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IMS_NR5GC</w:t>
            </w:r>
            <w:r w:rsidR="00647F8D">
              <w:rPr>
                <w:rFonts w:ascii="Arial" w:hAnsi="Arial" w:cs="Arial"/>
                <w:noProof/>
                <w:lang w:val="en-US"/>
              </w:rPr>
              <w:t>\</w:t>
            </w:r>
            <w:r>
              <w:rPr>
                <w:rFonts w:ascii="Arial" w:hAnsi="Arial" w:cs="Arial"/>
                <w:noProof/>
                <w:lang w:val="en-US"/>
              </w:rPr>
              <w:t>NR5GC</w:t>
            </w:r>
            <w:r w:rsidR="009D4E14">
              <w:rPr>
                <w:rFonts w:ascii="Arial" w:hAnsi="Arial" w:cs="Arial"/>
                <w:noProof/>
                <w:lang w:val="en-US"/>
              </w:rPr>
              <w:t>\</w:t>
            </w:r>
            <w:r w:rsidRPr="00FF2E2F">
              <w:rPr>
                <w:rFonts w:ascii="Arial" w:hAnsi="Arial" w:cs="Arial"/>
                <w:noProof/>
                <w:lang w:val="en-US"/>
              </w:rPr>
              <w:t>IMS_Testsuite_NR5GC</w:t>
            </w:r>
            <w:r w:rsidR="009D4E14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647F8D" w14:paraId="590F5AE7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3112" w14:textId="77777777" w:rsidR="00647F8D" w:rsidRDefault="00647F8D" w:rsidP="00647F8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5302" w14:textId="77777777" w:rsidR="00647F8D" w:rsidRDefault="00647F8D" w:rsidP="00647F8D">
            <w:pPr>
              <w:rPr>
                <w:rFonts w:ascii="Arial" w:hAnsi="Arial"/>
                <w:highlight w:val="cyan"/>
              </w:rPr>
            </w:pPr>
          </w:p>
        </w:tc>
      </w:tr>
    </w:tbl>
    <w:p w14:paraId="3D1F2E67" w14:textId="77777777" w:rsidR="00647F8D" w:rsidRDefault="00647F8D" w:rsidP="00647F8D">
      <w:pPr>
        <w:rPr>
          <w:noProof/>
        </w:rPr>
      </w:pPr>
    </w:p>
    <w:p w14:paraId="70440121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06F30833" w14:textId="77777777" w:rsidTr="00FF2E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EC3569" w14:textId="483A5068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13ACD733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function f_IMS_CallWithSessionTimer_CheckInviteAfter422(IMS_InviteRequestWithSdp_Type p_InviteRequestWithSdp,</w:t>
            </w:r>
          </w:p>
          <w:p w14:paraId="68C8837C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                                                      MessageHeader p_MessageHeaderPrevInvite,</w:t>
            </w:r>
          </w:p>
          <w:p w14:paraId="6F692295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                                                      integer p_DeltaSec) runs on IMS_PTC</w:t>
            </w:r>
          </w:p>
          <w:p w14:paraId="2F60959B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{</w:t>
            </w:r>
          </w:p>
          <w:p w14:paraId="27582F4E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var MessageHeader v_MessageHeaderReceived := p_InviteRequestWithSdp.Invite.msgHeader;</w:t>
            </w:r>
          </w:p>
          <w:p w14:paraId="7D1B8E8F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var template (present) MessageHeader v_MessageHeaderExpected := cr_MessageHeader_Dummy;</w:t>
            </w:r>
          </w:p>
          <w:p w14:paraId="2539123D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var CSeq v_PrevCSeq := p_MessageHeaderPrevInvite.cSeq;</w:t>
            </w:r>
          </w:p>
          <w:p w14:paraId="197D859B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</w:p>
          <w:p w14:paraId="7F7B3DCF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v_MessageHeaderExpected.callId         := p_MessageHeaderPrevInvite.callId;</w:t>
            </w:r>
          </w:p>
          <w:p w14:paraId="35FF1860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v_MessageHeaderExpected.fromField      := f_IMS_Response_FromHeaderRX(p_MessageHeaderPrevInvite);</w:t>
            </w:r>
          </w:p>
          <w:p w14:paraId="1656DD30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v_MessageHeaderExpected.toField        := cr_ToDef(f_Addr_Union_GetSipUrl(p_MessageHeaderPrevInvite.toField.addressField));</w:t>
            </w:r>
          </w:p>
          <w:p w14:paraId="1D704AC3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v_MessageHeaderExpected.cSeq           := cr_CseqDef(v_PrevCSeq.seqNumber + 1, v_PrevCSeq.method);</w:t>
            </w:r>
          </w:p>
          <w:p w14:paraId="77F0E9E3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v_MessageHeaderExpected.sessionExpires := cr_SessionExpires(p_DeltaSec);</w:t>
            </w:r>
          </w:p>
          <w:p w14:paraId="70499B81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v_MessageHeaderExpected.minSE          := cr_MinSE(p_DeltaSec);</w:t>
            </w:r>
          </w:p>
          <w:p w14:paraId="52DF8F62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</w:p>
          <w:p w14:paraId="658C959D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if (not match(v_MessageHeaderReceived, v_MessageHeaderExpected)) {</w:t>
            </w:r>
          </w:p>
          <w:p w14:paraId="5D54A145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  f_IMS_SetVerdictFailOrInconc(__FILE__, __LINE__, "INVITE not as expected according to previous INVITE and/or delta-sec value");</w:t>
            </w:r>
          </w:p>
          <w:p w14:paraId="12BBA9DD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}</w:t>
            </w:r>
          </w:p>
          <w:p w14:paraId="002B6FD1" w14:textId="447035F0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}</w:t>
            </w:r>
          </w:p>
          <w:p w14:paraId="09D33709" w14:textId="2063D96B" w:rsidR="00647F8D" w:rsidRDefault="00647F8D" w:rsidP="00FF2E2F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</w:t>
            </w: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647F8D" w14:paraId="4F85202F" w14:textId="77777777" w:rsidTr="00FF2E2F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3B49" w14:textId="77777777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41307B8C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7C0086D8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3B41F645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4015D985" w14:textId="77777777" w:rsidTr="00FF2E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7AD2" w14:textId="1FD209F0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71EDEDB8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function f_IMS_CallWithSessionTimer_CheckInviteAfter422(IMS_InviteRequestWithSdp_Type p_InviteRequestWithSdp,</w:t>
            </w:r>
          </w:p>
          <w:p w14:paraId="4FC5A740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                                                      MessageHeader p_MessageHeaderPrevInvite,</w:t>
            </w:r>
          </w:p>
          <w:p w14:paraId="6CAE2261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                                                      integer p_DeltaSec) runs on IMS_PTC</w:t>
            </w:r>
          </w:p>
          <w:p w14:paraId="6F69E529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{</w:t>
            </w:r>
          </w:p>
          <w:p w14:paraId="4C8954E6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lastRenderedPageBreak/>
              <w:t xml:space="preserve">    var MessageHeader v_MessageHeaderReceived := p_InviteRequestWithSdp.Invite.msgHeader;</w:t>
            </w:r>
          </w:p>
          <w:p w14:paraId="4B8AD0E6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var template (present) MessageHeader v_MessageHeaderExpected := cr_MessageHeader_Dummy;</w:t>
            </w:r>
          </w:p>
          <w:p w14:paraId="277CDD20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var CSeq v_PrevCSeq := p_MessageHeaderPrevInvite.cSeq;</w:t>
            </w:r>
          </w:p>
          <w:p w14:paraId="7C3BD8BB" w14:textId="340A1A9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&lt;&lt;REMOVED CODE&gt;&gt;</w:t>
            </w:r>
          </w:p>
          <w:p w14:paraId="1EF68269" w14:textId="2BB1E6BC" w:rsidR="00FF2E2F" w:rsidRPr="00FF2E2F" w:rsidRDefault="00FF2E2F" w:rsidP="00FF2E2F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</w:t>
            </w:r>
            <w:r w:rsidRPr="00FF2E2F">
              <w:rPr>
                <w:rFonts w:ascii="Arial" w:hAnsi="Arial"/>
                <w:highlight w:val="yellow"/>
                <w:lang w:eastAsia="en-GB"/>
              </w:rPr>
              <w:t>/* v_MessageHeaderExpected.callId         := p_MessageHeaderPrevInvite.callId;</w:t>
            </w:r>
          </w:p>
          <w:p w14:paraId="71F5AF03" w14:textId="77777777" w:rsidR="00FF2E2F" w:rsidRPr="00FF2E2F" w:rsidRDefault="00FF2E2F" w:rsidP="00FF2E2F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FF2E2F">
              <w:rPr>
                <w:rFonts w:ascii="Arial" w:hAnsi="Arial"/>
                <w:highlight w:val="yellow"/>
                <w:lang w:eastAsia="en-GB"/>
              </w:rPr>
              <w:t xml:space="preserve">    v_MessageHeaderExpected.fromField      := f_IMS_Response_FromHeaderRX(p_MessageHeaderPrevInvite);</w:t>
            </w:r>
          </w:p>
          <w:p w14:paraId="7948011E" w14:textId="77777777" w:rsidR="00FF2E2F" w:rsidRPr="00FF2E2F" w:rsidRDefault="00FF2E2F" w:rsidP="00FF2E2F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FF2E2F">
              <w:rPr>
                <w:rFonts w:ascii="Arial" w:hAnsi="Arial"/>
                <w:highlight w:val="yellow"/>
                <w:lang w:eastAsia="en-GB"/>
              </w:rPr>
              <w:t xml:space="preserve">    v_MessageHeaderExpected.toField        := cr_ToDef(f_Addr_Union_GetSipUrl(p_MessageHeaderPrevInvite.toField.addressField));</w:t>
            </w:r>
          </w:p>
          <w:p w14:paraId="5A5FE5FD" w14:textId="6238DA11" w:rsid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highlight w:val="yellow"/>
                <w:lang w:eastAsia="en-GB"/>
              </w:rPr>
              <w:t xml:space="preserve">    v_MessageHeaderExpected.cSeq           := cr_CseqDef(v_PrevCSeq.seqNumber + 1, v_PrevCSeq.method);*/</w:t>
            </w:r>
          </w:p>
          <w:p w14:paraId="3A12A07B" w14:textId="18791456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&lt;&lt;REMOVED CODE&gt;&gt;</w:t>
            </w:r>
          </w:p>
          <w:p w14:paraId="2C07121F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v_MessageHeaderExpected.sessionExpires := cr_SessionExpires(p_DeltaSec);</w:t>
            </w:r>
          </w:p>
          <w:p w14:paraId="264F08BA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v_MessageHeaderExpected.minSE          := cr_MinSE(p_DeltaSec);</w:t>
            </w:r>
          </w:p>
          <w:p w14:paraId="410E9CC4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</w:p>
          <w:p w14:paraId="68A0D2D5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if (not match(v_MessageHeaderReceived, v_MessageHeaderExpected)) {</w:t>
            </w:r>
          </w:p>
          <w:p w14:paraId="7CC52817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  f_IMS_SetVerdictFailOrInconc(__FILE__, __LINE__, "INVITE not as expected according to previous INVITE and/or delta-sec value");</w:t>
            </w:r>
          </w:p>
          <w:p w14:paraId="329FFE15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}</w:t>
            </w:r>
          </w:p>
          <w:p w14:paraId="57D3F62E" w14:textId="3EE32BB1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}</w:t>
            </w:r>
          </w:p>
          <w:p w14:paraId="41C1BA53" w14:textId="77777777" w:rsidR="00647F8D" w:rsidRDefault="00647F8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21469537" w14:textId="77777777" w:rsidR="00647F8D" w:rsidRDefault="00647F8D" w:rsidP="00647F8D">
      <w:pPr>
        <w:rPr>
          <w:noProof/>
          <w:lang w:val="en-US"/>
        </w:rPr>
      </w:pPr>
    </w:p>
    <w:p w14:paraId="013BA37D" w14:textId="77777777" w:rsidR="00247A0D" w:rsidRPr="001D7A98" w:rsidRDefault="00247A0D" w:rsidP="00247A0D">
      <w:pPr>
        <w:rPr>
          <w:noProof/>
          <w:lang w:val="en-US"/>
        </w:rPr>
      </w:pPr>
    </w:p>
    <w:p w14:paraId="67FBB35F" w14:textId="77777777" w:rsidR="001E41F3" w:rsidRPr="00247A0D" w:rsidRDefault="001E41F3" w:rsidP="00247A0D">
      <w:pPr>
        <w:pStyle w:val="Title"/>
        <w:jc w:val="left"/>
        <w:rPr>
          <w:noProof/>
          <w:lang w:val="en-US"/>
        </w:rPr>
      </w:pPr>
    </w:p>
    <w:sectPr w:rsidR="001E41F3" w:rsidRPr="00247A0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47A22" w14:textId="77777777" w:rsidR="00F07EB2" w:rsidRDefault="00F07EB2">
      <w:r>
        <w:separator/>
      </w:r>
    </w:p>
  </w:endnote>
  <w:endnote w:type="continuationSeparator" w:id="0">
    <w:p w14:paraId="5600674D" w14:textId="77777777" w:rsidR="00F07EB2" w:rsidRDefault="00F07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AA407" w14:textId="77777777" w:rsidR="00F07EB2" w:rsidRDefault="00F07EB2">
      <w:r>
        <w:separator/>
      </w:r>
    </w:p>
  </w:footnote>
  <w:footnote w:type="continuationSeparator" w:id="0">
    <w:p w14:paraId="158CA3AF" w14:textId="77777777" w:rsidR="00F07EB2" w:rsidRDefault="00F07E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F8691" w14:textId="77777777" w:rsidR="002057B1" w:rsidRDefault="002057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ABD1F" w14:textId="77777777" w:rsidR="002057B1" w:rsidRDefault="002057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22B8A" w14:textId="77777777" w:rsidR="002057B1" w:rsidRDefault="002057B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45CD2" w14:textId="77777777" w:rsidR="002057B1" w:rsidRDefault="002057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2D12668"/>
    <w:multiLevelType w:val="multilevel"/>
    <w:tmpl w:val="25802AA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 w16cid:durableId="14594878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7611171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76148546">
    <w:abstractNumId w:val="0"/>
  </w:num>
  <w:num w:numId="4" w16cid:durableId="167826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7E"/>
    <w:rsid w:val="00010EA2"/>
    <w:rsid w:val="00014417"/>
    <w:rsid w:val="00014FD8"/>
    <w:rsid w:val="00020C0A"/>
    <w:rsid w:val="00022E4A"/>
    <w:rsid w:val="00025A9C"/>
    <w:rsid w:val="00032AFA"/>
    <w:rsid w:val="000332AC"/>
    <w:rsid w:val="000513D5"/>
    <w:rsid w:val="00052B7E"/>
    <w:rsid w:val="00053283"/>
    <w:rsid w:val="0005385C"/>
    <w:rsid w:val="000548E1"/>
    <w:rsid w:val="0005799C"/>
    <w:rsid w:val="00062C5F"/>
    <w:rsid w:val="0008170F"/>
    <w:rsid w:val="000870C6"/>
    <w:rsid w:val="00094CD2"/>
    <w:rsid w:val="000960A6"/>
    <w:rsid w:val="0009636A"/>
    <w:rsid w:val="000A4A75"/>
    <w:rsid w:val="000A5C5C"/>
    <w:rsid w:val="000A6394"/>
    <w:rsid w:val="000B168B"/>
    <w:rsid w:val="000B3B85"/>
    <w:rsid w:val="000B5B5B"/>
    <w:rsid w:val="000B7FED"/>
    <w:rsid w:val="000C038A"/>
    <w:rsid w:val="000C2897"/>
    <w:rsid w:val="000C5378"/>
    <w:rsid w:val="000C6598"/>
    <w:rsid w:val="000D189B"/>
    <w:rsid w:val="000D40E6"/>
    <w:rsid w:val="000E320B"/>
    <w:rsid w:val="00101917"/>
    <w:rsid w:val="00103A7D"/>
    <w:rsid w:val="001070A6"/>
    <w:rsid w:val="0011688C"/>
    <w:rsid w:val="00126787"/>
    <w:rsid w:val="001400B0"/>
    <w:rsid w:val="00145D43"/>
    <w:rsid w:val="001516B4"/>
    <w:rsid w:val="0015409A"/>
    <w:rsid w:val="00155A28"/>
    <w:rsid w:val="00165F27"/>
    <w:rsid w:val="00166893"/>
    <w:rsid w:val="001676BC"/>
    <w:rsid w:val="00167BBB"/>
    <w:rsid w:val="001746B2"/>
    <w:rsid w:val="00174FA0"/>
    <w:rsid w:val="001909D2"/>
    <w:rsid w:val="00192C46"/>
    <w:rsid w:val="00194BA6"/>
    <w:rsid w:val="001A08B3"/>
    <w:rsid w:val="001A32FF"/>
    <w:rsid w:val="001A7B60"/>
    <w:rsid w:val="001B1EC2"/>
    <w:rsid w:val="001B52F0"/>
    <w:rsid w:val="001B7A65"/>
    <w:rsid w:val="001B7D43"/>
    <w:rsid w:val="001C1DBF"/>
    <w:rsid w:val="001C2DEE"/>
    <w:rsid w:val="001C75E8"/>
    <w:rsid w:val="001D2640"/>
    <w:rsid w:val="001D686C"/>
    <w:rsid w:val="001E41F3"/>
    <w:rsid w:val="001E5DA1"/>
    <w:rsid w:val="001F20C8"/>
    <w:rsid w:val="00200286"/>
    <w:rsid w:val="002017E2"/>
    <w:rsid w:val="0020278A"/>
    <w:rsid w:val="002057B1"/>
    <w:rsid w:val="002067A7"/>
    <w:rsid w:val="00212B63"/>
    <w:rsid w:val="00212CF9"/>
    <w:rsid w:val="00212DC0"/>
    <w:rsid w:val="002130E5"/>
    <w:rsid w:val="002224C4"/>
    <w:rsid w:val="00222692"/>
    <w:rsid w:val="00223A37"/>
    <w:rsid w:val="0022723D"/>
    <w:rsid w:val="00227619"/>
    <w:rsid w:val="0024018C"/>
    <w:rsid w:val="00247A0D"/>
    <w:rsid w:val="00250CD8"/>
    <w:rsid w:val="00250F0B"/>
    <w:rsid w:val="0026004D"/>
    <w:rsid w:val="002640DD"/>
    <w:rsid w:val="002658E6"/>
    <w:rsid w:val="00267A1C"/>
    <w:rsid w:val="002702F7"/>
    <w:rsid w:val="00271465"/>
    <w:rsid w:val="00272E2D"/>
    <w:rsid w:val="00275D12"/>
    <w:rsid w:val="00283283"/>
    <w:rsid w:val="00284791"/>
    <w:rsid w:val="0028488B"/>
    <w:rsid w:val="00284A11"/>
    <w:rsid w:val="00284FEB"/>
    <w:rsid w:val="002860C4"/>
    <w:rsid w:val="00286DE9"/>
    <w:rsid w:val="0029035C"/>
    <w:rsid w:val="002906F4"/>
    <w:rsid w:val="002A0667"/>
    <w:rsid w:val="002B5741"/>
    <w:rsid w:val="002B6EC7"/>
    <w:rsid w:val="002C4220"/>
    <w:rsid w:val="002C50EA"/>
    <w:rsid w:val="002C73AF"/>
    <w:rsid w:val="002D0FB6"/>
    <w:rsid w:val="002D2D9F"/>
    <w:rsid w:val="002D4A50"/>
    <w:rsid w:val="002D7C7D"/>
    <w:rsid w:val="002E65B2"/>
    <w:rsid w:val="002F10C7"/>
    <w:rsid w:val="002F54BD"/>
    <w:rsid w:val="00302855"/>
    <w:rsid w:val="00302C70"/>
    <w:rsid w:val="00305409"/>
    <w:rsid w:val="00305616"/>
    <w:rsid w:val="003061B9"/>
    <w:rsid w:val="00313683"/>
    <w:rsid w:val="003164C8"/>
    <w:rsid w:val="0032118D"/>
    <w:rsid w:val="00321959"/>
    <w:rsid w:val="00321F14"/>
    <w:rsid w:val="00327317"/>
    <w:rsid w:val="003336EB"/>
    <w:rsid w:val="00333E67"/>
    <w:rsid w:val="003361A3"/>
    <w:rsid w:val="00336328"/>
    <w:rsid w:val="00337788"/>
    <w:rsid w:val="00337D13"/>
    <w:rsid w:val="003431B4"/>
    <w:rsid w:val="003476D1"/>
    <w:rsid w:val="0036017A"/>
    <w:rsid w:val="003609EF"/>
    <w:rsid w:val="0036231A"/>
    <w:rsid w:val="00374DD4"/>
    <w:rsid w:val="00375DD1"/>
    <w:rsid w:val="0038078F"/>
    <w:rsid w:val="00382B4D"/>
    <w:rsid w:val="00382EBD"/>
    <w:rsid w:val="00390D3A"/>
    <w:rsid w:val="0039126E"/>
    <w:rsid w:val="003941FA"/>
    <w:rsid w:val="003A0102"/>
    <w:rsid w:val="003A07CD"/>
    <w:rsid w:val="003A0FEA"/>
    <w:rsid w:val="003A26C8"/>
    <w:rsid w:val="003A3695"/>
    <w:rsid w:val="003A40FB"/>
    <w:rsid w:val="003A7D71"/>
    <w:rsid w:val="003B34F9"/>
    <w:rsid w:val="003B5696"/>
    <w:rsid w:val="003B5F68"/>
    <w:rsid w:val="003C0C00"/>
    <w:rsid w:val="003C5557"/>
    <w:rsid w:val="003C7631"/>
    <w:rsid w:val="003C7ACB"/>
    <w:rsid w:val="003D0875"/>
    <w:rsid w:val="003D0B97"/>
    <w:rsid w:val="003D1907"/>
    <w:rsid w:val="003D37E3"/>
    <w:rsid w:val="003D5249"/>
    <w:rsid w:val="003E0920"/>
    <w:rsid w:val="003E1A36"/>
    <w:rsid w:val="003E3219"/>
    <w:rsid w:val="003E65C3"/>
    <w:rsid w:val="003F277F"/>
    <w:rsid w:val="003F50EF"/>
    <w:rsid w:val="003F5CE9"/>
    <w:rsid w:val="00400B2B"/>
    <w:rsid w:val="004024E3"/>
    <w:rsid w:val="0040270C"/>
    <w:rsid w:val="00410371"/>
    <w:rsid w:val="0041715F"/>
    <w:rsid w:val="004242F1"/>
    <w:rsid w:val="004300FB"/>
    <w:rsid w:val="00443565"/>
    <w:rsid w:val="00447EFD"/>
    <w:rsid w:val="00450B75"/>
    <w:rsid w:val="00452AA6"/>
    <w:rsid w:val="0046273F"/>
    <w:rsid w:val="00465034"/>
    <w:rsid w:val="0046581F"/>
    <w:rsid w:val="004718F0"/>
    <w:rsid w:val="00474242"/>
    <w:rsid w:val="00477148"/>
    <w:rsid w:val="0048440C"/>
    <w:rsid w:val="004925B4"/>
    <w:rsid w:val="00495ED3"/>
    <w:rsid w:val="00497A3B"/>
    <w:rsid w:val="004A74D1"/>
    <w:rsid w:val="004A7BCB"/>
    <w:rsid w:val="004B1724"/>
    <w:rsid w:val="004B31C2"/>
    <w:rsid w:val="004B443F"/>
    <w:rsid w:val="004B4D3F"/>
    <w:rsid w:val="004B592A"/>
    <w:rsid w:val="004B75B7"/>
    <w:rsid w:val="004C33EB"/>
    <w:rsid w:val="004D03BE"/>
    <w:rsid w:val="004D7B79"/>
    <w:rsid w:val="004E1335"/>
    <w:rsid w:val="004E173B"/>
    <w:rsid w:val="004E1C54"/>
    <w:rsid w:val="004E3E32"/>
    <w:rsid w:val="004E5526"/>
    <w:rsid w:val="004E5F3F"/>
    <w:rsid w:val="004E6D69"/>
    <w:rsid w:val="004E7CB7"/>
    <w:rsid w:val="004E7D46"/>
    <w:rsid w:val="004F6941"/>
    <w:rsid w:val="00501B87"/>
    <w:rsid w:val="005036F5"/>
    <w:rsid w:val="005053CA"/>
    <w:rsid w:val="00505425"/>
    <w:rsid w:val="0051110E"/>
    <w:rsid w:val="00512641"/>
    <w:rsid w:val="00513717"/>
    <w:rsid w:val="0051580D"/>
    <w:rsid w:val="005219AC"/>
    <w:rsid w:val="00530ECA"/>
    <w:rsid w:val="005314B2"/>
    <w:rsid w:val="00534173"/>
    <w:rsid w:val="0053451B"/>
    <w:rsid w:val="005351E9"/>
    <w:rsid w:val="0054392E"/>
    <w:rsid w:val="00543D31"/>
    <w:rsid w:val="00544544"/>
    <w:rsid w:val="00547111"/>
    <w:rsid w:val="00547A6B"/>
    <w:rsid w:val="00552AC7"/>
    <w:rsid w:val="005566F9"/>
    <w:rsid w:val="005568A9"/>
    <w:rsid w:val="00566E0B"/>
    <w:rsid w:val="00573E9D"/>
    <w:rsid w:val="00575A8F"/>
    <w:rsid w:val="00587D1B"/>
    <w:rsid w:val="00590337"/>
    <w:rsid w:val="00592D74"/>
    <w:rsid w:val="00592ECD"/>
    <w:rsid w:val="005932FA"/>
    <w:rsid w:val="00595FC1"/>
    <w:rsid w:val="0059681D"/>
    <w:rsid w:val="005A701D"/>
    <w:rsid w:val="005A7365"/>
    <w:rsid w:val="005A7798"/>
    <w:rsid w:val="005B4AC9"/>
    <w:rsid w:val="005C2758"/>
    <w:rsid w:val="005C4681"/>
    <w:rsid w:val="005C54A7"/>
    <w:rsid w:val="005C6E49"/>
    <w:rsid w:val="005D20E4"/>
    <w:rsid w:val="005D4A6B"/>
    <w:rsid w:val="005D66D8"/>
    <w:rsid w:val="005E2045"/>
    <w:rsid w:val="005E2A1B"/>
    <w:rsid w:val="005E2C44"/>
    <w:rsid w:val="005E3B27"/>
    <w:rsid w:val="005F4EBC"/>
    <w:rsid w:val="00604735"/>
    <w:rsid w:val="00607310"/>
    <w:rsid w:val="0060799D"/>
    <w:rsid w:val="00607EC7"/>
    <w:rsid w:val="00621188"/>
    <w:rsid w:val="0062210C"/>
    <w:rsid w:val="00624017"/>
    <w:rsid w:val="0062480B"/>
    <w:rsid w:val="00624DA5"/>
    <w:rsid w:val="00624DA9"/>
    <w:rsid w:val="006257ED"/>
    <w:rsid w:val="006325C0"/>
    <w:rsid w:val="00634222"/>
    <w:rsid w:val="00647F8D"/>
    <w:rsid w:val="006558E7"/>
    <w:rsid w:val="006665FD"/>
    <w:rsid w:val="0067311F"/>
    <w:rsid w:val="00673479"/>
    <w:rsid w:val="00676CD0"/>
    <w:rsid w:val="00682659"/>
    <w:rsid w:val="00684C96"/>
    <w:rsid w:val="00690976"/>
    <w:rsid w:val="00695808"/>
    <w:rsid w:val="006961DF"/>
    <w:rsid w:val="00696508"/>
    <w:rsid w:val="006A0CCA"/>
    <w:rsid w:val="006A53E7"/>
    <w:rsid w:val="006B46FB"/>
    <w:rsid w:val="006C1A0D"/>
    <w:rsid w:val="006C2617"/>
    <w:rsid w:val="006C2882"/>
    <w:rsid w:val="006C3011"/>
    <w:rsid w:val="006C343C"/>
    <w:rsid w:val="006C3C95"/>
    <w:rsid w:val="006C567C"/>
    <w:rsid w:val="006C5AE7"/>
    <w:rsid w:val="006D0454"/>
    <w:rsid w:val="006D2168"/>
    <w:rsid w:val="006E21FB"/>
    <w:rsid w:val="006E4E23"/>
    <w:rsid w:val="006E5F56"/>
    <w:rsid w:val="006F1C64"/>
    <w:rsid w:val="006F2177"/>
    <w:rsid w:val="006F29CF"/>
    <w:rsid w:val="006F2AAB"/>
    <w:rsid w:val="007035D6"/>
    <w:rsid w:val="00705AEC"/>
    <w:rsid w:val="007169C4"/>
    <w:rsid w:val="00716A9B"/>
    <w:rsid w:val="007174C0"/>
    <w:rsid w:val="007176D3"/>
    <w:rsid w:val="0072018A"/>
    <w:rsid w:val="007219B0"/>
    <w:rsid w:val="00722BD3"/>
    <w:rsid w:val="00722CF4"/>
    <w:rsid w:val="00725930"/>
    <w:rsid w:val="00725F0C"/>
    <w:rsid w:val="00730D8B"/>
    <w:rsid w:val="007327C9"/>
    <w:rsid w:val="0073327F"/>
    <w:rsid w:val="0073550D"/>
    <w:rsid w:val="00740A4F"/>
    <w:rsid w:val="00751E34"/>
    <w:rsid w:val="00752B56"/>
    <w:rsid w:val="00754FAD"/>
    <w:rsid w:val="00756DC7"/>
    <w:rsid w:val="00757A31"/>
    <w:rsid w:val="00772CE7"/>
    <w:rsid w:val="007800EF"/>
    <w:rsid w:val="0078406D"/>
    <w:rsid w:val="00792342"/>
    <w:rsid w:val="007977A8"/>
    <w:rsid w:val="007A4632"/>
    <w:rsid w:val="007B512A"/>
    <w:rsid w:val="007C028B"/>
    <w:rsid w:val="007C179E"/>
    <w:rsid w:val="007C2097"/>
    <w:rsid w:val="007D3AE4"/>
    <w:rsid w:val="007D6A07"/>
    <w:rsid w:val="007E0F29"/>
    <w:rsid w:val="007E1BFB"/>
    <w:rsid w:val="007E4120"/>
    <w:rsid w:val="007F027B"/>
    <w:rsid w:val="007F4D18"/>
    <w:rsid w:val="007F7259"/>
    <w:rsid w:val="0080122E"/>
    <w:rsid w:val="00803D36"/>
    <w:rsid w:val="00803F0A"/>
    <w:rsid w:val="008040A8"/>
    <w:rsid w:val="00810213"/>
    <w:rsid w:val="00811CDE"/>
    <w:rsid w:val="0081458D"/>
    <w:rsid w:val="00814E39"/>
    <w:rsid w:val="008161A2"/>
    <w:rsid w:val="008225DA"/>
    <w:rsid w:val="008256FD"/>
    <w:rsid w:val="008279FA"/>
    <w:rsid w:val="00840ECC"/>
    <w:rsid w:val="0084401E"/>
    <w:rsid w:val="0085238E"/>
    <w:rsid w:val="00855AD4"/>
    <w:rsid w:val="0086025A"/>
    <w:rsid w:val="00860C7A"/>
    <w:rsid w:val="008626E7"/>
    <w:rsid w:val="00863A6B"/>
    <w:rsid w:val="00864035"/>
    <w:rsid w:val="00866657"/>
    <w:rsid w:val="008706A9"/>
    <w:rsid w:val="00870EE7"/>
    <w:rsid w:val="008731FD"/>
    <w:rsid w:val="00876F32"/>
    <w:rsid w:val="00891BA2"/>
    <w:rsid w:val="008921F3"/>
    <w:rsid w:val="0089719A"/>
    <w:rsid w:val="00897F8F"/>
    <w:rsid w:val="008A45A6"/>
    <w:rsid w:val="008A4CB5"/>
    <w:rsid w:val="008B0A87"/>
    <w:rsid w:val="008B0EC1"/>
    <w:rsid w:val="008C48C5"/>
    <w:rsid w:val="008D0EEE"/>
    <w:rsid w:val="008D61D6"/>
    <w:rsid w:val="008E0124"/>
    <w:rsid w:val="008E33C7"/>
    <w:rsid w:val="008F686C"/>
    <w:rsid w:val="00902980"/>
    <w:rsid w:val="00907252"/>
    <w:rsid w:val="00907D24"/>
    <w:rsid w:val="009131B6"/>
    <w:rsid w:val="009148DE"/>
    <w:rsid w:val="00920F40"/>
    <w:rsid w:val="009337D6"/>
    <w:rsid w:val="0093685E"/>
    <w:rsid w:val="009373D0"/>
    <w:rsid w:val="009440F0"/>
    <w:rsid w:val="009448B0"/>
    <w:rsid w:val="00944F0A"/>
    <w:rsid w:val="00945597"/>
    <w:rsid w:val="00950F52"/>
    <w:rsid w:val="0095514C"/>
    <w:rsid w:val="009604C0"/>
    <w:rsid w:val="00960A70"/>
    <w:rsid w:val="009612F0"/>
    <w:rsid w:val="00962777"/>
    <w:rsid w:val="00967AAF"/>
    <w:rsid w:val="0097042C"/>
    <w:rsid w:val="00971EAA"/>
    <w:rsid w:val="00972574"/>
    <w:rsid w:val="00972D45"/>
    <w:rsid w:val="009777D9"/>
    <w:rsid w:val="00981B01"/>
    <w:rsid w:val="00983151"/>
    <w:rsid w:val="00987E51"/>
    <w:rsid w:val="00991B88"/>
    <w:rsid w:val="009933F9"/>
    <w:rsid w:val="00993D04"/>
    <w:rsid w:val="00995BD7"/>
    <w:rsid w:val="009A2B22"/>
    <w:rsid w:val="009A5753"/>
    <w:rsid w:val="009A579D"/>
    <w:rsid w:val="009A5CE1"/>
    <w:rsid w:val="009C1022"/>
    <w:rsid w:val="009C18A2"/>
    <w:rsid w:val="009C4967"/>
    <w:rsid w:val="009C751C"/>
    <w:rsid w:val="009D3022"/>
    <w:rsid w:val="009D4E14"/>
    <w:rsid w:val="009E020E"/>
    <w:rsid w:val="009E021B"/>
    <w:rsid w:val="009E3297"/>
    <w:rsid w:val="009F5DC0"/>
    <w:rsid w:val="009F734F"/>
    <w:rsid w:val="009F7674"/>
    <w:rsid w:val="009F7B67"/>
    <w:rsid w:val="009F7ED6"/>
    <w:rsid w:val="00A028A6"/>
    <w:rsid w:val="00A031C9"/>
    <w:rsid w:val="00A03EB9"/>
    <w:rsid w:val="00A0718C"/>
    <w:rsid w:val="00A10B7F"/>
    <w:rsid w:val="00A246B6"/>
    <w:rsid w:val="00A3660D"/>
    <w:rsid w:val="00A40833"/>
    <w:rsid w:val="00A414F5"/>
    <w:rsid w:val="00A42C31"/>
    <w:rsid w:val="00A441F3"/>
    <w:rsid w:val="00A4518F"/>
    <w:rsid w:val="00A45675"/>
    <w:rsid w:val="00A478EB"/>
    <w:rsid w:val="00A47E70"/>
    <w:rsid w:val="00A50CF0"/>
    <w:rsid w:val="00A55983"/>
    <w:rsid w:val="00A56770"/>
    <w:rsid w:val="00A5713B"/>
    <w:rsid w:val="00A57529"/>
    <w:rsid w:val="00A577AF"/>
    <w:rsid w:val="00A638E0"/>
    <w:rsid w:val="00A7011C"/>
    <w:rsid w:val="00A71CF5"/>
    <w:rsid w:val="00A72762"/>
    <w:rsid w:val="00A74392"/>
    <w:rsid w:val="00A7671C"/>
    <w:rsid w:val="00A7769C"/>
    <w:rsid w:val="00A80280"/>
    <w:rsid w:val="00A815F0"/>
    <w:rsid w:val="00A82084"/>
    <w:rsid w:val="00A840BB"/>
    <w:rsid w:val="00A86E69"/>
    <w:rsid w:val="00A86F6F"/>
    <w:rsid w:val="00A90CB4"/>
    <w:rsid w:val="00A923CF"/>
    <w:rsid w:val="00A93EFD"/>
    <w:rsid w:val="00A944B9"/>
    <w:rsid w:val="00A9554E"/>
    <w:rsid w:val="00A95551"/>
    <w:rsid w:val="00A96B2C"/>
    <w:rsid w:val="00AA2505"/>
    <w:rsid w:val="00AA2CBC"/>
    <w:rsid w:val="00AA6E80"/>
    <w:rsid w:val="00AA7112"/>
    <w:rsid w:val="00AA768D"/>
    <w:rsid w:val="00AB038D"/>
    <w:rsid w:val="00AB03D6"/>
    <w:rsid w:val="00AB0990"/>
    <w:rsid w:val="00AB1104"/>
    <w:rsid w:val="00AC5405"/>
    <w:rsid w:val="00AC5820"/>
    <w:rsid w:val="00AC5FF7"/>
    <w:rsid w:val="00AC7F1E"/>
    <w:rsid w:val="00AD1CD8"/>
    <w:rsid w:val="00AD693D"/>
    <w:rsid w:val="00AE12FB"/>
    <w:rsid w:val="00AE432C"/>
    <w:rsid w:val="00AF3431"/>
    <w:rsid w:val="00AF72A9"/>
    <w:rsid w:val="00B02863"/>
    <w:rsid w:val="00B036DB"/>
    <w:rsid w:val="00B0683C"/>
    <w:rsid w:val="00B0725F"/>
    <w:rsid w:val="00B1570E"/>
    <w:rsid w:val="00B160DF"/>
    <w:rsid w:val="00B16465"/>
    <w:rsid w:val="00B245EC"/>
    <w:rsid w:val="00B258BB"/>
    <w:rsid w:val="00B26060"/>
    <w:rsid w:val="00B26829"/>
    <w:rsid w:val="00B35603"/>
    <w:rsid w:val="00B35C4A"/>
    <w:rsid w:val="00B35F20"/>
    <w:rsid w:val="00B427F5"/>
    <w:rsid w:val="00B43EE8"/>
    <w:rsid w:val="00B4563F"/>
    <w:rsid w:val="00B472F6"/>
    <w:rsid w:val="00B54073"/>
    <w:rsid w:val="00B55541"/>
    <w:rsid w:val="00B6249E"/>
    <w:rsid w:val="00B670AE"/>
    <w:rsid w:val="00B67B97"/>
    <w:rsid w:val="00B70EA0"/>
    <w:rsid w:val="00B71FDE"/>
    <w:rsid w:val="00B74501"/>
    <w:rsid w:val="00B82563"/>
    <w:rsid w:val="00B82DEA"/>
    <w:rsid w:val="00B8590A"/>
    <w:rsid w:val="00B93CA7"/>
    <w:rsid w:val="00B968C8"/>
    <w:rsid w:val="00BA0E15"/>
    <w:rsid w:val="00BA3EC5"/>
    <w:rsid w:val="00BA51D9"/>
    <w:rsid w:val="00BB5DFC"/>
    <w:rsid w:val="00BC1975"/>
    <w:rsid w:val="00BC37AF"/>
    <w:rsid w:val="00BC470D"/>
    <w:rsid w:val="00BD15BD"/>
    <w:rsid w:val="00BD279D"/>
    <w:rsid w:val="00BD4B5B"/>
    <w:rsid w:val="00BD6BB8"/>
    <w:rsid w:val="00BE18AC"/>
    <w:rsid w:val="00BE669F"/>
    <w:rsid w:val="00BE7224"/>
    <w:rsid w:val="00BF58B7"/>
    <w:rsid w:val="00C0079A"/>
    <w:rsid w:val="00C0300E"/>
    <w:rsid w:val="00C1080B"/>
    <w:rsid w:val="00C1261E"/>
    <w:rsid w:val="00C13FCD"/>
    <w:rsid w:val="00C15BC8"/>
    <w:rsid w:val="00C15EEA"/>
    <w:rsid w:val="00C23E4B"/>
    <w:rsid w:val="00C36B70"/>
    <w:rsid w:val="00C45D90"/>
    <w:rsid w:val="00C4795B"/>
    <w:rsid w:val="00C50369"/>
    <w:rsid w:val="00C60DA1"/>
    <w:rsid w:val="00C65505"/>
    <w:rsid w:val="00C66BA2"/>
    <w:rsid w:val="00C74C75"/>
    <w:rsid w:val="00C75365"/>
    <w:rsid w:val="00C75BF0"/>
    <w:rsid w:val="00C76A0E"/>
    <w:rsid w:val="00C82106"/>
    <w:rsid w:val="00C86B80"/>
    <w:rsid w:val="00C909C3"/>
    <w:rsid w:val="00C928C2"/>
    <w:rsid w:val="00C95985"/>
    <w:rsid w:val="00CA09AC"/>
    <w:rsid w:val="00CA7CA7"/>
    <w:rsid w:val="00CB102F"/>
    <w:rsid w:val="00CB185C"/>
    <w:rsid w:val="00CB1C0A"/>
    <w:rsid w:val="00CB3CB0"/>
    <w:rsid w:val="00CB3F2D"/>
    <w:rsid w:val="00CC0D03"/>
    <w:rsid w:val="00CC3558"/>
    <w:rsid w:val="00CC5026"/>
    <w:rsid w:val="00CC68D0"/>
    <w:rsid w:val="00CC71D6"/>
    <w:rsid w:val="00CD0A95"/>
    <w:rsid w:val="00CD3FFD"/>
    <w:rsid w:val="00CE5AB0"/>
    <w:rsid w:val="00D0218C"/>
    <w:rsid w:val="00D03F9A"/>
    <w:rsid w:val="00D06D51"/>
    <w:rsid w:val="00D248EC"/>
    <w:rsid w:val="00D24991"/>
    <w:rsid w:val="00D33AAA"/>
    <w:rsid w:val="00D4148A"/>
    <w:rsid w:val="00D43688"/>
    <w:rsid w:val="00D50255"/>
    <w:rsid w:val="00D715CB"/>
    <w:rsid w:val="00D7765B"/>
    <w:rsid w:val="00D778A9"/>
    <w:rsid w:val="00D81EE4"/>
    <w:rsid w:val="00DA2011"/>
    <w:rsid w:val="00DA257E"/>
    <w:rsid w:val="00DA34DF"/>
    <w:rsid w:val="00DA6B17"/>
    <w:rsid w:val="00DB1792"/>
    <w:rsid w:val="00DB7A8F"/>
    <w:rsid w:val="00DC2CDA"/>
    <w:rsid w:val="00DC59B2"/>
    <w:rsid w:val="00DC6958"/>
    <w:rsid w:val="00DD115E"/>
    <w:rsid w:val="00DD2A8D"/>
    <w:rsid w:val="00DD67C4"/>
    <w:rsid w:val="00DE07F2"/>
    <w:rsid w:val="00DE34CF"/>
    <w:rsid w:val="00DE65FC"/>
    <w:rsid w:val="00DE70E2"/>
    <w:rsid w:val="00DE73A3"/>
    <w:rsid w:val="00DF1720"/>
    <w:rsid w:val="00E05BB5"/>
    <w:rsid w:val="00E05EE0"/>
    <w:rsid w:val="00E101ED"/>
    <w:rsid w:val="00E10979"/>
    <w:rsid w:val="00E12FE7"/>
    <w:rsid w:val="00E13F3D"/>
    <w:rsid w:val="00E14482"/>
    <w:rsid w:val="00E147D8"/>
    <w:rsid w:val="00E20C44"/>
    <w:rsid w:val="00E241C0"/>
    <w:rsid w:val="00E34898"/>
    <w:rsid w:val="00E3495C"/>
    <w:rsid w:val="00E40FCE"/>
    <w:rsid w:val="00E55295"/>
    <w:rsid w:val="00E74065"/>
    <w:rsid w:val="00E75DB2"/>
    <w:rsid w:val="00E7772E"/>
    <w:rsid w:val="00E80173"/>
    <w:rsid w:val="00E80DB5"/>
    <w:rsid w:val="00E83D37"/>
    <w:rsid w:val="00E86ED7"/>
    <w:rsid w:val="00E87343"/>
    <w:rsid w:val="00E937D5"/>
    <w:rsid w:val="00E952B8"/>
    <w:rsid w:val="00EA4153"/>
    <w:rsid w:val="00EB09B7"/>
    <w:rsid w:val="00EC15DD"/>
    <w:rsid w:val="00ED23DA"/>
    <w:rsid w:val="00EE2E76"/>
    <w:rsid w:val="00EE6DE6"/>
    <w:rsid w:val="00EE7D7C"/>
    <w:rsid w:val="00EF3E5C"/>
    <w:rsid w:val="00EF5910"/>
    <w:rsid w:val="00EF5EDD"/>
    <w:rsid w:val="00F001C2"/>
    <w:rsid w:val="00F03F72"/>
    <w:rsid w:val="00F05F99"/>
    <w:rsid w:val="00F06A77"/>
    <w:rsid w:val="00F07EB2"/>
    <w:rsid w:val="00F14E2B"/>
    <w:rsid w:val="00F21DCE"/>
    <w:rsid w:val="00F2407F"/>
    <w:rsid w:val="00F24A93"/>
    <w:rsid w:val="00F25D98"/>
    <w:rsid w:val="00F261EC"/>
    <w:rsid w:val="00F263D5"/>
    <w:rsid w:val="00F27083"/>
    <w:rsid w:val="00F300FB"/>
    <w:rsid w:val="00F30CD9"/>
    <w:rsid w:val="00F30EB7"/>
    <w:rsid w:val="00F40619"/>
    <w:rsid w:val="00F52CA3"/>
    <w:rsid w:val="00F60BDF"/>
    <w:rsid w:val="00F612BD"/>
    <w:rsid w:val="00F61FD5"/>
    <w:rsid w:val="00F652C1"/>
    <w:rsid w:val="00F7157E"/>
    <w:rsid w:val="00F750D5"/>
    <w:rsid w:val="00F84BEE"/>
    <w:rsid w:val="00F92AD0"/>
    <w:rsid w:val="00FA64D4"/>
    <w:rsid w:val="00FB1D56"/>
    <w:rsid w:val="00FB6011"/>
    <w:rsid w:val="00FB6386"/>
    <w:rsid w:val="00FC412F"/>
    <w:rsid w:val="00FC6A89"/>
    <w:rsid w:val="00FD4924"/>
    <w:rsid w:val="00FD5EA4"/>
    <w:rsid w:val="00FD7FA6"/>
    <w:rsid w:val="00FE07E0"/>
    <w:rsid w:val="00FE405F"/>
    <w:rsid w:val="00FE4431"/>
    <w:rsid w:val="00FF2E2F"/>
    <w:rsid w:val="00FF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BD4EA01"/>
  <w15:docId w15:val="{77A64A85-534E-4FF3-8777-56D866A98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79A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267A1C"/>
    <w:rPr>
      <w:i/>
      <w:iCs/>
    </w:rPr>
  </w:style>
  <w:style w:type="paragraph" w:styleId="Title">
    <w:name w:val="Title"/>
    <w:basedOn w:val="Normal"/>
    <w:next w:val="Normal"/>
    <w:link w:val="TitleChar"/>
    <w:qFormat/>
    <w:rsid w:val="00267A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267A1C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66893"/>
    <w:rPr>
      <w:rFonts w:ascii="Arial" w:hAnsi="Arial"/>
      <w:lang w:val="en-GB" w:eastAsia="en-US"/>
    </w:rPr>
  </w:style>
  <w:style w:type="character" w:styleId="HTMLCode">
    <w:name w:val="HTML Code"/>
    <w:uiPriority w:val="99"/>
    <w:semiHidden/>
    <w:unhideWhenUsed/>
    <w:rsid w:val="00223A37"/>
    <w:rPr>
      <w:rFonts w:ascii="Courier New" w:eastAsia="Times New Roman" w:hAnsi="Courier New" w:cs="Courier New"/>
      <w:sz w:val="20"/>
      <w:szCs w:val="20"/>
    </w:rPr>
  </w:style>
  <w:style w:type="character" w:customStyle="1" w:styleId="file-label">
    <w:name w:val="file-label"/>
    <w:basedOn w:val="DefaultParagraphFont"/>
    <w:rsid w:val="00F05F99"/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BC470D"/>
    <w:rPr>
      <w:rFonts w:ascii="Arial" w:hAnsi="Arial"/>
      <w:sz w:val="32"/>
      <w:lang w:val="en-GB"/>
    </w:rPr>
  </w:style>
  <w:style w:type="paragraph" w:styleId="ListParagraph">
    <w:name w:val="List Paragraph"/>
    <w:basedOn w:val="Normal"/>
    <w:uiPriority w:val="34"/>
    <w:qFormat/>
    <w:rsid w:val="00757A31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647F8D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7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AF480C-C84D-4552-9653-465000051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551</Words>
  <Characters>6066</Characters>
  <Application>Microsoft Office Word</Application>
  <DocSecurity>0</DocSecurity>
  <Lines>50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6604</CharactersWithSpaces>
  <SharedDoc>false</SharedDoc>
  <HLinks>
    <vt:vector size="30" baseType="variant">
      <vt:variant>
        <vt:i4>8061006</vt:i4>
      </vt:variant>
      <vt:variant>
        <vt:i4>59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8061006</vt:i4>
      </vt:variant>
      <vt:variant>
        <vt:i4>56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8</cp:revision>
  <cp:lastPrinted>1900-01-01T08:00:00Z</cp:lastPrinted>
  <dcterms:created xsi:type="dcterms:W3CDTF">2022-01-17T20:33:00Z</dcterms:created>
  <dcterms:modified xsi:type="dcterms:W3CDTF">2022-04-27T12:31:00Z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de0c7d85-f4eb-423c-9905-750db2e7dbcf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HCL_Cla5s_Publ1c</vt:lpwstr>
  </property>
</Properties>
</file>