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65A0" w14:textId="67E3B8E9" w:rsidR="00DD691D" w:rsidRDefault="00B205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R5s220626</w:t>
      </w:r>
      <w:r>
        <w:rPr>
          <w:b/>
          <w:i/>
          <w:sz w:val="28"/>
        </w:rPr>
        <w:fldChar w:fldCharType="end"/>
      </w:r>
    </w:p>
    <w:p w14:paraId="2CE365A1" w14:textId="77777777" w:rsidR="00DD691D" w:rsidRDefault="00B205F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691D" w14:paraId="2CE365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365A2" w14:textId="77777777" w:rsidR="00DD691D" w:rsidRDefault="00B205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691D" w14:paraId="2CE365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365A4" w14:textId="77777777" w:rsidR="00DD691D" w:rsidRDefault="00B205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691D" w14:paraId="2CE365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365A6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B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E365A8" w14:textId="77777777" w:rsidR="00DD691D" w:rsidRDefault="00DD69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E365A9" w14:textId="77777777" w:rsidR="00DD691D" w:rsidRDefault="00B205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E365AA" w14:textId="77777777" w:rsidR="00DD691D" w:rsidRDefault="00B205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365AB" w14:textId="77777777" w:rsidR="00DD691D" w:rsidRDefault="00B205FE">
            <w:pPr>
              <w:pStyle w:val="CRCoverPage"/>
              <w:spacing w:after="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CE365AC" w14:textId="77777777" w:rsidR="00DD691D" w:rsidRDefault="00B205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365AD" w14:textId="0EB5EA5F" w:rsidR="00DD691D" w:rsidRDefault="00B205FE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2CE365AE" w14:textId="77777777" w:rsidR="00DD691D" w:rsidRDefault="00B205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365AF" w14:textId="66C3E948" w:rsidR="00DD691D" w:rsidRDefault="00B205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365B0" w14:textId="77777777" w:rsidR="00DD691D" w:rsidRDefault="00DD691D">
            <w:pPr>
              <w:pStyle w:val="CRCoverPage"/>
              <w:spacing w:after="0"/>
            </w:pPr>
          </w:p>
        </w:tc>
      </w:tr>
      <w:tr w:rsidR="00DD691D" w14:paraId="2CE365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365B2" w14:textId="77777777" w:rsidR="00DD691D" w:rsidRDefault="00DD691D">
            <w:pPr>
              <w:pStyle w:val="CRCoverPage"/>
              <w:spacing w:after="0"/>
            </w:pPr>
          </w:p>
        </w:tc>
      </w:tr>
      <w:tr w:rsidR="00DD691D" w14:paraId="2CE365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365B4" w14:textId="77777777" w:rsidR="00DD691D" w:rsidRDefault="00B205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691D" w14:paraId="2CE365B7" w14:textId="77777777">
        <w:tc>
          <w:tcPr>
            <w:tcW w:w="9641" w:type="dxa"/>
            <w:gridSpan w:val="9"/>
          </w:tcPr>
          <w:p w14:paraId="2CE365B6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E365B8" w14:textId="77777777" w:rsidR="00DD691D" w:rsidRDefault="00DD69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691D" w14:paraId="2CE365C2" w14:textId="77777777">
        <w:tc>
          <w:tcPr>
            <w:tcW w:w="2835" w:type="dxa"/>
          </w:tcPr>
          <w:p w14:paraId="2CE365B9" w14:textId="77777777" w:rsidR="00DD691D" w:rsidRDefault="00B20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CE365BA" w14:textId="77777777" w:rsidR="00DD691D" w:rsidRDefault="00B205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365BB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365BC" w14:textId="77777777" w:rsidR="00DD691D" w:rsidRDefault="00B205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365BD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E365BE" w14:textId="77777777" w:rsidR="00DD691D" w:rsidRDefault="00B205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365BF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E365C0" w14:textId="77777777" w:rsidR="00DD691D" w:rsidRDefault="00B205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365C1" w14:textId="77777777" w:rsidR="00DD691D" w:rsidRDefault="00DD69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E365C3" w14:textId="77777777" w:rsidR="00DD691D" w:rsidRDefault="00DD69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691D" w14:paraId="2CE365C5" w14:textId="77777777">
        <w:tc>
          <w:tcPr>
            <w:tcW w:w="9640" w:type="dxa"/>
            <w:gridSpan w:val="11"/>
          </w:tcPr>
          <w:p w14:paraId="2CE365C4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365C6" w14:textId="77777777" w:rsidR="00DD691D" w:rsidRDefault="00B20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365C7" w14:textId="77777777" w:rsidR="00DD691D" w:rsidRDefault="00B205F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EN-DC </w:t>
            </w:r>
            <w:r>
              <w:rPr>
                <w:rFonts w:hint="eastAsia"/>
                <w:lang w:val="en-US" w:eastAsia="zh-CN"/>
              </w:rPr>
              <w:t>CA</w:t>
            </w:r>
            <w:r>
              <w:t xml:space="preserve"> test case </w:t>
            </w:r>
            <w:r>
              <w:rPr>
                <w:rFonts w:hint="eastAsia"/>
              </w:rPr>
              <w:t>8.2.4.2.1.1</w:t>
            </w:r>
            <w:r>
              <w:fldChar w:fldCharType="end"/>
            </w:r>
          </w:p>
        </w:tc>
      </w:tr>
      <w:tr w:rsidR="00DD691D" w14:paraId="2CE365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C9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365CA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CC" w14:textId="77777777" w:rsidR="00DD691D" w:rsidRDefault="00B20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365CD" w14:textId="77777777" w:rsidR="00DD691D" w:rsidRDefault="00B205F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DD691D" w14:paraId="2CE365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CF" w14:textId="77777777" w:rsidR="00DD691D" w:rsidRDefault="00B20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365D0" w14:textId="77777777" w:rsidR="00DD691D" w:rsidRDefault="00B205F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691D" w14:paraId="2CE365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D2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365D3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D5" w14:textId="77777777" w:rsidR="00DD691D" w:rsidRDefault="00B20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365D6" w14:textId="77777777" w:rsidR="00DD691D" w:rsidRDefault="00B205F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E365D7" w14:textId="77777777" w:rsidR="00DD691D" w:rsidRDefault="00DD69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365D8" w14:textId="77777777" w:rsidR="00DD691D" w:rsidRDefault="00B205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365D9" w14:textId="77777777" w:rsidR="00DD691D" w:rsidRDefault="00B205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2021-12-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D691D" w14:paraId="2CE365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365DB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365DC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E365DD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365DE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365DF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365E1" w14:textId="77777777" w:rsidR="00DD691D" w:rsidRDefault="00B20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365E2" w14:textId="77777777" w:rsidR="00DD691D" w:rsidRDefault="00B205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E365E3" w14:textId="77777777" w:rsidR="00DD691D" w:rsidRDefault="00DD69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365E4" w14:textId="77777777" w:rsidR="00DD691D" w:rsidRDefault="00B205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365E5" w14:textId="77777777" w:rsidR="00DD691D" w:rsidRDefault="00B205F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DD691D" w14:paraId="2CE365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365E7" w14:textId="77777777" w:rsidR="00DD691D" w:rsidRDefault="00DD6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365E8" w14:textId="77777777" w:rsidR="00DD691D" w:rsidRDefault="00B205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E365E9" w14:textId="77777777" w:rsidR="00DD691D" w:rsidRDefault="00B205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365EA" w14:textId="77777777" w:rsidR="00DD691D" w:rsidRDefault="00B20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691D" w14:paraId="2CE365EE" w14:textId="77777777">
        <w:tc>
          <w:tcPr>
            <w:tcW w:w="1843" w:type="dxa"/>
          </w:tcPr>
          <w:p w14:paraId="2CE365EC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365ED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365EF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365F0" w14:textId="77777777" w:rsidR="00DD691D" w:rsidRDefault="00B205F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To add EN-DC </w:t>
            </w:r>
            <w:r>
              <w:rPr>
                <w:rFonts w:hint="eastAsia"/>
                <w:lang w:val="en-US" w:eastAsia="zh-CN"/>
              </w:rPr>
              <w:t>CA</w:t>
            </w:r>
            <w:r>
              <w:t xml:space="preserve"> test case </w:t>
            </w:r>
            <w:r>
              <w:rPr>
                <w:rFonts w:hint="eastAsia"/>
              </w:rPr>
              <w:t>8.2.4.2.1.1</w:t>
            </w:r>
            <w:r>
              <w:t xml:space="preserve"> to the IWD_21wk49 ATS</w:t>
            </w:r>
          </w:p>
        </w:tc>
      </w:tr>
      <w:tr w:rsidR="00DD691D" w14:paraId="2CE365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5F2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365F3" w14:textId="77777777" w:rsidR="00DD691D" w:rsidRDefault="00DD69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D691D" w14:paraId="2CE365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5F5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365F6" w14:textId="77777777" w:rsidR="00DD691D" w:rsidRDefault="00B205FE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This document lists all changes applied to test case </w:t>
            </w:r>
            <w:r>
              <w:rPr>
                <w:rFonts w:hint="eastAsia"/>
              </w:rPr>
              <w:t>8.2.4.2.1.1</w:t>
            </w:r>
            <w:r>
              <w:t xml:space="preserve"> 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D691D" w14:paraId="2CE365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5F8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365F9" w14:textId="77777777" w:rsidR="00DD691D" w:rsidRDefault="00DD691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D691D" w14:paraId="2CE365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365FB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5FC" w14:textId="77777777" w:rsidR="00DD691D" w:rsidRDefault="00B205FE">
            <w:pPr>
              <w:pStyle w:val="CRCoverPage"/>
              <w:spacing w:after="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DD691D" w14:paraId="2CE36600" w14:textId="77777777">
        <w:tc>
          <w:tcPr>
            <w:tcW w:w="2694" w:type="dxa"/>
            <w:gridSpan w:val="2"/>
          </w:tcPr>
          <w:p w14:paraId="2CE365FE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E365FF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6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36601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36602" w14:textId="77777777" w:rsidR="00DD691D" w:rsidRDefault="00B205FE">
            <w:pPr>
              <w:pStyle w:val="CRCoverPage"/>
              <w:spacing w:after="0"/>
            </w:pPr>
            <w:r>
              <w:rPr>
                <w:rFonts w:hint="eastAsia"/>
              </w:rPr>
              <w:t>8.2.4.2.1.1.ENDC</w:t>
            </w:r>
          </w:p>
        </w:tc>
      </w:tr>
      <w:tr w:rsidR="00DD691D" w14:paraId="2CE36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04" w14:textId="77777777" w:rsidR="00DD691D" w:rsidRDefault="00DD6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36605" w14:textId="77777777" w:rsidR="00DD691D" w:rsidRDefault="00DD6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691D" w14:paraId="2CE366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07" w14:textId="77777777" w:rsidR="00DD691D" w:rsidRDefault="00DD6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36608" w14:textId="77777777" w:rsidR="00DD691D" w:rsidRDefault="00B20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36609" w14:textId="77777777" w:rsidR="00DD691D" w:rsidRDefault="00B20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E3660A" w14:textId="77777777" w:rsidR="00DD691D" w:rsidRDefault="00DD69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3660B" w14:textId="77777777" w:rsidR="00DD691D" w:rsidRDefault="00DD691D">
            <w:pPr>
              <w:pStyle w:val="CRCoverPage"/>
              <w:spacing w:after="0"/>
              <w:ind w:left="99"/>
            </w:pPr>
          </w:p>
        </w:tc>
      </w:tr>
      <w:tr w:rsidR="00DD691D" w14:paraId="2CE366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0D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3660E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60F" w14:textId="77777777" w:rsidR="00DD691D" w:rsidRDefault="00B20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E36610" w14:textId="77777777" w:rsidR="00DD691D" w:rsidRDefault="00B205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36611" w14:textId="77777777" w:rsidR="00DD691D" w:rsidRDefault="00DD691D">
            <w:pPr>
              <w:pStyle w:val="CRCoverPage"/>
              <w:spacing w:after="0"/>
              <w:ind w:left="99"/>
            </w:pPr>
          </w:p>
        </w:tc>
      </w:tr>
      <w:tr w:rsidR="00DD691D" w14:paraId="2CE366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13" w14:textId="77777777" w:rsidR="00DD691D" w:rsidRDefault="00B205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36614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615" w14:textId="77777777" w:rsidR="00DD691D" w:rsidRDefault="00B20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E36616" w14:textId="77777777" w:rsidR="00DD691D" w:rsidRDefault="00B205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36617" w14:textId="77777777" w:rsidR="00DD691D" w:rsidRDefault="00DD691D">
            <w:pPr>
              <w:pStyle w:val="CRCoverPage"/>
              <w:spacing w:after="0"/>
              <w:ind w:left="99"/>
            </w:pPr>
          </w:p>
        </w:tc>
      </w:tr>
      <w:tr w:rsidR="00DD691D" w14:paraId="2CE366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19" w14:textId="77777777" w:rsidR="00DD691D" w:rsidRDefault="00B205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3661A" w14:textId="77777777" w:rsidR="00DD691D" w:rsidRDefault="00DD6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61B" w14:textId="77777777" w:rsidR="00DD691D" w:rsidRDefault="00B205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E3661C" w14:textId="77777777" w:rsidR="00DD691D" w:rsidRDefault="00B205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3661D" w14:textId="77777777" w:rsidR="00DD691D" w:rsidRDefault="00DD691D">
            <w:pPr>
              <w:pStyle w:val="CRCoverPage"/>
              <w:spacing w:after="0"/>
              <w:ind w:left="99"/>
            </w:pPr>
          </w:p>
        </w:tc>
      </w:tr>
      <w:tr w:rsidR="00DD691D" w14:paraId="2CE366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3661F" w14:textId="77777777" w:rsidR="00DD691D" w:rsidRDefault="00DD6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36620" w14:textId="77777777" w:rsidR="00DD691D" w:rsidRDefault="00DD691D">
            <w:pPr>
              <w:pStyle w:val="CRCoverPage"/>
              <w:spacing w:after="0"/>
            </w:pPr>
          </w:p>
        </w:tc>
      </w:tr>
      <w:tr w:rsidR="00DD691D" w14:paraId="2CE366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36622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623" w14:textId="77777777" w:rsidR="00DD691D" w:rsidRDefault="00DD691D">
            <w:pPr>
              <w:pStyle w:val="CRCoverPage"/>
              <w:spacing w:after="0"/>
              <w:ind w:left="100"/>
            </w:pPr>
          </w:p>
        </w:tc>
      </w:tr>
      <w:tr w:rsidR="00DD691D" w14:paraId="2CE366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36625" w14:textId="77777777" w:rsidR="00DD691D" w:rsidRDefault="00DD6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36626" w14:textId="77777777" w:rsidR="00DD691D" w:rsidRDefault="00DD69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691D" w14:paraId="2CE366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36628" w14:textId="77777777" w:rsidR="00DD691D" w:rsidRDefault="00B20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36629" w14:textId="77777777" w:rsidR="00DD691D" w:rsidRDefault="00DD691D">
            <w:pPr>
              <w:pStyle w:val="CRCoverPage"/>
              <w:spacing w:after="0"/>
              <w:ind w:left="100"/>
            </w:pPr>
          </w:p>
        </w:tc>
      </w:tr>
    </w:tbl>
    <w:p w14:paraId="2CE3662B" w14:textId="77777777" w:rsidR="00DD691D" w:rsidRDefault="00DD691D"/>
    <w:p w14:paraId="2CE3662C" w14:textId="77777777" w:rsidR="00DD691D" w:rsidRDefault="00DD691D">
      <w:pPr>
        <w:sectPr w:rsidR="00DD691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E3662D" w14:textId="77777777" w:rsidR="00DD691D" w:rsidRDefault="00DD691D"/>
    <w:p w14:paraId="2CE3662E" w14:textId="77777777" w:rsidR="00DD691D" w:rsidRDefault="00B205F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1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E3662F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_Toc17151 </w:instrText>
      </w:r>
      <w:r>
        <w:fldChar w:fldCharType="separate"/>
      </w:r>
      <w:r>
        <w:t>2</w:t>
      </w:r>
      <w:r>
        <w:fldChar w:fldCharType="end"/>
      </w:r>
    </w:p>
    <w:p w14:paraId="2CE36630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1 Overview</w:t>
      </w:r>
      <w:r>
        <w:tab/>
      </w:r>
      <w:r>
        <w:fldChar w:fldCharType="begin"/>
      </w:r>
      <w:r>
        <w:instrText xml:space="preserve"> PAGEREF _Toc2260 </w:instrText>
      </w:r>
      <w:r>
        <w:fldChar w:fldCharType="separate"/>
      </w:r>
      <w:r>
        <w:t>2</w:t>
      </w:r>
      <w:r>
        <w:fldChar w:fldCharType="end"/>
      </w:r>
    </w:p>
    <w:p w14:paraId="2CE36631" w14:textId="77777777" w:rsidR="00DD691D" w:rsidRDefault="00B205FE">
      <w:pPr>
        <w:pStyle w:val="TOC2"/>
        <w:tabs>
          <w:tab w:val="clear" w:pos="9639"/>
          <w:tab w:val="right" w:leader="dot" w:pos="14288"/>
        </w:tabs>
      </w:pPr>
      <w:r>
        <w:rPr>
          <w:szCs w:val="28"/>
        </w:rPr>
        <w:t xml:space="preserve">1.1 </w:t>
      </w:r>
      <w:r>
        <w:rPr>
          <w:szCs w:val="28"/>
        </w:rPr>
        <w:t>Verification Test Summary</w:t>
      </w:r>
      <w:r>
        <w:tab/>
      </w:r>
      <w:r>
        <w:fldChar w:fldCharType="begin"/>
      </w:r>
      <w:r>
        <w:instrText xml:space="preserve"> PAGEREF _Toc24170 </w:instrText>
      </w:r>
      <w:r>
        <w:fldChar w:fldCharType="separate"/>
      </w:r>
      <w:r>
        <w:t>2</w:t>
      </w:r>
      <w:r>
        <w:fldChar w:fldCharType="end"/>
      </w:r>
    </w:p>
    <w:p w14:paraId="2CE36632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2 Corrections required</w:t>
      </w:r>
      <w:r>
        <w:tab/>
      </w:r>
      <w:r>
        <w:fldChar w:fldCharType="begin"/>
      </w:r>
      <w:r>
        <w:instrText xml:space="preserve"> PAGEREF _Toc21845 </w:instrText>
      </w:r>
      <w:r>
        <w:fldChar w:fldCharType="separate"/>
      </w:r>
      <w:r>
        <w:t>3</w:t>
      </w:r>
      <w:r>
        <w:fldChar w:fldCharType="end"/>
      </w:r>
    </w:p>
    <w:p w14:paraId="2CE36633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_Toc704 </w:instrText>
      </w:r>
      <w:r>
        <w:fldChar w:fldCharType="separate"/>
      </w:r>
      <w:r>
        <w:t>3</w:t>
      </w:r>
      <w:r>
        <w:fldChar w:fldCharType="end"/>
      </w:r>
    </w:p>
    <w:p w14:paraId="2CE36634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</w:instrText>
      </w:r>
      <w:r>
        <w:instrText xml:space="preserve">PAGEREF _Toc6255 </w:instrText>
      </w:r>
      <w:r>
        <w:fldChar w:fldCharType="separate"/>
      </w:r>
      <w:r>
        <w:t>3</w:t>
      </w:r>
      <w:r>
        <w:fldChar w:fldCharType="end"/>
      </w:r>
    </w:p>
    <w:p w14:paraId="2CE36635" w14:textId="77777777" w:rsidR="00DD691D" w:rsidRDefault="00B205FE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szCs w:val="28"/>
        </w:rPr>
        <w:t xml:space="preserve">4.1 </w:t>
      </w:r>
      <w:r>
        <w:rPr>
          <w:rFonts w:cs="Arial"/>
          <w:szCs w:val="28"/>
        </w:rPr>
        <w:t>HiSilicon Balong 5000 UE</w:t>
      </w:r>
      <w:r>
        <w:tab/>
      </w:r>
      <w:r>
        <w:fldChar w:fldCharType="begin"/>
      </w:r>
      <w:r>
        <w:instrText xml:space="preserve"> PAGEREF _Toc16445 </w:instrText>
      </w:r>
      <w:r>
        <w:fldChar w:fldCharType="separate"/>
      </w:r>
      <w:r>
        <w:t>3</w:t>
      </w:r>
      <w:r>
        <w:fldChar w:fldCharType="end"/>
      </w:r>
    </w:p>
    <w:p w14:paraId="2CE36636" w14:textId="77777777" w:rsidR="00DD691D" w:rsidRDefault="00B205FE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_Toc1580 </w:instrText>
      </w:r>
      <w:r>
        <w:fldChar w:fldCharType="separate"/>
      </w:r>
      <w:r>
        <w:t>3</w:t>
      </w:r>
      <w:r>
        <w:fldChar w:fldCharType="end"/>
      </w:r>
    </w:p>
    <w:p w14:paraId="2CE36637" w14:textId="77777777" w:rsidR="00DD691D" w:rsidRDefault="00B205FE">
      <w:pPr>
        <w:rPr>
          <w:rFonts w:cs="Arial"/>
        </w:rPr>
      </w:pPr>
      <w:r>
        <w:rPr>
          <w:rFonts w:cs="Arial"/>
        </w:rPr>
        <w:fldChar w:fldCharType="end"/>
      </w:r>
    </w:p>
    <w:p w14:paraId="2CE36638" w14:textId="77777777" w:rsidR="00DD691D" w:rsidRDefault="00B205FE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85807680"/>
      <w:bookmarkStart w:id="3" w:name="_Toc122434485"/>
      <w:bookmarkStart w:id="4" w:name="_Toc2260"/>
      <w:r>
        <w:rPr>
          <w:rFonts w:cs="Arial"/>
        </w:rPr>
        <w:t>Overview</w:t>
      </w:r>
      <w:bookmarkEnd w:id="2"/>
      <w:bookmarkEnd w:id="3"/>
      <w:bookmarkEnd w:id="4"/>
    </w:p>
    <w:p w14:paraId="2CE36639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EN-DC test case </w:t>
      </w:r>
      <w:r>
        <w:rPr>
          <w:rFonts w:cs="Arial" w:hint="eastAsia"/>
          <w:sz w:val="21"/>
          <w:szCs w:val="22"/>
        </w:rPr>
        <w:t>8.2.4.2.1.1</w:t>
      </w:r>
      <w:r>
        <w:rPr>
          <w:rFonts w:cs="Arial"/>
        </w:rPr>
        <w:t xml:space="preserve"> which is part of the EN-DC test suite in iWD_TTCN3-B2020-09_D21wk49.</w:t>
      </w:r>
    </w:p>
    <w:p w14:paraId="2CE3663A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</w:t>
      </w:r>
      <w:r>
        <w:rPr>
          <w:rFonts w:cs="Arial"/>
        </w:rPr>
        <w:t>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CE3663B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</w:p>
    <w:p w14:paraId="2CE3663C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2CE3663D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2CE3663E" w14:textId="77777777" w:rsidR="00DD691D" w:rsidRDefault="00B205FE">
      <w:pPr>
        <w:pStyle w:val="Heading2"/>
        <w:numPr>
          <w:ilvl w:val="1"/>
          <w:numId w:val="2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5" w:name="_Toc85807681"/>
      <w:bookmarkStart w:id="6" w:name="_Toc24170"/>
      <w:r>
        <w:rPr>
          <w:sz w:val="28"/>
          <w:szCs w:val="28"/>
        </w:rPr>
        <w:t>Verification Test Summary</w:t>
      </w:r>
      <w:bookmarkEnd w:id="5"/>
      <w:bookmarkEnd w:id="6"/>
      <w:r>
        <w:rPr>
          <w:sz w:val="28"/>
          <w:szCs w:val="28"/>
        </w:rPr>
        <w:t xml:space="preserve"> </w:t>
      </w:r>
    </w:p>
    <w:p w14:paraId="2CE3663F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>
        <w:rPr>
          <w:rFonts w:cs="Arial" w:hint="eastAsia"/>
          <w:lang w:eastAsia="ja-JP"/>
        </w:rPr>
        <w:t>8.2.4.2.1.1.ENDC</w:t>
      </w:r>
    </w:p>
    <w:p w14:paraId="2CE36640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ATS Version:</w:t>
      </w:r>
      <w:r>
        <w:rPr>
          <w:lang w:eastAsia="ja-JP"/>
        </w:rPr>
        <w:tab/>
      </w:r>
      <w:r>
        <w:t>iwd-TTCN3-B2020-09_D21wk49</w:t>
      </w:r>
    </w:p>
    <w:p w14:paraId="2CE36641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t>System Simulator used:</w:t>
      </w:r>
      <w:r>
        <w:rPr>
          <w:lang w:eastAsia="ja-JP"/>
        </w:rPr>
        <w:tab/>
      </w:r>
      <w:r>
        <w:rPr>
          <w:rFonts w:hint="eastAsia"/>
          <w:sz w:val="21"/>
          <w:szCs w:val="22"/>
          <w:lang w:eastAsia="zh-CN"/>
        </w:rPr>
        <w:t>Starpoint SP9500 Test System</w:t>
      </w:r>
      <w:bookmarkStart w:id="7" w:name="_Hlk37919671"/>
    </w:p>
    <w:bookmarkEnd w:id="7"/>
    <w:p w14:paraId="2CE36642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lang w:eastAsia="ja-JP"/>
        </w:rPr>
        <w:lastRenderedPageBreak/>
        <w:t>UE used:</w:t>
      </w:r>
      <w:r>
        <w:rPr>
          <w:lang w:eastAsia="ja-JP"/>
        </w:rPr>
        <w:tab/>
        <w:t>HiSilicon Balong 5000</w:t>
      </w:r>
    </w:p>
    <w:p w14:paraId="2CE36643" w14:textId="77777777" w:rsidR="00DD691D" w:rsidRDefault="00B205F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>Verification Status:</w:t>
      </w:r>
      <w:r>
        <w:rPr>
          <w:lang w:eastAsia="ja-JP"/>
        </w:rPr>
        <w:tab/>
        <w:t>PASS</w:t>
      </w:r>
    </w:p>
    <w:p w14:paraId="2CE36644" w14:textId="77777777" w:rsidR="00DD691D" w:rsidRDefault="00B205FE">
      <w:pPr>
        <w:spacing w:after="0"/>
        <w:rPr>
          <w:rFonts w:ascii="Arial" w:hAnsi="Arial" w:cs="Arial"/>
          <w:sz w:val="36"/>
        </w:rPr>
      </w:pPr>
      <w:r>
        <w:rPr>
          <w:rFonts w:cs="Arial"/>
        </w:rPr>
        <w:br w:type="page"/>
      </w:r>
    </w:p>
    <w:p w14:paraId="2CE36645" w14:textId="77777777" w:rsidR="00DD691D" w:rsidRDefault="00DD691D">
      <w:pPr>
        <w:rPr>
          <w:b/>
          <w:sz w:val="24"/>
          <w:lang w:eastAsia="ja-JP"/>
        </w:rPr>
      </w:pPr>
    </w:p>
    <w:p w14:paraId="2CE36646" w14:textId="77777777" w:rsidR="00DD691D" w:rsidRDefault="00B205FE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85807682"/>
      <w:bookmarkStart w:id="9" w:name="_Toc21845"/>
      <w:r>
        <w:rPr>
          <w:rFonts w:cs="Arial"/>
        </w:rPr>
        <w:t>Corrections required</w:t>
      </w:r>
      <w:bookmarkEnd w:id="8"/>
      <w:bookmarkEnd w:id="9"/>
    </w:p>
    <w:p w14:paraId="2CE36647" w14:textId="77777777" w:rsidR="00DD691D" w:rsidRDefault="00B205FE">
      <w:pPr>
        <w:spacing w:after="0"/>
        <w:rPr>
          <w:rFonts w:ascii="Arial" w:hAnsi="Arial"/>
          <w:color w:val="000000"/>
          <w:lang w:val="en-US" w:eastAsia="zh-CN"/>
        </w:rPr>
      </w:pPr>
      <w:r>
        <w:rPr>
          <w:rFonts w:ascii="Arial" w:hAnsi="Arial" w:hint="eastAsia"/>
          <w:color w:val="000000"/>
          <w:lang w:val="en-US" w:eastAsia="zh-CN"/>
        </w:rPr>
        <w:t>None.</w:t>
      </w:r>
    </w:p>
    <w:p w14:paraId="2CE36648" w14:textId="77777777" w:rsidR="00DD691D" w:rsidRDefault="00B205F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0" w:name="_Toc54888065"/>
      <w:bookmarkStart w:id="11" w:name="_Toc85807686"/>
      <w:bookmarkStart w:id="12" w:name="_Toc704"/>
      <w:bookmarkStart w:id="13" w:name="_Toc325725666"/>
      <w:bookmarkStart w:id="14" w:name="_Toc122434494"/>
      <w:bookmarkStart w:id="15" w:name="_Toc295288971"/>
      <w:r>
        <w:rPr>
          <w:rFonts w:cs="Arial"/>
        </w:rPr>
        <w:t>Branches executed</w:t>
      </w:r>
      <w:bookmarkEnd w:id="10"/>
      <w:bookmarkEnd w:id="11"/>
      <w:bookmarkEnd w:id="12"/>
    </w:p>
    <w:p w14:paraId="2CE36649" w14:textId="77777777" w:rsidR="00DD691D" w:rsidRDefault="00B205FE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EN-DC TC was </w:t>
      </w:r>
      <w:r>
        <w:rPr>
          <w:rFonts w:ascii="Arial" w:hAnsi="Arial" w:cs="Arial"/>
          <w:lang w:eastAsia="zh-CN"/>
        </w:rPr>
        <w:t>executed in Band combination “</w:t>
      </w:r>
      <w:r>
        <w:rPr>
          <w:rFonts w:ascii="Arial" w:hAnsi="Arial" w:cs="Arial" w:hint="eastAsia"/>
          <w:lang w:eastAsia="zh-CN"/>
        </w:rPr>
        <w:t>DC_3A_n78C</w:t>
      </w:r>
      <w:r>
        <w:rPr>
          <w:rFonts w:ascii="Arial" w:hAnsi="Arial" w:cs="Arial"/>
          <w:lang w:eastAsia="zh-CN"/>
        </w:rPr>
        <w:t xml:space="preserve">” </w:t>
      </w:r>
      <w:bookmarkStart w:id="16" w:name="_Hlk85811951"/>
      <w:r>
        <w:rPr>
          <w:rFonts w:ascii="Arial" w:hAnsi="Arial" w:cs="Arial"/>
          <w:lang w:eastAsia="zh-CN"/>
        </w:rPr>
        <w:t>using NEA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>/NIA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algorithms.</w:t>
      </w:r>
      <w:bookmarkEnd w:id="16"/>
    </w:p>
    <w:p w14:paraId="2CE3664A" w14:textId="77777777" w:rsidR="00DD691D" w:rsidRDefault="00B205FE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85807687"/>
      <w:bookmarkStart w:id="18" w:name="_Toc6255"/>
      <w:r>
        <w:rPr>
          <w:rFonts w:cs="Arial"/>
        </w:rPr>
        <w:t>Execution Log Files</w:t>
      </w:r>
      <w:bookmarkEnd w:id="13"/>
      <w:bookmarkEnd w:id="14"/>
      <w:bookmarkEnd w:id="15"/>
      <w:bookmarkEnd w:id="17"/>
      <w:bookmarkEnd w:id="18"/>
      <w:r>
        <w:rPr>
          <w:rFonts w:cs="Arial"/>
        </w:rPr>
        <w:t xml:space="preserve"> </w:t>
      </w:r>
    </w:p>
    <w:p w14:paraId="2CE3664B" w14:textId="77777777" w:rsidR="00DD691D" w:rsidRDefault="00B205F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85807688"/>
      <w:bookmarkStart w:id="20" w:name="_Toc16445"/>
      <w:r>
        <w:rPr>
          <w:rFonts w:cs="Arial"/>
          <w:sz w:val="28"/>
          <w:szCs w:val="28"/>
        </w:rPr>
        <w:t>HiSilicon Balong 5000 UE</w:t>
      </w:r>
      <w:bookmarkEnd w:id="19"/>
      <w:bookmarkEnd w:id="20"/>
    </w:p>
    <w:p w14:paraId="2CE3664C" w14:textId="77777777" w:rsidR="00DD691D" w:rsidRDefault="00B205FE">
      <w:pPr>
        <w:rPr>
          <w:rFonts w:cs="Arial"/>
        </w:rPr>
      </w:pPr>
      <w:r>
        <w:rPr>
          <w:rFonts w:cs="Arial"/>
        </w:rPr>
        <w:t>The</w:t>
      </w:r>
      <w:r>
        <w:t xml:space="preserve"> HiSi Balong 5000</w:t>
      </w:r>
      <w:r>
        <w:rPr>
          <w:rFonts w:cs="Arial"/>
        </w:rPr>
        <w:t xml:space="preserve"> UE passed this test case on</w:t>
      </w:r>
      <w:r>
        <w:t xml:space="preserve"> </w:t>
      </w:r>
      <w:r>
        <w:rPr>
          <w:rFonts w:cs="Arial" w:hint="eastAsia"/>
          <w:sz w:val="21"/>
          <w:szCs w:val="22"/>
          <w:lang w:eastAsia="zh-CN"/>
        </w:rPr>
        <w:t>Starpoint SP9500 Test System</w:t>
      </w:r>
      <w:r>
        <w:rPr>
          <w:rFonts w:cs="Arial"/>
          <w:sz w:val="21"/>
          <w:szCs w:val="22"/>
        </w:rPr>
        <w:t xml:space="preserve">. </w:t>
      </w:r>
      <w:r>
        <w:rPr>
          <w:rFonts w:cs="Arial"/>
        </w:rPr>
        <w:t>The documentation below is enclosed as evidence of the succes</w:t>
      </w:r>
      <w:r>
        <w:rPr>
          <w:rFonts w:cs="Arial"/>
        </w:rPr>
        <w:t>sful test case run [1]:</w:t>
      </w:r>
    </w:p>
    <w:p w14:paraId="2CE3664D" w14:textId="77777777" w:rsidR="00DD691D" w:rsidRDefault="00B205FE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hAnsi="Times New Roman" w:hint="eastAsia"/>
          <w:b w:val="0"/>
          <w:lang w:eastAsia="en-US"/>
        </w:rPr>
        <w:t>TC_8_2_4_2_1_1_ENDC_DC_3A_n78C_PASS.spm</w:t>
      </w:r>
    </w:p>
    <w:p w14:paraId="2CE3664E" w14:textId="77777777" w:rsidR="00DD691D" w:rsidRDefault="00B205FE">
      <w:pPr>
        <w:pStyle w:val="RecCCITT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textAlignment w:val="auto"/>
      </w:pPr>
      <w:r>
        <w:t>PIXCIT settings used:</w:t>
      </w:r>
    </w:p>
    <w:p w14:paraId="2CE3664F" w14:textId="77777777" w:rsidR="00DD691D" w:rsidRDefault="00B205FE">
      <w:pPr>
        <w:autoSpaceDN w:val="0"/>
        <w:spacing w:after="0"/>
        <w:ind w:firstLineChars="200" w:firstLine="400"/>
      </w:pPr>
      <w:r>
        <w:rPr>
          <w:rFonts w:hint="eastAsia"/>
        </w:rPr>
        <w:t>\PCT_PICS_PIXIT.sppar</w:t>
      </w:r>
    </w:p>
    <w:p w14:paraId="2CE36650" w14:textId="77777777" w:rsidR="00DD691D" w:rsidRDefault="00DD691D">
      <w:pPr>
        <w:autoSpaceDN w:val="0"/>
        <w:spacing w:after="0"/>
        <w:ind w:firstLineChars="200" w:firstLine="400"/>
        <w:rPr>
          <w:lang w:eastAsia="zh-CN"/>
        </w:rPr>
      </w:pPr>
    </w:p>
    <w:p w14:paraId="2CE36651" w14:textId="77777777" w:rsidR="00DD691D" w:rsidRDefault="00B205FE">
      <w:pPr>
        <w:rPr>
          <w:rFonts w:cs="Arial"/>
          <w:color w:val="000000"/>
        </w:rPr>
      </w:pPr>
      <w:r>
        <w:rPr>
          <w:rFonts w:cs="Arial"/>
        </w:rPr>
        <w:t xml:space="preserve">In the log file the complete test case execution as well as the PICS/PIXIT parameter settings can be seen. All TLI </w:t>
      </w:r>
      <w:r>
        <w:rPr>
          <w:rFonts w:cs="Arial"/>
        </w:rPr>
        <w:t>events are presented and message contents are fully decoded and can be verified. Preliminary verdicts and the final test case verdict can be seen in the log file.</w:t>
      </w:r>
    </w:p>
    <w:p w14:paraId="2CE36652" w14:textId="77777777" w:rsidR="00DD691D" w:rsidRDefault="00B205FE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3" w:name="_Toc295288973"/>
      <w:bookmarkStart w:id="24" w:name="_Toc325725668"/>
      <w:bookmarkStart w:id="25" w:name="_Toc122434496"/>
      <w:bookmarkStart w:id="26" w:name="_Toc85807689"/>
      <w:bookmarkStart w:id="27" w:name="_Toc1580"/>
      <w:r>
        <w:rPr>
          <w:rFonts w:cs="Arial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DD691D" w14:paraId="2CE36655" w14:textId="77777777">
        <w:tc>
          <w:tcPr>
            <w:tcW w:w="709" w:type="dxa"/>
          </w:tcPr>
          <w:p w14:paraId="2CE36653" w14:textId="77777777" w:rsidR="00DD691D" w:rsidRDefault="00B205FE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[1]</w:t>
            </w:r>
          </w:p>
        </w:tc>
        <w:tc>
          <w:tcPr>
            <w:tcW w:w="8930" w:type="dxa"/>
          </w:tcPr>
          <w:p w14:paraId="2CE36654" w14:textId="77777777" w:rsidR="00DD691D" w:rsidRDefault="00B205FE">
            <w:r>
              <w:rPr>
                <w:rFonts w:hint="eastAsia"/>
                <w:b/>
              </w:rPr>
              <w:t>R5s220068</w:t>
            </w:r>
            <w:r>
              <w:t xml:space="preserve">:   </w:t>
            </w:r>
            <w:r>
              <w:rPr>
                <w:rFonts w:cs="Arial" w:hint="eastAsia"/>
              </w:rPr>
              <w:t xml:space="preserve">Supporting information for agreement of EN-DC CA test case </w:t>
            </w:r>
            <w:r>
              <w:rPr>
                <w:rFonts w:cs="Arial" w:hint="eastAsia"/>
              </w:rPr>
              <w:t>8.2.4.2.1.1 in FR1</w:t>
            </w:r>
          </w:p>
        </w:tc>
      </w:tr>
    </w:tbl>
    <w:p w14:paraId="2CE36656" w14:textId="77777777" w:rsidR="00DD691D" w:rsidRDefault="00DD691D">
      <w:pPr>
        <w:rPr>
          <w:b/>
          <w:sz w:val="24"/>
          <w:lang w:eastAsia="ja-JP"/>
        </w:rPr>
      </w:pPr>
    </w:p>
    <w:p w14:paraId="2CE36657" w14:textId="77777777" w:rsidR="00DD691D" w:rsidRDefault="00DD691D">
      <w:pPr>
        <w:rPr>
          <w:b/>
          <w:sz w:val="24"/>
          <w:lang w:eastAsia="ja-JP"/>
        </w:rPr>
      </w:pPr>
    </w:p>
    <w:p w14:paraId="2CE36658" w14:textId="77777777" w:rsidR="00DD691D" w:rsidRDefault="00B205FE">
      <w:pPr>
        <w:tabs>
          <w:tab w:val="left" w:pos="3963"/>
        </w:tabs>
        <w:rPr>
          <w:lang w:eastAsia="zh-CN"/>
        </w:rPr>
      </w:pPr>
      <w:r>
        <w:rPr>
          <w:rFonts w:hint="eastAsia"/>
          <w:b/>
          <w:sz w:val="24"/>
          <w:lang w:eastAsia="zh-CN"/>
        </w:rPr>
        <w:tab/>
      </w:r>
    </w:p>
    <w:sectPr w:rsidR="00DD691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6661" w14:textId="77777777" w:rsidR="00000000" w:rsidRDefault="00B205FE">
      <w:pPr>
        <w:spacing w:after="0" w:line="240" w:lineRule="auto"/>
      </w:pPr>
      <w:r>
        <w:separator/>
      </w:r>
    </w:p>
  </w:endnote>
  <w:endnote w:type="continuationSeparator" w:id="0">
    <w:p w14:paraId="2CE36663" w14:textId="77777777" w:rsidR="00000000" w:rsidRDefault="00B20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665D" w14:textId="77777777" w:rsidR="00000000" w:rsidRDefault="00B205FE">
      <w:pPr>
        <w:spacing w:after="0" w:line="240" w:lineRule="auto"/>
      </w:pPr>
      <w:r>
        <w:separator/>
      </w:r>
    </w:p>
  </w:footnote>
  <w:footnote w:type="continuationSeparator" w:id="0">
    <w:p w14:paraId="2CE3665F" w14:textId="77777777" w:rsidR="00000000" w:rsidRDefault="00B20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6659" w14:textId="77777777" w:rsidR="00DD691D" w:rsidRDefault="00B205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665A" w14:textId="77777777" w:rsidR="00DD691D" w:rsidRDefault="00DD6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665B" w14:textId="77777777" w:rsidR="00DD691D" w:rsidRDefault="00B205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665C" w14:textId="77777777" w:rsidR="00DD691D" w:rsidRDefault="00DD6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9766259">
    <w:abstractNumId w:val="1"/>
  </w:num>
  <w:num w:numId="2" w16cid:durableId="1932813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809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A6C"/>
    <w:rsid w:val="00036FE7"/>
    <w:rsid w:val="000464EB"/>
    <w:rsid w:val="00054E62"/>
    <w:rsid w:val="00057DBD"/>
    <w:rsid w:val="000614B3"/>
    <w:rsid w:val="0006562C"/>
    <w:rsid w:val="00066E86"/>
    <w:rsid w:val="00070DAE"/>
    <w:rsid w:val="000749BF"/>
    <w:rsid w:val="0009581D"/>
    <w:rsid w:val="00096F61"/>
    <w:rsid w:val="000A157E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7CC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5FFE"/>
    <w:rsid w:val="001373AB"/>
    <w:rsid w:val="00145D43"/>
    <w:rsid w:val="00146DCF"/>
    <w:rsid w:val="00164CFC"/>
    <w:rsid w:val="00173835"/>
    <w:rsid w:val="0018746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10A1"/>
    <w:rsid w:val="001E3D37"/>
    <w:rsid w:val="001E41F3"/>
    <w:rsid w:val="001F1817"/>
    <w:rsid w:val="001F406A"/>
    <w:rsid w:val="002040A1"/>
    <w:rsid w:val="002052E1"/>
    <w:rsid w:val="00220349"/>
    <w:rsid w:val="00221C5A"/>
    <w:rsid w:val="00241417"/>
    <w:rsid w:val="00241A66"/>
    <w:rsid w:val="00245CA4"/>
    <w:rsid w:val="002564C6"/>
    <w:rsid w:val="0026004D"/>
    <w:rsid w:val="00263668"/>
    <w:rsid w:val="002640DD"/>
    <w:rsid w:val="00275D12"/>
    <w:rsid w:val="002763FF"/>
    <w:rsid w:val="00284FEB"/>
    <w:rsid w:val="00285E0C"/>
    <w:rsid w:val="002860C4"/>
    <w:rsid w:val="002901A3"/>
    <w:rsid w:val="002A4DCB"/>
    <w:rsid w:val="002B14D3"/>
    <w:rsid w:val="002B20AF"/>
    <w:rsid w:val="002B5741"/>
    <w:rsid w:val="002C7E01"/>
    <w:rsid w:val="002E008A"/>
    <w:rsid w:val="002F1B4B"/>
    <w:rsid w:val="002F45F1"/>
    <w:rsid w:val="002F7D40"/>
    <w:rsid w:val="00305409"/>
    <w:rsid w:val="00310217"/>
    <w:rsid w:val="0031061D"/>
    <w:rsid w:val="003216F1"/>
    <w:rsid w:val="00322D46"/>
    <w:rsid w:val="00330ABB"/>
    <w:rsid w:val="0033294A"/>
    <w:rsid w:val="00341F6F"/>
    <w:rsid w:val="00342D98"/>
    <w:rsid w:val="00343CD7"/>
    <w:rsid w:val="00345383"/>
    <w:rsid w:val="00346D77"/>
    <w:rsid w:val="00351F72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581"/>
    <w:rsid w:val="003B2D13"/>
    <w:rsid w:val="003B55A9"/>
    <w:rsid w:val="003C2766"/>
    <w:rsid w:val="003D1466"/>
    <w:rsid w:val="003E1A36"/>
    <w:rsid w:val="003E2771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266CF"/>
    <w:rsid w:val="00430079"/>
    <w:rsid w:val="0043163D"/>
    <w:rsid w:val="00433730"/>
    <w:rsid w:val="00440D0A"/>
    <w:rsid w:val="00444C77"/>
    <w:rsid w:val="00445F97"/>
    <w:rsid w:val="00446488"/>
    <w:rsid w:val="00460215"/>
    <w:rsid w:val="00461008"/>
    <w:rsid w:val="00461F12"/>
    <w:rsid w:val="004635E5"/>
    <w:rsid w:val="004717EA"/>
    <w:rsid w:val="00482A77"/>
    <w:rsid w:val="00482B43"/>
    <w:rsid w:val="00495060"/>
    <w:rsid w:val="004976F0"/>
    <w:rsid w:val="004A1F48"/>
    <w:rsid w:val="004A2AED"/>
    <w:rsid w:val="004B01A5"/>
    <w:rsid w:val="004B2C2D"/>
    <w:rsid w:val="004B526E"/>
    <w:rsid w:val="004B75B7"/>
    <w:rsid w:val="004D455F"/>
    <w:rsid w:val="004D5164"/>
    <w:rsid w:val="004E3B5B"/>
    <w:rsid w:val="004E60C1"/>
    <w:rsid w:val="004F661B"/>
    <w:rsid w:val="005045C7"/>
    <w:rsid w:val="005105E0"/>
    <w:rsid w:val="0051196A"/>
    <w:rsid w:val="005135A1"/>
    <w:rsid w:val="0051580D"/>
    <w:rsid w:val="005279F5"/>
    <w:rsid w:val="00532891"/>
    <w:rsid w:val="0053610D"/>
    <w:rsid w:val="00541073"/>
    <w:rsid w:val="005414FC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282E"/>
    <w:rsid w:val="0068444E"/>
    <w:rsid w:val="00685C5C"/>
    <w:rsid w:val="00695808"/>
    <w:rsid w:val="006A5853"/>
    <w:rsid w:val="006A6982"/>
    <w:rsid w:val="006A737E"/>
    <w:rsid w:val="006B46FB"/>
    <w:rsid w:val="006B764A"/>
    <w:rsid w:val="006B7B2F"/>
    <w:rsid w:val="006D0191"/>
    <w:rsid w:val="006E0BC8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592"/>
    <w:rsid w:val="00754837"/>
    <w:rsid w:val="00755C92"/>
    <w:rsid w:val="00762213"/>
    <w:rsid w:val="00763BA2"/>
    <w:rsid w:val="007656FE"/>
    <w:rsid w:val="007658A5"/>
    <w:rsid w:val="00773B3D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73E8"/>
    <w:rsid w:val="007F0389"/>
    <w:rsid w:val="007F3701"/>
    <w:rsid w:val="007F5A8F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5A12"/>
    <w:rsid w:val="008863B9"/>
    <w:rsid w:val="00886FEB"/>
    <w:rsid w:val="0089088C"/>
    <w:rsid w:val="008A45A6"/>
    <w:rsid w:val="008B2743"/>
    <w:rsid w:val="008C47C7"/>
    <w:rsid w:val="008D1731"/>
    <w:rsid w:val="008D4141"/>
    <w:rsid w:val="008E6B1F"/>
    <w:rsid w:val="008F686C"/>
    <w:rsid w:val="00901400"/>
    <w:rsid w:val="00904EBA"/>
    <w:rsid w:val="00907B05"/>
    <w:rsid w:val="00912016"/>
    <w:rsid w:val="0091261A"/>
    <w:rsid w:val="00913E0B"/>
    <w:rsid w:val="009148DE"/>
    <w:rsid w:val="00916386"/>
    <w:rsid w:val="009418D9"/>
    <w:rsid w:val="00941E30"/>
    <w:rsid w:val="00943B96"/>
    <w:rsid w:val="00946424"/>
    <w:rsid w:val="00947303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25DC"/>
    <w:rsid w:val="009F734F"/>
    <w:rsid w:val="009F7D81"/>
    <w:rsid w:val="00A00487"/>
    <w:rsid w:val="00A0746C"/>
    <w:rsid w:val="00A13710"/>
    <w:rsid w:val="00A230E4"/>
    <w:rsid w:val="00A246B6"/>
    <w:rsid w:val="00A26E02"/>
    <w:rsid w:val="00A40634"/>
    <w:rsid w:val="00A43912"/>
    <w:rsid w:val="00A47E70"/>
    <w:rsid w:val="00A50CF0"/>
    <w:rsid w:val="00A52F6F"/>
    <w:rsid w:val="00A57528"/>
    <w:rsid w:val="00A601CD"/>
    <w:rsid w:val="00A65126"/>
    <w:rsid w:val="00A66C63"/>
    <w:rsid w:val="00A70BC7"/>
    <w:rsid w:val="00A72118"/>
    <w:rsid w:val="00A72665"/>
    <w:rsid w:val="00A73BFF"/>
    <w:rsid w:val="00A7410A"/>
    <w:rsid w:val="00A74258"/>
    <w:rsid w:val="00A7583C"/>
    <w:rsid w:val="00A7671C"/>
    <w:rsid w:val="00A81EA3"/>
    <w:rsid w:val="00A84550"/>
    <w:rsid w:val="00A90724"/>
    <w:rsid w:val="00A916D2"/>
    <w:rsid w:val="00A974E7"/>
    <w:rsid w:val="00AA0376"/>
    <w:rsid w:val="00AA2CBC"/>
    <w:rsid w:val="00AA49EB"/>
    <w:rsid w:val="00AB0D3A"/>
    <w:rsid w:val="00AB4631"/>
    <w:rsid w:val="00AB6981"/>
    <w:rsid w:val="00AC5820"/>
    <w:rsid w:val="00AC7265"/>
    <w:rsid w:val="00AC78BB"/>
    <w:rsid w:val="00AD1CD8"/>
    <w:rsid w:val="00AD7555"/>
    <w:rsid w:val="00B03941"/>
    <w:rsid w:val="00B05D84"/>
    <w:rsid w:val="00B10E9C"/>
    <w:rsid w:val="00B17EC1"/>
    <w:rsid w:val="00B205FE"/>
    <w:rsid w:val="00B258BB"/>
    <w:rsid w:val="00B3074E"/>
    <w:rsid w:val="00B449CA"/>
    <w:rsid w:val="00B51BA6"/>
    <w:rsid w:val="00B52828"/>
    <w:rsid w:val="00B5725C"/>
    <w:rsid w:val="00B60110"/>
    <w:rsid w:val="00B67B97"/>
    <w:rsid w:val="00B71060"/>
    <w:rsid w:val="00B7315D"/>
    <w:rsid w:val="00B75E77"/>
    <w:rsid w:val="00B76E16"/>
    <w:rsid w:val="00B84F41"/>
    <w:rsid w:val="00B872E2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1464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4D8C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340F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70BC"/>
    <w:rsid w:val="00D720E3"/>
    <w:rsid w:val="00D7237E"/>
    <w:rsid w:val="00D7387B"/>
    <w:rsid w:val="00D86DC8"/>
    <w:rsid w:val="00DA0394"/>
    <w:rsid w:val="00DA356D"/>
    <w:rsid w:val="00DB3570"/>
    <w:rsid w:val="00DB5E5C"/>
    <w:rsid w:val="00DC0D26"/>
    <w:rsid w:val="00DD0F43"/>
    <w:rsid w:val="00DD11FD"/>
    <w:rsid w:val="00DD3FC9"/>
    <w:rsid w:val="00DD53E1"/>
    <w:rsid w:val="00DD67AE"/>
    <w:rsid w:val="00DD691D"/>
    <w:rsid w:val="00DD7F13"/>
    <w:rsid w:val="00DE237C"/>
    <w:rsid w:val="00DE34CF"/>
    <w:rsid w:val="00DE477E"/>
    <w:rsid w:val="00DE67FB"/>
    <w:rsid w:val="00DF0FB2"/>
    <w:rsid w:val="00DF343E"/>
    <w:rsid w:val="00DF69F6"/>
    <w:rsid w:val="00E00BD7"/>
    <w:rsid w:val="00E13F3D"/>
    <w:rsid w:val="00E14D7D"/>
    <w:rsid w:val="00E1748E"/>
    <w:rsid w:val="00E20322"/>
    <w:rsid w:val="00E2067E"/>
    <w:rsid w:val="00E22E72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25DB3"/>
    <w:rsid w:val="00F300FB"/>
    <w:rsid w:val="00F35E83"/>
    <w:rsid w:val="00F510C9"/>
    <w:rsid w:val="00F6113C"/>
    <w:rsid w:val="00F637A3"/>
    <w:rsid w:val="00F65E51"/>
    <w:rsid w:val="00F73479"/>
    <w:rsid w:val="00F75DFD"/>
    <w:rsid w:val="00F76F15"/>
    <w:rsid w:val="00F770AB"/>
    <w:rsid w:val="00F83E9A"/>
    <w:rsid w:val="00F95DCB"/>
    <w:rsid w:val="00F95EA5"/>
    <w:rsid w:val="00F96B12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F8E"/>
    <w:rsid w:val="00FF41D4"/>
    <w:rsid w:val="00FF5019"/>
    <w:rsid w:val="00FF5074"/>
    <w:rsid w:val="00FF5582"/>
    <w:rsid w:val="0465050F"/>
    <w:rsid w:val="04D84E92"/>
    <w:rsid w:val="09A34F95"/>
    <w:rsid w:val="1030613B"/>
    <w:rsid w:val="103C3099"/>
    <w:rsid w:val="1F05024D"/>
    <w:rsid w:val="219302DB"/>
    <w:rsid w:val="2BCE524A"/>
    <w:rsid w:val="2BDC6A38"/>
    <w:rsid w:val="2D5060DD"/>
    <w:rsid w:val="392775A7"/>
    <w:rsid w:val="3AA602AD"/>
    <w:rsid w:val="3FFB4D64"/>
    <w:rsid w:val="40AF2E0B"/>
    <w:rsid w:val="46DB703A"/>
    <w:rsid w:val="48CE512B"/>
    <w:rsid w:val="4A1276F8"/>
    <w:rsid w:val="4AF24704"/>
    <w:rsid w:val="4BD47E53"/>
    <w:rsid w:val="5075549D"/>
    <w:rsid w:val="57FB7D3B"/>
    <w:rsid w:val="59A363DE"/>
    <w:rsid w:val="6005393C"/>
    <w:rsid w:val="65DF54CE"/>
    <w:rsid w:val="6FAD038F"/>
    <w:rsid w:val="7100497C"/>
    <w:rsid w:val="718B1C84"/>
    <w:rsid w:val="7AF911EE"/>
    <w:rsid w:val="7BF74E62"/>
    <w:rsid w:val="7C0B5733"/>
    <w:rsid w:val="7F47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E365A0"/>
  <w15:docId w15:val="{21A8FF11-7239-4CD8-8BD4-6211278F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A95F96-C06B-4991-88D5-CA1882C1D3F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485</Words>
  <Characters>3921</Characters>
  <Application>Microsoft Office Word</Application>
  <DocSecurity>0</DocSecurity>
  <Lines>32</Lines>
  <Paragraphs>8</Paragraphs>
  <ScaleCrop>false</ScaleCrop>
  <Company>3GPP Support Team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12</cp:revision>
  <cp:lastPrinted>2411-12-31T00:00:00Z</cp:lastPrinted>
  <dcterms:created xsi:type="dcterms:W3CDTF">2021-12-17T11:06:00Z</dcterms:created>
  <dcterms:modified xsi:type="dcterms:W3CDTF">2022-04-27T12:27:00Z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