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022E4" w14:textId="36D05ECC" w:rsidR="006226D1" w:rsidRDefault="006226D1" w:rsidP="00B717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s</w:t>
      </w:r>
      <w:r>
        <w:rPr>
          <w:b/>
          <w:i/>
          <w:noProof/>
          <w:sz w:val="28"/>
        </w:rPr>
        <w:t>22</w:t>
      </w:r>
      <w:r>
        <w:rPr>
          <w:b/>
          <w:i/>
          <w:noProof/>
          <w:sz w:val="28"/>
        </w:rPr>
        <w:t>0623</w:t>
      </w:r>
    </w:p>
    <w:p w14:paraId="3017614A" w14:textId="77777777" w:rsidR="006226D1" w:rsidRDefault="006226D1" w:rsidP="006226D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3rd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145FC09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FC093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145FC0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FC095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145FC0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FC09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45FC0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5FC099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FC09A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45FC09B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5FC09C" w14:textId="77777777" w:rsidR="001E41F3" w:rsidRPr="00C8354F" w:rsidRDefault="0067554F" w:rsidP="002F110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22</w:t>
            </w:r>
            <w:r w:rsidR="002F1107">
              <w:rPr>
                <w:rFonts w:hint="eastAsia"/>
                <w:b/>
                <w:sz w:val="28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145FC09D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5FC09E" w14:textId="6E1AE5ED" w:rsidR="001E41F3" w:rsidRPr="00C8354F" w:rsidRDefault="006226D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45FC09F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5FC0A0" w14:textId="570F2D46" w:rsidR="001E41F3" w:rsidRPr="00C8354F" w:rsidRDefault="00375F92" w:rsidP="00743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74398B">
              <w:rPr>
                <w:rFonts w:hint="eastAsia"/>
                <w:b/>
                <w:sz w:val="28"/>
                <w:lang w:val="en-US" w:eastAsia="zh-CN"/>
              </w:rPr>
              <w:t>7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6226D1">
              <w:rPr>
                <w:b/>
                <w:sz w:val="28"/>
                <w:lang w:val="en-US" w:eastAsia="zh-CN"/>
              </w:rPr>
              <w:t>2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5FC0A1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145FC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FC0A3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145FC0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5FC0A5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145FC0A8" w14:textId="77777777" w:rsidTr="00547111">
        <w:tc>
          <w:tcPr>
            <w:tcW w:w="9641" w:type="dxa"/>
            <w:gridSpan w:val="9"/>
          </w:tcPr>
          <w:p w14:paraId="145FC0A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5FC0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145FC0B3" w14:textId="77777777" w:rsidTr="00A7671C">
        <w:tc>
          <w:tcPr>
            <w:tcW w:w="2835" w:type="dxa"/>
          </w:tcPr>
          <w:p w14:paraId="145FC0AA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5FC0AB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5FC0AC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5FC0AD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FC0AE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5FC0AF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FC0B0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5FC0B1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FC0B2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FC0B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145FC0B6" w14:textId="77777777" w:rsidTr="00547111">
        <w:tc>
          <w:tcPr>
            <w:tcW w:w="9640" w:type="dxa"/>
            <w:gridSpan w:val="11"/>
          </w:tcPr>
          <w:p w14:paraId="145FC0B5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45FC0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5FC0B7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FC0B8" w14:textId="77777777"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D666BE">
              <w:rPr>
                <w:rFonts w:hint="eastAsia"/>
                <w:lang w:eastAsia="zh-CN"/>
              </w:rPr>
              <w:t>11.1.</w:t>
            </w:r>
            <w:r w:rsidR="00DF6C79">
              <w:rPr>
                <w:rFonts w:hint="eastAsia"/>
                <w:lang w:eastAsia="zh-CN"/>
              </w:rPr>
              <w:t>5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14:paraId="145FC0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FC0BA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5FC0BB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45FC0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FC0BD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5FC0BE" w14:textId="77777777" w:rsidR="001E41F3" w:rsidRPr="00C8354F" w:rsidRDefault="00375F92" w:rsidP="00D6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354F">
              <w:rPr>
                <w:lang w:eastAsia="zh-CN"/>
              </w:rPr>
              <w:t>Datang</w:t>
            </w:r>
            <w:r w:rsidR="00AE537C">
              <w:rPr>
                <w:rFonts w:hint="eastAsia"/>
                <w:lang w:eastAsia="zh-CN"/>
              </w:rPr>
              <w:t xml:space="preserve"> LinkTester</w:t>
            </w:r>
          </w:p>
        </w:tc>
      </w:tr>
      <w:tr w:rsidR="001E41F3" w:rsidRPr="00C8354F" w14:paraId="145FC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FC0C0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5FC0C1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145FC0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FC0C3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5FC0C4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45FC0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FC0C6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5FC0C7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45FC0C8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5FC0C9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FC0CA" w14:textId="77777777" w:rsidR="001E41F3" w:rsidRPr="00C8354F" w:rsidRDefault="00375F92" w:rsidP="00F67FE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74398B">
              <w:rPr>
                <w:rFonts w:hint="eastAsia"/>
                <w:lang w:val="zh-CN" w:eastAsia="zh-CN"/>
              </w:rPr>
              <w:t>1</w:t>
            </w:r>
            <w:r w:rsidR="00086E84">
              <w:rPr>
                <w:rFonts w:hint="eastAsia"/>
                <w:lang w:val="zh-CN" w:eastAsia="zh-CN"/>
              </w:rPr>
              <w:t>2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F67FEE">
              <w:rPr>
                <w:rFonts w:hint="eastAsia"/>
                <w:lang w:val="zh-CN" w:eastAsia="zh-CN"/>
              </w:rPr>
              <w:t>6</w:t>
            </w:r>
          </w:p>
        </w:tc>
      </w:tr>
      <w:tr w:rsidR="001E41F3" w:rsidRPr="00C8354F" w14:paraId="145FC0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FC0CC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FC0C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5FC0CE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5FC0CF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5FC0D0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45FC0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5FC0D2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FC0D3" w14:textId="77777777"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5FC0D4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5FC0D5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FC0D6" w14:textId="77777777" w:rsidR="001E41F3" w:rsidRPr="00C8354F" w:rsidRDefault="00375F92" w:rsidP="0074398B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74398B">
              <w:rPr>
                <w:rFonts w:hint="eastAsia"/>
                <w:lang w:val="en-US" w:eastAsia="zh-CN"/>
              </w:rPr>
              <w:t>7</w:t>
            </w:r>
          </w:p>
        </w:tc>
      </w:tr>
      <w:tr w:rsidR="001E41F3" w:rsidRPr="00C8354F" w14:paraId="145FC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5FC0D8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5FC0D9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145FC0DA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FC0DB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145FC0DF" w14:textId="77777777" w:rsidTr="00547111">
        <w:tc>
          <w:tcPr>
            <w:tcW w:w="1843" w:type="dxa"/>
          </w:tcPr>
          <w:p w14:paraId="145FC0DD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5FC0DE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45FC0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FC0E0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FC0E1" w14:textId="77777777" w:rsidR="001E41F3" w:rsidRPr="00C8354F" w:rsidRDefault="00375F92" w:rsidP="00C4324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C4324E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DF6C79">
              <w:rPr>
                <w:rFonts w:hint="eastAsia"/>
                <w:lang w:eastAsia="zh-CN"/>
              </w:rPr>
              <w:t>11.1.5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14:paraId="145FC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FC0E3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FC0E4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45FC0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FC0E6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FC0E7" w14:textId="77777777"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DF6C79">
              <w:rPr>
                <w:rFonts w:hint="eastAsia"/>
                <w:lang w:eastAsia="zh-CN"/>
              </w:rPr>
              <w:t>11.1.5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145FC0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FC0E9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FC0EA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45FC0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5FC0EC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FC0ED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145FC0F1" w14:textId="77777777" w:rsidTr="00547111">
        <w:tc>
          <w:tcPr>
            <w:tcW w:w="2694" w:type="dxa"/>
            <w:gridSpan w:val="2"/>
          </w:tcPr>
          <w:p w14:paraId="145FC0EF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5FC0F0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45FC0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FC0F2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FC0F3" w14:textId="77777777" w:rsidR="001E41F3" w:rsidRPr="00C8354F" w:rsidRDefault="00DF6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11.1.5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145FC0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FC0F5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FC0F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45FC0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FC0F8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FC0F9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FC0FA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FC0FB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5FC0FC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145FC1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FC0FE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FC0FF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FC100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5FC101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FC102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14:paraId="145FC1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FC104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FC105" w14:textId="77777777" w:rsidR="001E41F3" w:rsidRPr="00C8354F" w:rsidRDefault="00812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FC106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5FC107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FC108" w14:textId="77777777" w:rsidR="001E41F3" w:rsidRPr="00C8354F" w:rsidRDefault="0081201F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8354F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38.523-1</w:t>
            </w:r>
          </w:p>
        </w:tc>
      </w:tr>
      <w:tr w:rsidR="001E41F3" w:rsidRPr="00C8354F" w14:paraId="145FC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FC10A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FC10B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FC10C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5FC10D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FC10E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145FC11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FC110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FC111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145FC1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5FC113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FC114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145FC118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FC116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45FC117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145FC1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FC119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FC11A" w14:textId="77777777" w:rsidR="008863B9" w:rsidRPr="0040719D" w:rsidRDefault="008863B9" w:rsidP="0040719D">
            <w:pPr>
              <w:pStyle w:val="CRCoverPage"/>
              <w:spacing w:after="0"/>
              <w:ind w:left="100"/>
              <w:rPr>
                <w:highlight w:val="yellow"/>
                <w:lang w:val="en-US" w:eastAsia="zh-CN"/>
              </w:rPr>
            </w:pPr>
          </w:p>
        </w:tc>
      </w:tr>
    </w:tbl>
    <w:p w14:paraId="145FC1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5FC11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5FC11E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969376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45FC11F" w14:textId="77777777" w:rsidR="00393AFA" w:rsidRDefault="003A22C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93AFA" w:rsidRPr="00AA44F9">
        <w:rPr>
          <w:rFonts w:cs="Arial"/>
          <w:iCs/>
        </w:rPr>
        <w:t>Table of Contents</w:t>
      </w:r>
      <w:r w:rsidR="00393AFA">
        <w:tab/>
      </w:r>
      <w:r w:rsidR="00393AFA">
        <w:fldChar w:fldCharType="begin"/>
      </w:r>
      <w:r w:rsidR="00393AFA">
        <w:instrText xml:space="preserve"> PAGEREF _Toc89693761 \h </w:instrText>
      </w:r>
      <w:r w:rsidR="00393AFA">
        <w:fldChar w:fldCharType="separate"/>
      </w:r>
      <w:r w:rsidR="00393AFA">
        <w:t>2</w:t>
      </w:r>
      <w:r w:rsidR="00393AFA">
        <w:fldChar w:fldCharType="end"/>
      </w:r>
    </w:p>
    <w:p w14:paraId="145FC120" w14:textId="77777777" w:rsidR="00393AFA" w:rsidRDefault="00393AF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_Toc89693762 \h </w:instrText>
      </w:r>
      <w:r>
        <w:fldChar w:fldCharType="separate"/>
      </w:r>
      <w:r>
        <w:t>3</w:t>
      </w:r>
      <w:r>
        <w:fldChar w:fldCharType="end"/>
      </w:r>
    </w:p>
    <w:p w14:paraId="145FC121" w14:textId="77777777"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_Toc89693763 \h </w:instrText>
      </w:r>
      <w:r>
        <w:fldChar w:fldCharType="separate"/>
      </w:r>
      <w:r>
        <w:t>3</w:t>
      </w:r>
      <w:r>
        <w:fldChar w:fldCharType="end"/>
      </w:r>
    </w:p>
    <w:p w14:paraId="145FC122" w14:textId="77777777" w:rsidR="00393AFA" w:rsidRDefault="00393AF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_Toc89693764 \h </w:instrText>
      </w:r>
      <w:r>
        <w:fldChar w:fldCharType="separate"/>
      </w:r>
      <w:r>
        <w:t>3</w:t>
      </w:r>
      <w:r>
        <w:fldChar w:fldCharType="end"/>
      </w:r>
    </w:p>
    <w:p w14:paraId="145FC123" w14:textId="77777777"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1</w:t>
      </w:r>
      <w:r>
        <w:tab/>
      </w:r>
      <w:r>
        <w:fldChar w:fldCharType="begin"/>
      </w:r>
      <w:r>
        <w:instrText xml:space="preserve"> PAGEREF _Toc89693765 \h </w:instrText>
      </w:r>
      <w:r>
        <w:fldChar w:fldCharType="separate"/>
      </w:r>
      <w:r>
        <w:t>3</w:t>
      </w:r>
      <w:r>
        <w:fldChar w:fldCharType="end"/>
      </w:r>
    </w:p>
    <w:p w14:paraId="145FC124" w14:textId="77777777"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_Toc89693766 \h </w:instrText>
      </w:r>
      <w:r>
        <w:fldChar w:fldCharType="separate"/>
      </w:r>
      <w:r>
        <w:t>6</w:t>
      </w:r>
      <w:r>
        <w:fldChar w:fldCharType="end"/>
      </w:r>
    </w:p>
    <w:p w14:paraId="145FC125" w14:textId="77777777"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_Toc89693767 \h </w:instrText>
      </w:r>
      <w:r>
        <w:fldChar w:fldCharType="separate"/>
      </w:r>
      <w:r>
        <w:t>7</w:t>
      </w:r>
      <w:r>
        <w:fldChar w:fldCharType="end"/>
      </w:r>
    </w:p>
    <w:p w14:paraId="145FC126" w14:textId="77777777"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4</w:t>
      </w:r>
      <w:r>
        <w:tab/>
      </w:r>
      <w:r>
        <w:fldChar w:fldCharType="begin"/>
      </w:r>
      <w:r>
        <w:instrText xml:space="preserve"> PAGEREF _Toc89693768 \h </w:instrText>
      </w:r>
      <w:r>
        <w:fldChar w:fldCharType="separate"/>
      </w:r>
      <w:r>
        <w:t>9</w:t>
      </w:r>
      <w:r>
        <w:fldChar w:fldCharType="end"/>
      </w:r>
    </w:p>
    <w:p w14:paraId="145FC127" w14:textId="77777777"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5</w:t>
      </w:r>
      <w:r>
        <w:tab/>
      </w:r>
      <w:r>
        <w:fldChar w:fldCharType="begin"/>
      </w:r>
      <w:r>
        <w:instrText xml:space="preserve"> PAGEREF _Toc89693769 \h </w:instrText>
      </w:r>
      <w:r>
        <w:fldChar w:fldCharType="separate"/>
      </w:r>
      <w:r>
        <w:t>12</w:t>
      </w:r>
      <w:r>
        <w:fldChar w:fldCharType="end"/>
      </w:r>
    </w:p>
    <w:p w14:paraId="145FC128" w14:textId="77777777"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6</w:t>
      </w:r>
      <w:r>
        <w:tab/>
      </w:r>
      <w:r>
        <w:fldChar w:fldCharType="begin"/>
      </w:r>
      <w:r>
        <w:instrText xml:space="preserve"> PAGEREF _Toc89693770 \h </w:instrText>
      </w:r>
      <w:r>
        <w:fldChar w:fldCharType="separate"/>
      </w:r>
      <w:r>
        <w:t>18</w:t>
      </w:r>
      <w:r>
        <w:fldChar w:fldCharType="end"/>
      </w:r>
    </w:p>
    <w:p w14:paraId="145FC129" w14:textId="77777777"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7</w:t>
      </w:r>
      <w:r>
        <w:tab/>
      </w:r>
      <w:r>
        <w:fldChar w:fldCharType="begin"/>
      </w:r>
      <w:r>
        <w:instrText xml:space="preserve"> PAGEREF _Toc89693771 \h </w:instrText>
      </w:r>
      <w:r>
        <w:fldChar w:fldCharType="separate"/>
      </w:r>
      <w:r>
        <w:t>19</w:t>
      </w:r>
      <w:r>
        <w:fldChar w:fldCharType="end"/>
      </w:r>
    </w:p>
    <w:p w14:paraId="145FC12A" w14:textId="77777777"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8</w:t>
      </w:r>
      <w:r>
        <w:tab/>
      </w:r>
      <w:r>
        <w:fldChar w:fldCharType="begin"/>
      </w:r>
      <w:r>
        <w:instrText xml:space="preserve"> PAGEREF _Toc89693772 \h </w:instrText>
      </w:r>
      <w:r>
        <w:fldChar w:fldCharType="separate"/>
      </w:r>
      <w:r>
        <w:t>20</w:t>
      </w:r>
      <w:r>
        <w:fldChar w:fldCharType="end"/>
      </w:r>
    </w:p>
    <w:p w14:paraId="145FC12B" w14:textId="77777777" w:rsidR="00393AFA" w:rsidRDefault="00393AF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_Toc89693773 \h </w:instrText>
      </w:r>
      <w:r>
        <w:fldChar w:fldCharType="separate"/>
      </w:r>
      <w:r>
        <w:t>24</w:t>
      </w:r>
      <w:r>
        <w:fldChar w:fldCharType="end"/>
      </w:r>
    </w:p>
    <w:p w14:paraId="145FC12C" w14:textId="77777777" w:rsidR="00393AFA" w:rsidRDefault="00393AF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_Toc89693774 \h </w:instrText>
      </w:r>
      <w:r>
        <w:fldChar w:fldCharType="separate"/>
      </w:r>
      <w:r>
        <w:t>24</w:t>
      </w:r>
      <w:r>
        <w:fldChar w:fldCharType="end"/>
      </w:r>
    </w:p>
    <w:p w14:paraId="145FC12D" w14:textId="77777777"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_Toc89693775 \h </w:instrText>
      </w:r>
      <w:r>
        <w:fldChar w:fldCharType="separate"/>
      </w:r>
      <w:r>
        <w:t>24</w:t>
      </w:r>
      <w:r>
        <w:fldChar w:fldCharType="end"/>
      </w:r>
    </w:p>
    <w:p w14:paraId="145FC12E" w14:textId="77777777" w:rsidR="00393AFA" w:rsidRDefault="00393AF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_Toc89693776 \h </w:instrText>
      </w:r>
      <w:r>
        <w:fldChar w:fldCharType="separate"/>
      </w:r>
      <w:r>
        <w:t>24</w:t>
      </w:r>
      <w:r>
        <w:fldChar w:fldCharType="end"/>
      </w:r>
    </w:p>
    <w:p w14:paraId="145FC12F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5FC130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89693762"/>
      <w:r>
        <w:rPr>
          <w:b/>
          <w:lang w:eastAsia="ja-JP"/>
        </w:rPr>
        <w:lastRenderedPageBreak/>
        <w:t>Overview</w:t>
      </w:r>
      <w:bookmarkEnd w:id="2"/>
      <w:bookmarkEnd w:id="3"/>
    </w:p>
    <w:p w14:paraId="145FC131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F6C79">
        <w:rPr>
          <w:rFonts w:cs="Arial" w:hint="eastAsia"/>
          <w:color w:val="000000"/>
          <w:lang w:eastAsia="zh-CN"/>
        </w:rPr>
        <w:t>11.1.5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14:paraId="145FC132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45FC133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7684F">
        <w:rPr>
          <w:rFonts w:ascii="Arial" w:hAnsi="Arial" w:hint="eastAsia"/>
          <w:sz w:val="24"/>
          <w:lang w:val="en-US" w:eastAsia="zh-CN"/>
        </w:rPr>
        <w:t>Pengchong</w:t>
      </w:r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Hyperlink"/>
            <w:rFonts w:cs="Arial" w:hint="eastAsia"/>
            <w:b/>
            <w:lang w:val="en-US" w:eastAsia="zh-CN"/>
          </w:rPr>
          <w:t>shenpengchong@datangmobile.cn</w:t>
        </w:r>
      </w:hyperlink>
    </w:p>
    <w:p w14:paraId="145FC134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89693763"/>
      <w:r w:rsidRPr="007036CE">
        <w:rPr>
          <w:b/>
        </w:rPr>
        <w:t>Verification Test Summary</w:t>
      </w:r>
      <w:bookmarkEnd w:id="4"/>
    </w:p>
    <w:p w14:paraId="145FC135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F6C79">
        <w:rPr>
          <w:rFonts w:cs="Arial" w:hint="eastAsia"/>
          <w:sz w:val="21"/>
          <w:szCs w:val="22"/>
          <w:lang w:val="en-US" w:eastAsia="zh-CN"/>
        </w:rPr>
        <w:t>11.1.5</w:t>
      </w:r>
    </w:p>
    <w:p w14:paraId="145FC136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74398B">
        <w:rPr>
          <w:rFonts w:cs="Arial" w:hint="eastAsia"/>
          <w:sz w:val="21"/>
          <w:szCs w:val="22"/>
          <w:lang w:val="en-US" w:eastAsia="zh-CN"/>
        </w:rPr>
        <w:t>37</w:t>
      </w:r>
    </w:p>
    <w:p w14:paraId="145FC137" w14:textId="77777777" w:rsidR="000617E1" w:rsidRDefault="003A22C0" w:rsidP="00D666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</w:p>
    <w:p w14:paraId="145FC138" w14:textId="77777777"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lang w:eastAsia="ja-JP"/>
        </w:rPr>
        <w:t>HiSilicon Balong 5000</w:t>
      </w:r>
    </w:p>
    <w:p w14:paraId="145FC13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145FC13A" w14:textId="77777777" w:rsidR="003A22C0" w:rsidRDefault="003A22C0" w:rsidP="003A22C0"/>
    <w:p w14:paraId="145FC13B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9693764"/>
      <w:r w:rsidRPr="00854C55">
        <w:rPr>
          <w:b/>
        </w:rPr>
        <w:t>Corrections required</w:t>
      </w:r>
      <w:bookmarkEnd w:id="5"/>
      <w:bookmarkEnd w:id="6"/>
      <w:bookmarkEnd w:id="7"/>
    </w:p>
    <w:p w14:paraId="145FC13C" w14:textId="77777777"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7572157"/>
      <w:bookmarkStart w:id="9" w:name="_Toc89693765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8"/>
      <w:r w:rsidR="0067554F">
        <w:rPr>
          <w:rFonts w:hint="eastAsia"/>
          <w:b/>
          <w:lang w:val="pt-BR" w:eastAsia="zh-CN"/>
        </w:rPr>
        <w:t>1</w:t>
      </w:r>
      <w:bookmarkEnd w:id="9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14:paraId="145FC13F" w14:textId="77777777" w:rsidTr="00F56933">
        <w:trPr>
          <w:trHeight w:val="447"/>
        </w:trPr>
        <w:tc>
          <w:tcPr>
            <w:tcW w:w="2075" w:type="dxa"/>
          </w:tcPr>
          <w:p w14:paraId="145FC13D" w14:textId="77777777"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45FC13E" w14:textId="77777777" w:rsidR="00B823DB" w:rsidRPr="002D56A7" w:rsidRDefault="00B536A9" w:rsidP="00F56933">
            <w:pPr>
              <w:spacing w:after="0"/>
            </w:pPr>
            <w:r>
              <w:rPr>
                <w:noProof/>
              </w:rPr>
              <w:t>fl_TC_11_1_5_NR5GC_TestBody</w:t>
            </w:r>
          </w:p>
        </w:tc>
      </w:tr>
      <w:tr w:rsidR="00B823DB" w:rsidRPr="004A6B5A" w14:paraId="145FC143" w14:textId="77777777" w:rsidTr="00F56933">
        <w:trPr>
          <w:trHeight w:val="775"/>
        </w:trPr>
        <w:tc>
          <w:tcPr>
            <w:tcW w:w="2075" w:type="dxa"/>
          </w:tcPr>
          <w:p w14:paraId="145FC140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5FC141" w14:textId="77777777" w:rsidR="00B823DB" w:rsidRDefault="00691604" w:rsidP="004C2C35">
            <w:pPr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The cause of service triggered by pagging should no be mo-data.</w:t>
            </w:r>
          </w:p>
          <w:p w14:paraId="145FC142" w14:textId="77777777" w:rsidR="00B103A2" w:rsidRPr="0074398B" w:rsidRDefault="00691604" w:rsidP="004C2C35">
            <w:pPr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In order to cooperate with the </w:t>
            </w:r>
            <w:r>
              <w:rPr>
                <w:noProof/>
              </w:rPr>
              <w:t>fl_TAUReject_AttachWithoutN26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function on the LTE side, only </w:t>
            </w:r>
            <w:r w:rsidRPr="00691604">
              <w:rPr>
                <w:lang w:val="en-US" w:eastAsia="zh-CN"/>
              </w:rPr>
              <w:t>GutiParameters</w:t>
            </w:r>
            <w:r w:rsidRPr="00691604">
              <w:rPr>
                <w:rFonts w:hint="eastAsia"/>
                <w:lang w:val="en-US" w:eastAsia="zh-CN"/>
              </w:rPr>
              <w:t xml:space="preserve">, </w:t>
            </w:r>
            <w:r w:rsidRPr="00691604">
              <w:rPr>
                <w:lang w:val="en-US" w:eastAsia="zh-CN"/>
              </w:rPr>
              <w:t>PduSessionInfo</w:t>
            </w:r>
            <w:r w:rsidRPr="00691604">
              <w:rPr>
                <w:rFonts w:hint="eastAsia"/>
                <w:lang w:val="en-US" w:eastAsia="zh-CN"/>
              </w:rPr>
              <w:t xml:space="preserve"> and </w:t>
            </w:r>
            <w:r w:rsidRPr="00691604">
              <w:rPr>
                <w:lang w:val="en-US" w:eastAsia="zh-CN"/>
              </w:rPr>
              <w:t>UECapability</w:t>
            </w:r>
            <w:r w:rsidRPr="00691604">
              <w:rPr>
                <w:rFonts w:hint="eastAsia"/>
                <w:lang w:val="en-US" w:eastAsia="zh-CN"/>
              </w:rPr>
              <w:t xml:space="preserve"> should</w:t>
            </w:r>
            <w:r>
              <w:rPr>
                <w:rFonts w:hint="eastAsia"/>
                <w:noProof/>
                <w:lang w:eastAsia="zh-CN"/>
              </w:rPr>
              <w:t xml:space="preserve"> be sent.</w:t>
            </w:r>
          </w:p>
        </w:tc>
      </w:tr>
      <w:tr w:rsidR="00B823DB" w14:paraId="145FC147" w14:textId="77777777" w:rsidTr="00F56933">
        <w:tc>
          <w:tcPr>
            <w:tcW w:w="2075" w:type="dxa"/>
          </w:tcPr>
          <w:p w14:paraId="145FC144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5FC145" w14:textId="77777777" w:rsidR="00B823DB" w:rsidRPr="00FA2B70" w:rsidRDefault="00691604" w:rsidP="004C2C3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</w:t>
            </w:r>
            <w:r>
              <w:rPr>
                <w:rFonts w:ascii="Times New Roman" w:hAnsi="Times New Roman"/>
                <w:lang w:eastAsia="zh-CN"/>
              </w:rPr>
              <w:t>second</w:t>
            </w:r>
            <w:r>
              <w:rPr>
                <w:rFonts w:ascii="Times New Roman" w:hAnsi="Times New Roman" w:hint="eastAsia"/>
                <w:lang w:eastAsia="zh-CN"/>
              </w:rPr>
              <w:t xml:space="preserve"> and third parameters of </w:t>
            </w:r>
            <w:r w:rsidRPr="00691604">
              <w:rPr>
                <w:rFonts w:ascii="Times New Roman" w:hAnsi="Times New Roman"/>
                <w:lang w:eastAsia="zh-CN"/>
              </w:rPr>
              <w:t>f_NR5GC_RRCIdleToConnected_Steps2_4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u</w:t>
            </w:r>
            <w:r>
              <w:rPr>
                <w:rFonts w:ascii="Times New Roman" w:hAnsi="Times New Roman" w:hint="eastAsia"/>
                <w:lang w:eastAsia="zh-CN"/>
              </w:rPr>
              <w:t>ses the default value</w:t>
            </w:r>
            <w:r w:rsidR="00B823DB" w:rsidRPr="00691604">
              <w:rPr>
                <w:rFonts w:ascii="Times New Roman" w:hAnsi="Times New Roman" w:hint="eastAsia"/>
                <w:lang w:eastAsia="zh-CN"/>
              </w:rPr>
              <w:t>.</w:t>
            </w:r>
          </w:p>
          <w:p w14:paraId="145FC146" w14:textId="77777777" w:rsidR="00B103A2" w:rsidRPr="0074398B" w:rsidRDefault="00691604" w:rsidP="004C2C3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Use </w:t>
            </w:r>
            <w:r w:rsidRPr="00691604">
              <w:rPr>
                <w:rFonts w:ascii="Times New Roman" w:hAnsi="Times New Roman"/>
                <w:lang w:eastAsia="zh-CN"/>
              </w:rPr>
              <w:t>f_NR5GC_Send_GutiParametersToEUTRA</w:t>
            </w:r>
            <w:r>
              <w:rPr>
                <w:rFonts w:ascii="Times New Roman" w:hAnsi="Times New Roman" w:hint="eastAsia"/>
                <w:lang w:eastAsia="zh-CN"/>
              </w:rPr>
              <w:t xml:space="preserve">, </w:t>
            </w:r>
            <w:r w:rsidRPr="00691604">
              <w:rPr>
                <w:rFonts w:ascii="Times New Roman" w:hAnsi="Times New Roman"/>
                <w:lang w:eastAsia="zh-CN"/>
              </w:rPr>
              <w:t>f_NR5GC_SendPduSessionInfoListToEUTRA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and </w:t>
            </w:r>
            <w:r w:rsidRPr="00691604">
              <w:rPr>
                <w:rFonts w:ascii="Times New Roman" w:hAnsi="Times New Roman"/>
                <w:lang w:eastAsia="zh-CN"/>
              </w:rPr>
              <w:t>f_NR5GC_IRAT_UECapabilityTransfer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instead of </w:t>
            </w:r>
            <w:r w:rsidRPr="00691604">
              <w:rPr>
                <w:rFonts w:ascii="Times New Roman" w:hAnsi="Times New Roman"/>
                <w:lang w:eastAsia="zh-CN"/>
              </w:rPr>
              <w:t>f_NR5GC_TrackingAreaUpdateFromN1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B823DB" w14:paraId="145FC14A" w14:textId="77777777" w:rsidTr="00F56933">
        <w:tc>
          <w:tcPr>
            <w:tcW w:w="2075" w:type="dxa"/>
          </w:tcPr>
          <w:p w14:paraId="145FC148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45FC149" w14:textId="77777777" w:rsidR="00B823DB" w:rsidRPr="007015EF" w:rsidRDefault="00B823DB" w:rsidP="00F56933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14:paraId="145FC14D" w14:textId="77777777" w:rsidTr="00F56933">
        <w:tc>
          <w:tcPr>
            <w:tcW w:w="2075" w:type="dxa"/>
          </w:tcPr>
          <w:p w14:paraId="145FC14B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5FC14C" w14:textId="77777777"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14:paraId="145FC14E" w14:textId="77777777" w:rsidR="00B823DB" w:rsidRDefault="00B823DB" w:rsidP="00B823DB">
      <w:pPr>
        <w:rPr>
          <w:noProof/>
        </w:rPr>
      </w:pPr>
    </w:p>
    <w:p w14:paraId="145FC14F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145FC174" w14:textId="77777777" w:rsidTr="00F56933">
        <w:tc>
          <w:tcPr>
            <w:tcW w:w="9855" w:type="dxa"/>
            <w:shd w:val="clear" w:color="auto" w:fill="auto"/>
          </w:tcPr>
          <w:p w14:paraId="145FC150" w14:textId="77777777" w:rsidR="0074398B" w:rsidRDefault="00B823DB" w:rsidP="0074398B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4398B">
              <w:rPr>
                <w:noProof/>
              </w:rPr>
              <w:t>function fl_TC_11_1_5_NR5GC_TestBody() runs on NR5GC_PTC</w:t>
            </w:r>
          </w:p>
          <w:p w14:paraId="145FC151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145FC152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145FC153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14:paraId="145FC154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14:paraId="145FC155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156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14:paraId="145FC157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f_NR_Paging_Def(nr_Cell1, RRC_IDLE);</w:t>
            </w:r>
          </w:p>
          <w:p w14:paraId="145FC158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</w:t>
            </w:r>
          </w:p>
          <w:p w14:paraId="145FC159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"Steps 3 - 9" siclog@</w:t>
            </w:r>
          </w:p>
          <w:p w14:paraId="145FC15A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v_ReceivedMsg := f_NR5GC_RRCIdleToConnected_Steps2_4(nr_Cell1</w:t>
            </w:r>
            <w:r w:rsidRPr="0074398B">
              <w:rPr>
                <w:noProof/>
                <w:highlight w:val="yellow"/>
              </w:rPr>
              <w:t>, '0001'B, mo_Data</w:t>
            </w:r>
            <w:r>
              <w:rPr>
                <w:noProof/>
              </w:rPr>
              <w:t>);</w:t>
            </w:r>
          </w:p>
          <w:p w14:paraId="145FC15B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f_NR5GC_RRC_ConnectedState3N_Steps5_8(nr_Cell1, v_ReceivedMsg);</w:t>
            </w:r>
          </w:p>
          <w:p w14:paraId="145FC15C" w14:textId="77777777" w:rsidR="0074398B" w:rsidRDefault="0074398B" w:rsidP="0074398B">
            <w:pPr>
              <w:rPr>
                <w:noProof/>
              </w:rPr>
            </w:pPr>
          </w:p>
          <w:p w14:paraId="145FC15D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 @siclog "Step 9A" siclog@</w:t>
            </w:r>
          </w:p>
          <w:p w14:paraId="145FC15E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14:paraId="145FC15F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cms_EUTRA_NR_Trigger("Change Power Level"));  // @sic R5-216190 sic@</w:t>
            </w:r>
          </w:p>
          <w:p w14:paraId="145FC160" w14:textId="77777777" w:rsidR="0074398B" w:rsidRDefault="0074398B" w:rsidP="0074398B">
            <w:pPr>
              <w:rPr>
                <w:noProof/>
              </w:rPr>
            </w:pPr>
          </w:p>
          <w:p w14:paraId="145FC161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 10" siclog@</w:t>
            </w:r>
          </w:p>
          <w:p w14:paraId="145FC162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f_UT_RequestIMSCall(UT, px_IMS_CalleeUri);</w:t>
            </w:r>
          </w:p>
          <w:p w14:paraId="145FC163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 11" siclog@</w:t>
            </w:r>
          </w:p>
          <w:p w14:paraId="145FC164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//Step 1 of TS 34.229-5 Annex A.9.1, done on IMS PTC</w:t>
            </w:r>
          </w:p>
          <w:p w14:paraId="145FC165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14:paraId="145FC166" w14:textId="77777777" w:rsidR="0074398B" w:rsidRDefault="0074398B" w:rsidP="0074398B">
            <w:pPr>
              <w:rPr>
                <w:noProof/>
              </w:rPr>
            </w:pPr>
          </w:p>
          <w:p w14:paraId="145FC167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14:paraId="145FC168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cells).</w:t>
            </w:r>
          </w:p>
          <w:p w14:paraId="145FC169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14:paraId="145FC16A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14:paraId="145FC16B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</w:t>
            </w:r>
          </w:p>
          <w:p w14:paraId="145FC16C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</w:t>
            </w:r>
          </w:p>
          <w:p w14:paraId="145FC16D" w14:textId="77777777" w:rsidR="0074398B" w:rsidRDefault="0074398B" w:rsidP="0074398B">
            <w:pPr>
              <w:rPr>
                <w:noProof/>
              </w:rPr>
            </w:pPr>
          </w:p>
          <w:p w14:paraId="145FC16E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14:paraId="145FC16F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74398B">
              <w:rPr>
                <w:noProof/>
                <w:highlight w:val="yellow"/>
              </w:rPr>
              <w:t>f_NR5GC_TrackingAreaUpdateFromN1(nr_Cell1);</w:t>
            </w:r>
          </w:p>
          <w:p w14:paraId="145FC170" w14:textId="77777777" w:rsidR="0074398B" w:rsidRDefault="0074398B" w:rsidP="0074398B">
            <w:pPr>
              <w:rPr>
                <w:noProof/>
              </w:rPr>
            </w:pPr>
          </w:p>
          <w:p w14:paraId="145FC171" w14:textId="77777777"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14:paraId="145FC172" w14:textId="77777777" w:rsidR="0074398B" w:rsidRDefault="0074398B" w:rsidP="0074398B">
            <w:pPr>
              <w:rPr>
                <w:noProof/>
              </w:rPr>
            </w:pPr>
          </w:p>
          <w:p w14:paraId="145FC173" w14:textId="77777777" w:rsidR="00B823D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45FC175" w14:textId="77777777" w:rsidR="00B823DB" w:rsidRDefault="00B823DB" w:rsidP="00B823DB">
      <w:pPr>
        <w:rPr>
          <w:noProof/>
        </w:rPr>
      </w:pPr>
    </w:p>
    <w:p w14:paraId="145FC176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145FC19D" w14:textId="77777777" w:rsidTr="00F56933">
        <w:tc>
          <w:tcPr>
            <w:tcW w:w="9855" w:type="dxa"/>
            <w:shd w:val="clear" w:color="auto" w:fill="auto"/>
          </w:tcPr>
          <w:p w14:paraId="145FC177" w14:textId="77777777" w:rsidR="00BC22F0" w:rsidRDefault="00B823DB" w:rsidP="00BC22F0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BC22F0">
              <w:rPr>
                <w:noProof/>
              </w:rPr>
              <w:t>function fl_TC_11_1_5_NR5GC_TestBody() runs on NR5GC_PTC</w:t>
            </w:r>
          </w:p>
          <w:p w14:paraId="145FC178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145FC179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145FC17A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 (value) RedirectedCarrierInfo v_RedirectedCarrierInfo;</w:t>
            </w:r>
          </w:p>
          <w:p w14:paraId="145FC17B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14:paraId="145FC17C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17D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14:paraId="145FC17E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f_NR_Paging_Def(nr_Cell1, RRC_IDLE);</w:t>
            </w:r>
          </w:p>
          <w:p w14:paraId="145FC17F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180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"Steps 3 - 9" siclog@</w:t>
            </w:r>
          </w:p>
          <w:p w14:paraId="145FC181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v_ReceivedMsg := f_NR5GC_RRCIdleToConnected_Steps2_4(nr_Cell1);</w:t>
            </w:r>
          </w:p>
          <w:p w14:paraId="145FC182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f_NR5GC_RRC_ConnectedState3N_Steps5_8(nr_Cell1, v_ReceivedMsg);</w:t>
            </w:r>
          </w:p>
          <w:p w14:paraId="145FC183" w14:textId="77777777" w:rsidR="00BC22F0" w:rsidRDefault="00BC22F0" w:rsidP="00BC22F0">
            <w:pPr>
              <w:rPr>
                <w:noProof/>
              </w:rPr>
            </w:pPr>
          </w:p>
          <w:p w14:paraId="145FC184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 @siclog "Step 9A" siclog@</w:t>
            </w:r>
          </w:p>
          <w:p w14:paraId="145FC185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14:paraId="145FC186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cms_EUTRA_NR_Trigger("Change Power Level"));  // @sic R5-216190 sic@</w:t>
            </w:r>
          </w:p>
          <w:p w14:paraId="145FC187" w14:textId="77777777" w:rsidR="00BC22F0" w:rsidRDefault="00BC22F0" w:rsidP="00BC22F0">
            <w:pPr>
              <w:rPr>
                <w:noProof/>
              </w:rPr>
            </w:pPr>
          </w:p>
          <w:p w14:paraId="145FC188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 10" siclog@</w:t>
            </w:r>
          </w:p>
          <w:p w14:paraId="145FC189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f_UT_RequestIMSCall(UT, px_IMS_CalleeUri);</w:t>
            </w:r>
          </w:p>
          <w:p w14:paraId="145FC18A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 11" siclog@</w:t>
            </w:r>
          </w:p>
          <w:p w14:paraId="145FC18B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//Step 1 of TS 34.229-5 Annex A.9.1, done on IMS PTC</w:t>
            </w:r>
          </w:p>
          <w:p w14:paraId="145FC18C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14:paraId="145FC18D" w14:textId="77777777" w:rsidR="00BC22F0" w:rsidRDefault="00BC22F0" w:rsidP="00BC22F0">
            <w:pPr>
              <w:rPr>
                <w:noProof/>
              </w:rPr>
            </w:pPr>
          </w:p>
          <w:p w14:paraId="145FC18E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14:paraId="145FC18F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cells).</w:t>
            </w:r>
          </w:p>
          <w:p w14:paraId="145FC190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14:paraId="145FC191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14:paraId="145FC192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</w:t>
            </w:r>
          </w:p>
          <w:p w14:paraId="145FC193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</w:t>
            </w:r>
          </w:p>
          <w:p w14:paraId="145FC194" w14:textId="77777777" w:rsidR="00BC22F0" w:rsidRDefault="00BC22F0" w:rsidP="00BC22F0">
            <w:pPr>
              <w:rPr>
                <w:noProof/>
              </w:rPr>
            </w:pPr>
          </w:p>
          <w:p w14:paraId="145FC195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14:paraId="145FC196" w14:textId="77777777" w:rsidR="00BC22F0" w:rsidRPr="00BC22F0" w:rsidRDefault="00BC22F0" w:rsidP="00BC22F0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BC22F0">
              <w:rPr>
                <w:noProof/>
                <w:highlight w:val="yellow"/>
              </w:rPr>
              <w:t>f_NR5GC_Send_GutiParametersToEUTRA(nr_Cell1);</w:t>
            </w:r>
          </w:p>
          <w:p w14:paraId="145FC197" w14:textId="77777777" w:rsidR="00BC22F0" w:rsidRPr="00BC22F0" w:rsidRDefault="00BC22F0" w:rsidP="00BC22F0">
            <w:pPr>
              <w:rPr>
                <w:noProof/>
                <w:highlight w:val="yellow"/>
                <w:lang w:eastAsia="zh-CN"/>
              </w:rPr>
            </w:pPr>
            <w:r w:rsidRPr="00BC22F0">
              <w:rPr>
                <w:noProof/>
                <w:highlight w:val="yellow"/>
              </w:rPr>
              <w:t xml:space="preserve">    f_NR5GC_SendPduSessionInfoListToEUTRA();</w:t>
            </w:r>
          </w:p>
          <w:p w14:paraId="145FC198" w14:textId="77777777" w:rsidR="00BC22F0" w:rsidRDefault="00BC22F0" w:rsidP="00BC22F0">
            <w:pPr>
              <w:rPr>
                <w:noProof/>
              </w:rPr>
            </w:pPr>
            <w:r w:rsidRPr="00BC22F0">
              <w:rPr>
                <w:noProof/>
                <w:highlight w:val="yellow"/>
              </w:rPr>
              <w:t xml:space="preserve">    f_NR5GC_IRAT_UECapabilityTransfer(nr_Cell1);</w:t>
            </w:r>
          </w:p>
          <w:p w14:paraId="145FC199" w14:textId="77777777" w:rsidR="00BC22F0" w:rsidRDefault="00BC22F0" w:rsidP="00BC22F0">
            <w:pPr>
              <w:rPr>
                <w:noProof/>
              </w:rPr>
            </w:pPr>
          </w:p>
          <w:p w14:paraId="145FC19A" w14:textId="77777777"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14:paraId="145FC19B" w14:textId="77777777" w:rsidR="00BC22F0" w:rsidRDefault="00BC22F0" w:rsidP="00BC22F0">
            <w:pPr>
              <w:rPr>
                <w:noProof/>
              </w:rPr>
            </w:pPr>
          </w:p>
          <w:p w14:paraId="145FC19C" w14:textId="77777777" w:rsidR="00B823DB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45FC19E" w14:textId="77777777"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67572158"/>
      <w:bookmarkStart w:id="14" w:name="_Toc89693766"/>
      <w:r>
        <w:rPr>
          <w:b/>
          <w:lang w:val="pt-BR"/>
        </w:rPr>
        <w:lastRenderedPageBreak/>
        <w:t xml:space="preserve">Change </w:t>
      </w:r>
      <w:bookmarkEnd w:id="13"/>
      <w:r w:rsidR="0067554F">
        <w:rPr>
          <w:rFonts w:hint="eastAsia"/>
          <w:b/>
          <w:lang w:val="pt-BR" w:eastAsia="zh-CN"/>
        </w:rPr>
        <w:t>2</w:t>
      </w:r>
      <w:bookmarkEnd w:id="14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14:paraId="145FC1A1" w14:textId="77777777" w:rsidTr="00F56933">
        <w:trPr>
          <w:trHeight w:val="447"/>
        </w:trPr>
        <w:tc>
          <w:tcPr>
            <w:tcW w:w="2075" w:type="dxa"/>
          </w:tcPr>
          <w:p w14:paraId="145FC19F" w14:textId="77777777"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45FC1A0" w14:textId="77777777" w:rsidR="00B823DB" w:rsidRPr="002D56A7" w:rsidRDefault="00FC410D" w:rsidP="00F56933">
            <w:pPr>
              <w:spacing w:after="0"/>
            </w:pPr>
            <w:r>
              <w:rPr>
                <w:noProof/>
              </w:rPr>
              <w:t>f_TC_11_1_5_NR5GC_EUTRA</w:t>
            </w:r>
          </w:p>
        </w:tc>
      </w:tr>
      <w:tr w:rsidR="00B823DB" w:rsidRPr="004A6B5A" w14:paraId="145FC1A4" w14:textId="77777777" w:rsidTr="00F56933">
        <w:trPr>
          <w:trHeight w:val="775"/>
        </w:trPr>
        <w:tc>
          <w:tcPr>
            <w:tcW w:w="2075" w:type="dxa"/>
          </w:tcPr>
          <w:p w14:paraId="145FC1A2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5FC1A3" w14:textId="77777777" w:rsidR="00B823DB" w:rsidRPr="007F10B3" w:rsidRDefault="00C420B1" w:rsidP="004C2C35">
            <w:pPr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 w:rsidRPr="00C420B1">
              <w:rPr>
                <w:rFonts w:hint="eastAsia"/>
                <w:lang w:eastAsia="zh-CN"/>
              </w:rPr>
              <w:t xml:space="preserve"> </w:t>
            </w:r>
            <w:r w:rsidRPr="00C420B1">
              <w:rPr>
                <w:lang w:eastAsia="zh-CN"/>
              </w:rPr>
              <w:t>MaxReferencePower</w:t>
            </w:r>
            <w:r>
              <w:rPr>
                <w:rFonts w:hint="eastAsia"/>
                <w:lang w:eastAsia="zh-CN"/>
              </w:rPr>
              <w:t xml:space="preserve"> of cell </w:t>
            </w:r>
            <w:r>
              <w:rPr>
                <w:rFonts w:hint="eastAsia"/>
                <w:noProof/>
                <w:lang w:eastAsia="zh-CN"/>
              </w:rPr>
              <w:t>3 should be set to -73</w:t>
            </w:r>
            <w:r w:rsidR="00B823DB">
              <w:rPr>
                <w:rFonts w:hint="eastAsia"/>
                <w:lang w:val="en-US" w:eastAsia="zh-CN"/>
              </w:rPr>
              <w:t>.</w:t>
            </w:r>
          </w:p>
        </w:tc>
      </w:tr>
      <w:tr w:rsidR="00B823DB" w14:paraId="145FC1A7" w14:textId="77777777" w:rsidTr="00F56933">
        <w:tc>
          <w:tcPr>
            <w:tcW w:w="2075" w:type="dxa"/>
          </w:tcPr>
          <w:p w14:paraId="145FC1A5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5FC1A6" w14:textId="77777777" w:rsidR="00B823DB" w:rsidRPr="007F10B3" w:rsidRDefault="00B823DB" w:rsidP="004C2C35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 w:rsidRPr="007E7040">
              <w:rPr>
                <w:rFonts w:ascii="Times New Roman" w:hAnsi="Times New Roman" w:hint="eastAsia"/>
                <w:lang w:val="en-US" w:eastAsia="zh-CN"/>
              </w:rPr>
              <w:t>d</w:t>
            </w:r>
            <w:r w:rsidRPr="00C420B1">
              <w:rPr>
                <w:rFonts w:ascii="Times New Roman" w:hAnsi="Times New Roman" w:hint="eastAsia"/>
                <w:lang w:eastAsia="zh-CN"/>
              </w:rPr>
              <w:t xml:space="preserve">d </w:t>
            </w:r>
            <w:r w:rsidR="00C420B1" w:rsidRPr="00C420B1">
              <w:rPr>
                <w:rFonts w:ascii="Times New Roman" w:hAnsi="Times New Roman"/>
                <w:lang w:eastAsia="zh-CN"/>
              </w:rPr>
              <w:t>f_EUTRA_CellInfo_InitMaxReferencePower</w:t>
            </w:r>
            <w:r w:rsidRPr="00C420B1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B823DB" w14:paraId="145FC1AA" w14:textId="77777777" w:rsidTr="00F56933">
        <w:tc>
          <w:tcPr>
            <w:tcW w:w="2075" w:type="dxa"/>
          </w:tcPr>
          <w:p w14:paraId="145FC1A8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45FC1A9" w14:textId="77777777" w:rsidR="00B823DB" w:rsidRPr="007015EF" w:rsidRDefault="00B823DB" w:rsidP="00F56933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14:paraId="145FC1AD" w14:textId="77777777" w:rsidTr="00F56933">
        <w:tc>
          <w:tcPr>
            <w:tcW w:w="2075" w:type="dxa"/>
          </w:tcPr>
          <w:p w14:paraId="145FC1AB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5FC1AC" w14:textId="77777777"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14:paraId="145FC1AE" w14:textId="77777777" w:rsidR="00B823DB" w:rsidRDefault="00B823DB" w:rsidP="00B823DB">
      <w:pPr>
        <w:rPr>
          <w:noProof/>
        </w:rPr>
      </w:pPr>
    </w:p>
    <w:p w14:paraId="145FC1AF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145FC1C4" w14:textId="77777777" w:rsidTr="00F56933">
        <w:tc>
          <w:tcPr>
            <w:tcW w:w="9855" w:type="dxa"/>
            <w:shd w:val="clear" w:color="auto" w:fill="auto"/>
          </w:tcPr>
          <w:p w14:paraId="145FC1B0" w14:textId="77777777" w:rsidR="007F10B3" w:rsidRDefault="00B823DB" w:rsidP="007F10B3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F10B3">
              <w:rPr>
                <w:noProof/>
              </w:rPr>
              <w:t>function f_TC_11_1_5_NR5GC_EUTRA() runs on EUTRA_Multi5GS_PTC</w:t>
            </w:r>
          </w:p>
          <w:p w14:paraId="145FC1B1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{ ////MO MMTEL voice call setup from NR RRC_CONNECTED / EPS Fallback with redirection / Single registration mode without N26 interface / E-UTRAN cell reselection using cell status reservation / Success</w:t>
            </w:r>
          </w:p>
          <w:p w14:paraId="145FC1B2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1B3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f_EUTRA38_IRAT_Init(c31, HANDLE_UM_DATA); // @sic R5s210414 sic@</w:t>
            </w:r>
          </w:p>
          <w:p w14:paraId="145FC1B4" w14:textId="77777777" w:rsidR="007F10B3" w:rsidRDefault="007F10B3" w:rsidP="007F10B3">
            <w:pPr>
              <w:rPr>
                <w:noProof/>
              </w:rPr>
            </w:pPr>
          </w:p>
          <w:p w14:paraId="145FC1B5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//Create Eutra Cell 2 and set it as reserved for operator use and modify Sysinfo updated</w:t>
            </w:r>
          </w:p>
          <w:p w14:paraId="145FC1B6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f_EUTRA_CellInfo_SetSysInfo_CellReservedForOpUse (eutra_Cell3, reserved); // @sic R5-216189 sic@</w:t>
            </w:r>
          </w:p>
          <w:p w14:paraId="145FC1B7" w14:textId="77777777" w:rsidR="007F10B3" w:rsidRDefault="007F10B3" w:rsidP="007F10B3">
            <w:pPr>
              <w:rPr>
                <w:noProof/>
                <w:lang w:eastAsia="zh-CN"/>
              </w:rPr>
            </w:pPr>
          </w:p>
          <w:p w14:paraId="145FC1B8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cells</w:t>
            </w:r>
          </w:p>
          <w:p w14:paraId="145FC1B9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f_EUTRA_CellConfig_Def(eutra_Cell1);</w:t>
            </w:r>
          </w:p>
          <w:p w14:paraId="145FC1BA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f_EUTRA_CellConfig_Def(eutra_Cell3); // @sic R5-216189 sic@</w:t>
            </w:r>
          </w:p>
          <w:p w14:paraId="145FC1BB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1BC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f_EUTRA38_NR5GC_PreambleAndSwitchOff (eutra_Cell1);</w:t>
            </w:r>
          </w:p>
          <w:p w14:paraId="145FC1BD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1BE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f_EUTRA_TestBody_Set(true);</w:t>
            </w:r>
          </w:p>
          <w:p w14:paraId="145FC1BF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fl_TC_11_1_5_NR5GC_EUTRA_TestBody ();</w:t>
            </w:r>
          </w:p>
          <w:p w14:paraId="145FC1C0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f_EUTRA_TestBody_Set(false);</w:t>
            </w:r>
          </w:p>
          <w:p w14:paraId="145FC1C1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1C2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f_EUTRA38_MultiPDN_Postamble(eutra_Cell1, E2_CONNECTED);</w:t>
            </w:r>
          </w:p>
          <w:p w14:paraId="145FC1C3" w14:textId="77777777" w:rsidR="00B823DB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45FC1C5" w14:textId="77777777" w:rsidR="00B823DB" w:rsidRDefault="00B823DB" w:rsidP="00B823DB">
      <w:pPr>
        <w:rPr>
          <w:noProof/>
        </w:rPr>
      </w:pPr>
    </w:p>
    <w:p w14:paraId="145FC1C6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145FC1DC" w14:textId="77777777" w:rsidTr="00F56933">
        <w:tc>
          <w:tcPr>
            <w:tcW w:w="9855" w:type="dxa"/>
            <w:shd w:val="clear" w:color="auto" w:fill="auto"/>
          </w:tcPr>
          <w:p w14:paraId="145FC1C7" w14:textId="77777777" w:rsidR="007F10B3" w:rsidRDefault="00B823DB" w:rsidP="007F10B3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</w:t>
            </w:r>
            <w:r w:rsidR="007F10B3">
              <w:rPr>
                <w:noProof/>
              </w:rPr>
              <w:t>function f_TC_11_1_5_NR5GC_EUTRA() runs on EUTRA_Multi5GS_PTC</w:t>
            </w:r>
          </w:p>
          <w:p w14:paraId="145FC1C8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{ ////MO MMTEL voice call setup from NR RRC_CONNECTED / EPS Fallback with redirection / Single registration mode without N26 interface / E-UTRAN cell reselection using cell status reservation / Success</w:t>
            </w:r>
          </w:p>
          <w:p w14:paraId="145FC1C9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1CA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f_EUTRA38_IRAT_Init(c31, HANDLE_UM_DATA); // @sic R5s210414 sic@</w:t>
            </w:r>
          </w:p>
          <w:p w14:paraId="145FC1CB" w14:textId="77777777" w:rsidR="007F10B3" w:rsidRDefault="007F10B3" w:rsidP="007F10B3">
            <w:pPr>
              <w:rPr>
                <w:noProof/>
              </w:rPr>
            </w:pPr>
          </w:p>
          <w:p w14:paraId="145FC1CC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//Create Eutra Cell 2 and set it as reserved for operator use and modify Sysinfo updated</w:t>
            </w:r>
          </w:p>
          <w:p w14:paraId="145FC1CD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f_EUTRA_CellInfo_SetSysInfo_CellReservedForOpUse (eutra_Cell3, reserved); // @sic R5-216189 sic@</w:t>
            </w:r>
          </w:p>
          <w:p w14:paraId="145FC1CE" w14:textId="77777777" w:rsidR="007F10B3" w:rsidRDefault="007F10B3" w:rsidP="007F10B3">
            <w:pPr>
              <w:rPr>
                <w:noProof/>
              </w:rPr>
            </w:pPr>
          </w:p>
          <w:p w14:paraId="145FC1CF" w14:textId="77777777" w:rsidR="007F10B3" w:rsidRDefault="007F10B3" w:rsidP="007F10B3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  </w:t>
            </w:r>
            <w:r w:rsidRPr="007F10B3">
              <w:rPr>
                <w:noProof/>
                <w:highlight w:val="yellow"/>
              </w:rPr>
              <w:t>f_EUTRA_CellInfo_InitMaxReferencePower (eutra_Cell3, -73);</w:t>
            </w:r>
          </w:p>
          <w:p w14:paraId="145FC1D0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cells</w:t>
            </w:r>
          </w:p>
          <w:p w14:paraId="145FC1D1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f_EUTRA_CellConfig_Def(eutra_Cell1);</w:t>
            </w:r>
          </w:p>
          <w:p w14:paraId="145FC1D2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f_EUTRA_CellConfig_Def(eutra_Cell3); // @sic R5-216189 sic@</w:t>
            </w:r>
          </w:p>
          <w:p w14:paraId="145FC1D3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1D4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f_EUTRA38_NR5GC_PreambleAndSwitchOff (eutra_Cell1);</w:t>
            </w:r>
          </w:p>
          <w:p w14:paraId="145FC1D5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1D6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f_EUTRA_TestBody_Set(true);</w:t>
            </w:r>
          </w:p>
          <w:p w14:paraId="145FC1D7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fl_TC_11_1_5_NR5GC_EUTRA_TestBody ();</w:t>
            </w:r>
          </w:p>
          <w:p w14:paraId="145FC1D8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f_EUTRA_TestBody_Set(false);</w:t>
            </w:r>
          </w:p>
          <w:p w14:paraId="145FC1D9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1DA" w14:textId="77777777"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f_EUTRA38_MultiPDN_Postamble(eutra_Cell1, E2_CONNECTED);</w:t>
            </w:r>
          </w:p>
          <w:p w14:paraId="145FC1DB" w14:textId="77777777" w:rsidR="00B823DB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45FC1DD" w14:textId="77777777"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67572159"/>
      <w:bookmarkStart w:id="16" w:name="_Toc89693767"/>
      <w:r>
        <w:rPr>
          <w:b/>
          <w:lang w:val="pt-BR"/>
        </w:rPr>
        <w:t xml:space="preserve">Change </w:t>
      </w:r>
      <w:bookmarkEnd w:id="15"/>
      <w:r w:rsidR="0067554F">
        <w:rPr>
          <w:rFonts w:hint="eastAsia"/>
          <w:b/>
          <w:lang w:val="pt-BR" w:eastAsia="zh-CN"/>
        </w:rPr>
        <w:t>3</w:t>
      </w:r>
      <w:bookmarkEnd w:id="16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14:paraId="145FC1E0" w14:textId="77777777" w:rsidTr="00F56933">
        <w:trPr>
          <w:trHeight w:val="447"/>
        </w:trPr>
        <w:tc>
          <w:tcPr>
            <w:tcW w:w="2075" w:type="dxa"/>
          </w:tcPr>
          <w:p w14:paraId="145FC1DE" w14:textId="77777777"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45FC1DF" w14:textId="77777777" w:rsidR="00B823DB" w:rsidRPr="002D56A7" w:rsidRDefault="00254D3F" w:rsidP="00F56933">
            <w:pPr>
              <w:spacing w:after="0"/>
            </w:pPr>
            <w:r>
              <w:rPr>
                <w:noProof/>
              </w:rPr>
              <w:t>fl_TC_11_1_5_NR5GC_EUTRA_TestBody</w:t>
            </w:r>
          </w:p>
        </w:tc>
      </w:tr>
      <w:tr w:rsidR="00B823DB" w:rsidRPr="004A6B5A" w14:paraId="145FC1E6" w14:textId="77777777" w:rsidTr="00F56933">
        <w:trPr>
          <w:trHeight w:val="775"/>
        </w:trPr>
        <w:tc>
          <w:tcPr>
            <w:tcW w:w="2075" w:type="dxa"/>
          </w:tcPr>
          <w:p w14:paraId="145FC1E1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5FC1E2" w14:textId="77777777" w:rsidR="00B103A2" w:rsidRDefault="00F137E3" w:rsidP="004C2C35">
            <w:pPr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bookmarkStart w:id="17" w:name="OLE_LINK7"/>
            <w:bookmarkStart w:id="18" w:name="OLE_LINK8"/>
            <w:r>
              <w:rPr>
                <w:rFonts w:hint="eastAsia"/>
                <w:lang w:val="en-US" w:eastAsia="zh-CN"/>
              </w:rPr>
              <w:t xml:space="preserve">According to 38.523-1 table 11.1.5 3.2-2. It should to add </w:t>
            </w:r>
            <w:r w:rsidRPr="00F137E3">
              <w:rPr>
                <w:lang w:val="en-US" w:eastAsia="zh-CN"/>
              </w:rPr>
              <w:t>PDN CONNECTIVITY REQUEST</w:t>
            </w:r>
            <w:r>
              <w:rPr>
                <w:rFonts w:hint="eastAsia"/>
                <w:lang w:val="en-US" w:eastAsia="zh-CN"/>
              </w:rPr>
              <w:t xml:space="preserve"> process.</w:t>
            </w:r>
            <w:bookmarkEnd w:id="17"/>
            <w:bookmarkEnd w:id="18"/>
          </w:p>
          <w:p w14:paraId="145FC1E3" w14:textId="77777777" w:rsidR="008570F8" w:rsidRPr="00776078" w:rsidRDefault="008570F8" w:rsidP="004C2C35">
            <w:pPr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38.523-1 table 11.1.5 3.2-2. The </w:t>
            </w:r>
            <w:r w:rsidRPr="007A5C6C">
              <w:t>eutraFrequency</w:t>
            </w:r>
            <w:r>
              <w:rPr>
                <w:rFonts w:hint="eastAsia"/>
                <w:lang w:eastAsia="zh-CN"/>
              </w:rPr>
              <w:t xml:space="preserve"> in the RRC Release should be cell 3.</w:t>
            </w:r>
          </w:p>
          <w:p w14:paraId="145FC1E4" w14:textId="77777777" w:rsidR="00776078" w:rsidRPr="0059622B" w:rsidRDefault="00776078" w:rsidP="004C2C35">
            <w:pPr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The power of cell1 should be set to -85 in step 9A.</w:t>
            </w:r>
          </w:p>
          <w:p w14:paraId="145FC1E5" w14:textId="77777777" w:rsidR="0059622B" w:rsidRPr="00F759F2" w:rsidRDefault="00B51248" w:rsidP="004C2C35">
            <w:pPr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It should to ensure that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100 trying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is sent after setp27.</w:t>
            </w:r>
          </w:p>
        </w:tc>
      </w:tr>
      <w:tr w:rsidR="00B823DB" w14:paraId="145FC1EC" w14:textId="77777777" w:rsidTr="00F56933">
        <w:tc>
          <w:tcPr>
            <w:tcW w:w="2075" w:type="dxa"/>
          </w:tcPr>
          <w:p w14:paraId="145FC1E7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5FC1E8" w14:textId="77777777" w:rsidR="008570F8" w:rsidRDefault="00F137E3" w:rsidP="004C2C3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</w:rPr>
            </w:pP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Add </w:t>
            </w:r>
            <w:r w:rsidRPr="00F137E3">
              <w:rPr>
                <w:rFonts w:ascii="Times New Roman" w:hAnsi="Times New Roman"/>
                <w:lang w:val="en-US" w:eastAsia="zh-CN"/>
              </w:rPr>
              <w:t>PDN CONNECTIVITY REQUEST</w:t>
            </w: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 process after step 27.</w:t>
            </w:r>
          </w:p>
          <w:p w14:paraId="145FC1E9" w14:textId="77777777" w:rsidR="008570F8" w:rsidRDefault="008570F8" w:rsidP="004C2C3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Transmit the </w:t>
            </w:r>
            <w:r>
              <w:rPr>
                <w:rFonts w:ascii="Times New Roman" w:hAnsi="Times New Roman"/>
                <w:lang w:eastAsia="zh-CN"/>
              </w:rPr>
              <w:t>frequency</w:t>
            </w:r>
            <w:r>
              <w:rPr>
                <w:rFonts w:ascii="Times New Roman" w:hAnsi="Times New Roman" w:hint="eastAsia"/>
                <w:lang w:eastAsia="zh-CN"/>
              </w:rPr>
              <w:t xml:space="preserve"> information of cell3 at the beginning of the test body.</w:t>
            </w:r>
          </w:p>
          <w:p w14:paraId="145FC1EA" w14:textId="77777777" w:rsidR="00776078" w:rsidRDefault="00776078" w:rsidP="004C2C3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Add cell1 power modify setp in seto 9A.</w:t>
            </w:r>
          </w:p>
          <w:p w14:paraId="145FC1EB" w14:textId="77777777" w:rsidR="0059622B" w:rsidRPr="008570F8" w:rsidRDefault="00B51248" w:rsidP="004C2C3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</w:rPr>
            </w:pPr>
            <w:r w:rsidRPr="00B51248">
              <w:rPr>
                <w:rFonts w:ascii="Times New Roman" w:hAnsi="Times New Roman" w:hint="eastAsia"/>
                <w:lang w:eastAsia="zh-CN"/>
              </w:rPr>
              <w:t xml:space="preserve">Add </w:t>
            </w:r>
            <w:r w:rsidRPr="00B51248">
              <w:rPr>
                <w:rFonts w:ascii="Times New Roman" w:hAnsi="Times New Roman"/>
                <w:lang w:eastAsia="zh-CN"/>
              </w:rPr>
              <w:t>f_IMS_IPCAN_SendCoOrdMsg</w:t>
            </w:r>
            <w:r w:rsidRPr="00B51248">
              <w:rPr>
                <w:rFonts w:ascii="Times New Roman" w:hAnsi="Times New Roman" w:hint="eastAsia"/>
                <w:lang w:eastAsia="zh-CN"/>
              </w:rPr>
              <w:t xml:space="preserve"> after setp 27.</w:t>
            </w:r>
          </w:p>
        </w:tc>
      </w:tr>
      <w:tr w:rsidR="00B823DB" w14:paraId="145FC1EF" w14:textId="77777777" w:rsidTr="00F56933">
        <w:tc>
          <w:tcPr>
            <w:tcW w:w="2075" w:type="dxa"/>
          </w:tcPr>
          <w:p w14:paraId="145FC1ED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45FC1EE" w14:textId="77777777" w:rsidR="00B823DB" w:rsidRPr="007015EF" w:rsidRDefault="00254D3F" w:rsidP="00F56933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14:paraId="145FC1F2" w14:textId="77777777" w:rsidTr="00F56933">
        <w:tc>
          <w:tcPr>
            <w:tcW w:w="2075" w:type="dxa"/>
          </w:tcPr>
          <w:p w14:paraId="145FC1F0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5FC1F1" w14:textId="77777777"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14:paraId="145FC1F3" w14:textId="77777777" w:rsidR="00B823DB" w:rsidRDefault="00B823DB" w:rsidP="00B823DB">
      <w:pPr>
        <w:rPr>
          <w:noProof/>
        </w:rPr>
      </w:pPr>
    </w:p>
    <w:p w14:paraId="145FC1F4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145FC208" w14:textId="77777777" w:rsidTr="00F56933">
        <w:tc>
          <w:tcPr>
            <w:tcW w:w="9855" w:type="dxa"/>
            <w:shd w:val="clear" w:color="auto" w:fill="auto"/>
          </w:tcPr>
          <w:p w14:paraId="145FC1F5" w14:textId="77777777" w:rsidR="00F759F2" w:rsidRDefault="00B823DB" w:rsidP="00F759F2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</w:t>
            </w:r>
            <w:r w:rsidR="00F759F2">
              <w:rPr>
                <w:noProof/>
              </w:rPr>
              <w:t>function fl_TC_11_1_5_NR5GC_EUTRA_TestBody() runs on EUTRA_Multi5GS_PTC</w:t>
            </w:r>
          </w:p>
          <w:p w14:paraId="145FC1F6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145FC1F7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 and wait for NR info</w:t>
            </w:r>
          </w:p>
          <w:p w14:paraId="145FC1F8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</w:t>
            </w:r>
            <w:r w:rsidRPr="008570F8">
              <w:rPr>
                <w:noProof/>
                <w:highlight w:val="yellow"/>
              </w:rPr>
              <w:t>eutra_Cell1</w:t>
            </w:r>
            <w:r>
              <w:rPr>
                <w:noProof/>
              </w:rPr>
              <w:t>}));</w:t>
            </w:r>
          </w:p>
          <w:p w14:paraId="145FC1F9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1FA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(NR, "Change Power Level");  // @sic R5-216190 sic@</w:t>
            </w:r>
          </w:p>
          <w:p w14:paraId="145FC1FB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9A" siclog@</w:t>
            </w:r>
          </w:p>
          <w:p w14:paraId="145FC1FC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f_EUTRA38_SetCellPower(eutra_Cell3, tsc_CellRS_EPRE_73, tsc_CellRS_EPRE_73);</w:t>
            </w:r>
          </w:p>
          <w:p w14:paraId="145FC1FD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14 - 27" siclog@</w:t>
            </w:r>
          </w:p>
          <w:p w14:paraId="145FC1FE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fl_TAUReject_AttachWithoutN26 ();</w:t>
            </w:r>
          </w:p>
          <w:p w14:paraId="145FC1FF" w14:textId="77777777" w:rsidR="00F759F2" w:rsidRDefault="00F759F2" w:rsidP="00F759F2">
            <w:pPr>
              <w:rPr>
                <w:noProof/>
              </w:rPr>
            </w:pPr>
          </w:p>
          <w:p w14:paraId="145FC200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30 -32" siclog@</w:t>
            </w:r>
          </w:p>
          <w:p w14:paraId="145FC201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14:paraId="145FC202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14:paraId="145FC203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204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14:paraId="145FC205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14:paraId="145FC206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14:paraId="145FC207" w14:textId="77777777" w:rsidR="00B823DB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45FC209" w14:textId="77777777" w:rsidR="00B823DB" w:rsidRDefault="00B823DB" w:rsidP="00B823DB">
      <w:pPr>
        <w:rPr>
          <w:noProof/>
        </w:rPr>
      </w:pPr>
    </w:p>
    <w:p w14:paraId="145FC20A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145FC22E" w14:textId="77777777" w:rsidTr="00F56933">
        <w:tc>
          <w:tcPr>
            <w:tcW w:w="9855" w:type="dxa"/>
            <w:shd w:val="clear" w:color="auto" w:fill="auto"/>
          </w:tcPr>
          <w:p w14:paraId="145FC20B" w14:textId="77777777" w:rsidR="00F759F2" w:rsidRDefault="00B823DB" w:rsidP="00F759F2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759F2">
              <w:rPr>
                <w:noProof/>
              </w:rPr>
              <w:t>function fl_TC_11_1_5_NR5GC_EUTRA_TestBody() runs on EUTRA_Multi5GS_PTC</w:t>
            </w:r>
          </w:p>
          <w:p w14:paraId="145FC20C" w14:textId="77777777" w:rsidR="00F759F2" w:rsidRDefault="00F759F2" w:rsidP="00F759F2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{</w:t>
            </w:r>
          </w:p>
          <w:p w14:paraId="145FC20D" w14:textId="77777777" w:rsidR="00F759F2" w:rsidRPr="00F759F2" w:rsidRDefault="00F759F2" w:rsidP="00F759F2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F759F2">
              <w:rPr>
                <w:noProof/>
                <w:highlight w:val="yellow"/>
                <w:lang w:eastAsia="zh-CN"/>
              </w:rPr>
              <w:t>var EPS_BearerIdentity v_EpsBearerId;</w:t>
            </w:r>
          </w:p>
          <w:p w14:paraId="145FC20E" w14:textId="77777777" w:rsidR="00F759F2" w:rsidRPr="00F759F2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F759F2">
              <w:rPr>
                <w:noProof/>
                <w:highlight w:val="yellow"/>
                <w:lang w:eastAsia="zh-CN"/>
              </w:rPr>
              <w:t xml:space="preserve">    var SRB_COMMON_IND v_ReceivedAsp;</w:t>
            </w:r>
          </w:p>
          <w:p w14:paraId="145FC20F" w14:textId="77777777" w:rsidR="00F759F2" w:rsidRDefault="00F759F2" w:rsidP="00F759F2">
            <w:pPr>
              <w:rPr>
                <w:noProof/>
                <w:lang w:eastAsia="zh-CN"/>
              </w:rPr>
            </w:pPr>
            <w:r w:rsidRPr="00F759F2">
              <w:rPr>
                <w:noProof/>
                <w:highlight w:val="yellow"/>
                <w:lang w:eastAsia="zh-CN"/>
              </w:rPr>
              <w:t xml:space="preserve">    timer t_wait := 5.0;</w:t>
            </w:r>
          </w:p>
          <w:p w14:paraId="145FC210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 and wait for NR info</w:t>
            </w:r>
          </w:p>
          <w:p w14:paraId="145FC211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</w:t>
            </w:r>
            <w:r w:rsidRPr="008570F8">
              <w:rPr>
                <w:noProof/>
                <w:highlight w:val="yellow"/>
              </w:rPr>
              <w:t>eutra_Cell</w:t>
            </w:r>
            <w:r w:rsidR="008570F8" w:rsidRPr="008570F8">
              <w:rPr>
                <w:rFonts w:hint="eastAsia"/>
                <w:noProof/>
                <w:highlight w:val="yellow"/>
                <w:lang w:eastAsia="zh-CN"/>
              </w:rPr>
              <w:t>3</w:t>
            </w:r>
            <w:r>
              <w:rPr>
                <w:noProof/>
              </w:rPr>
              <w:t>}));</w:t>
            </w:r>
          </w:p>
          <w:p w14:paraId="145FC212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213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(NR, "Change Power Level");  // @sic R5-216190 sic@</w:t>
            </w:r>
          </w:p>
          <w:p w14:paraId="145FC214" w14:textId="77777777" w:rsidR="00F759F2" w:rsidRDefault="00F759F2" w:rsidP="00776078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// @siclog "Step 9A" siclog@</w:t>
            </w:r>
          </w:p>
          <w:p w14:paraId="145FC215" w14:textId="77777777" w:rsidR="00776078" w:rsidRDefault="00776078" w:rsidP="00776078">
            <w:pPr>
              <w:ind w:firstLine="195"/>
              <w:rPr>
                <w:noProof/>
                <w:lang w:eastAsia="zh-CN"/>
              </w:rPr>
            </w:pPr>
            <w:r w:rsidRPr="00776078">
              <w:rPr>
                <w:noProof/>
                <w:highlight w:val="yellow"/>
                <w:lang w:eastAsia="zh-CN"/>
              </w:rPr>
              <w:t>f_EUTRA38_SetCellPower(eutra_Cell1, tsc_ServingCellRS_EPRE, tsc_ServingCellRS_EPRE_FR2);</w:t>
            </w:r>
          </w:p>
          <w:p w14:paraId="145FC216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f_EUTRA38_SetCellPower(eutra_Cell3, tsc_CellRS_EPRE_73, tsc_CellRS_EPRE_73);</w:t>
            </w:r>
          </w:p>
          <w:p w14:paraId="145FC217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14 - 27" siclog@</w:t>
            </w:r>
          </w:p>
          <w:p w14:paraId="145FC218" w14:textId="77777777" w:rsidR="00F759F2" w:rsidRDefault="00F759F2" w:rsidP="00FD2123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>fl_TAUReject_AttachWithoutN26 ();</w:t>
            </w:r>
          </w:p>
          <w:p w14:paraId="145FC219" w14:textId="77777777" w:rsidR="00FD2123" w:rsidRDefault="00FD2123" w:rsidP="00FD2123">
            <w:pPr>
              <w:ind w:firstLine="195"/>
              <w:rPr>
                <w:noProof/>
                <w:lang w:eastAsia="zh-CN"/>
              </w:rPr>
            </w:pPr>
            <w:r w:rsidRPr="0010339A">
              <w:rPr>
                <w:noProof/>
                <w:highlight w:val="yellow"/>
                <w:lang w:eastAsia="zh-CN"/>
              </w:rPr>
              <w:t>f_IMS_IPCAN_SendCoOrdMsg(IMS[tsc_Index_IMS1]);</w:t>
            </w:r>
          </w:p>
          <w:p w14:paraId="145FC21A" w14:textId="77777777"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>alt {</w:t>
            </w:r>
          </w:p>
          <w:p w14:paraId="145FC21B" w14:textId="77777777"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[] SRB.receive(car_SRB2_NasPdu_IND(eutra_Cell1,</w:t>
            </w:r>
          </w:p>
          <w:p w14:paraId="145FC21C" w14:textId="77777777"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                                 cr_NAS_Indication(tsc_SHT_IntegrityProtected_Ciphered, cr_PDN_CONNECTIVITY_REQUEST_N1ToS1(tsc_PdnRequest_Handover, ?)))) -&gt; value v_ReceivedAsp</w:t>
            </w:r>
          </w:p>
          <w:p w14:paraId="145FC21D" w14:textId="77777777"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{</w:t>
            </w:r>
          </w:p>
          <w:p w14:paraId="145FC21E" w14:textId="77777777"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v_EpsBearerId := f_EUTRA38_MultiPDN_EstablishAdditionalPDN_Step2 (eutra_Cell1, v_ReceivedAsp.Signalling.Nas[0].Pdu.Msg.pDN_CONNECTIVITY_REQUEST);</w:t>
            </w:r>
          </w:p>
          <w:p w14:paraId="145FC21F" w14:textId="77777777"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a_EUTRA_IdleUpdated_ConnectToAdditionalPDN_Step3(eutra_Cell1);</w:t>
            </w:r>
          </w:p>
          <w:p w14:paraId="145FC220" w14:textId="77777777"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a_EUTRA38_MultiPDN_ConnectToAdditionalPDN_Step4(eutra_Cell1, v_EpsBearerId);</w:t>
            </w:r>
          </w:p>
          <w:p w14:paraId="145FC221" w14:textId="77777777"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}</w:t>
            </w:r>
          </w:p>
          <w:p w14:paraId="145FC222" w14:textId="77777777"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[] t_wait.timeout</w:t>
            </w:r>
          </w:p>
          <w:p w14:paraId="145FC223" w14:textId="77777777"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{</w:t>
            </w:r>
          </w:p>
          <w:p w14:paraId="145FC224" w14:textId="77777777"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}</w:t>
            </w:r>
          </w:p>
          <w:p w14:paraId="145FC225" w14:textId="77777777" w:rsidR="00F759F2" w:rsidRDefault="00F759F2" w:rsidP="00FD2123">
            <w:pPr>
              <w:ind w:firstLine="195"/>
              <w:rPr>
                <w:noProof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>}</w:t>
            </w:r>
          </w:p>
          <w:p w14:paraId="145FC226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30 -32" siclog@</w:t>
            </w:r>
          </w:p>
          <w:p w14:paraId="145FC227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14:paraId="145FC228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14:paraId="145FC229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22A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14:paraId="145FC22B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14:paraId="145FC22C" w14:textId="77777777"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14:paraId="145FC22D" w14:textId="77777777" w:rsidR="00D571AB" w:rsidRDefault="00F759F2" w:rsidP="00F759F2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45FC22F" w14:textId="77777777" w:rsidR="00D571AB" w:rsidRPr="0065443B" w:rsidRDefault="00D571AB" w:rsidP="00D571A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89693768"/>
      <w:r>
        <w:rPr>
          <w:b/>
          <w:lang w:val="pt-BR"/>
        </w:rPr>
        <w:lastRenderedPageBreak/>
        <w:t xml:space="preserve">Change </w:t>
      </w:r>
      <w:r w:rsidR="0067554F">
        <w:rPr>
          <w:rFonts w:hint="eastAsia"/>
          <w:b/>
          <w:lang w:val="pt-BR" w:eastAsia="zh-CN"/>
        </w:rPr>
        <w:t>4</w:t>
      </w:r>
      <w:bookmarkEnd w:id="19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D571AB" w14:paraId="145FC232" w14:textId="77777777" w:rsidTr="00F56933">
        <w:trPr>
          <w:trHeight w:val="447"/>
        </w:trPr>
        <w:tc>
          <w:tcPr>
            <w:tcW w:w="2075" w:type="dxa"/>
          </w:tcPr>
          <w:p w14:paraId="145FC230" w14:textId="77777777" w:rsidR="00D571AB" w:rsidRPr="00E751F5" w:rsidRDefault="00D571A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45FC231" w14:textId="77777777" w:rsidR="00D571AB" w:rsidRPr="002D56A7" w:rsidRDefault="00254D3F" w:rsidP="00F56933">
            <w:pPr>
              <w:spacing w:after="0"/>
            </w:pPr>
            <w:r>
              <w:rPr>
                <w:noProof/>
              </w:rPr>
              <w:t>f_TC_11_1_5_NR5GC_IMS1</w:t>
            </w:r>
          </w:p>
        </w:tc>
      </w:tr>
      <w:tr w:rsidR="00D571AB" w:rsidRPr="004A6B5A" w14:paraId="145FC237" w14:textId="77777777" w:rsidTr="00F56933">
        <w:trPr>
          <w:trHeight w:val="775"/>
        </w:trPr>
        <w:tc>
          <w:tcPr>
            <w:tcW w:w="2075" w:type="dxa"/>
          </w:tcPr>
          <w:p w14:paraId="145FC233" w14:textId="77777777"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5FC234" w14:textId="77777777" w:rsidR="00D571AB" w:rsidRPr="00541A05" w:rsidRDefault="00541A05" w:rsidP="004C2C35">
            <w:pPr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After </w:t>
            </w:r>
            <w:r>
              <w:rPr>
                <w:noProof/>
              </w:rPr>
              <w:t>INVITE</w:t>
            </w:r>
            <w:r>
              <w:rPr>
                <w:rFonts w:hint="eastAsia"/>
                <w:noProof/>
                <w:lang w:eastAsia="zh-CN"/>
              </w:rPr>
              <w:t>, it should to send</w:t>
            </w:r>
            <w:r>
              <w:rPr>
                <w:rFonts w:hint="eastAsia"/>
                <w:noProof/>
              </w:rPr>
              <w:t xml:space="preserve"> </w:t>
            </w:r>
            <w:r w:rsidRPr="00541A05">
              <w:rPr>
                <w:noProof/>
              </w:rPr>
              <w:t>CoOrdMsg</w:t>
            </w:r>
            <w:r>
              <w:rPr>
                <w:rFonts w:hint="eastAsia"/>
                <w:noProof/>
              </w:rPr>
              <w:t xml:space="preserve"> trig</w:t>
            </w:r>
            <w:r>
              <w:rPr>
                <w:rFonts w:hint="eastAsia"/>
                <w:noProof/>
                <w:lang w:eastAsia="zh-CN"/>
              </w:rPr>
              <w:t xml:space="preserve">ger </w:t>
            </w:r>
            <w:r w:rsidRPr="00541A05">
              <w:rPr>
                <w:noProof/>
                <w:lang w:eastAsia="zh-CN"/>
              </w:rPr>
              <w:t>RRCRelease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45FC235" w14:textId="77777777" w:rsidR="00541A05" w:rsidRPr="0010339A" w:rsidRDefault="00541A05" w:rsidP="004C2C35">
            <w:pPr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Missing </w:t>
            </w:r>
            <w:r w:rsidRPr="00541A05">
              <w:rPr>
                <w:noProof/>
                <w:lang w:eastAsia="zh-CN"/>
              </w:rPr>
              <w:t>Response183</w:t>
            </w:r>
            <w:r>
              <w:rPr>
                <w:rFonts w:hint="eastAsia"/>
                <w:noProof/>
                <w:lang w:eastAsia="zh-CN"/>
              </w:rPr>
              <w:t xml:space="preserve"> sending steps.</w:t>
            </w:r>
          </w:p>
          <w:p w14:paraId="145FC236" w14:textId="77777777" w:rsidR="0010339A" w:rsidRPr="00652D44" w:rsidRDefault="0010339A" w:rsidP="004C2C35">
            <w:pPr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Modify with change </w:t>
            </w:r>
            <w:r w:rsidR="00FD2123">
              <w:rPr>
                <w:rFonts w:hint="eastAsia"/>
                <w:noProof/>
                <w:lang w:eastAsia="zh-CN"/>
              </w:rPr>
              <w:t>3.</w:t>
            </w:r>
            <w:r w:rsidR="00F96796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71AB" w14:paraId="145FC23C" w14:textId="77777777" w:rsidTr="00F56933">
        <w:tc>
          <w:tcPr>
            <w:tcW w:w="2075" w:type="dxa"/>
          </w:tcPr>
          <w:p w14:paraId="145FC238" w14:textId="77777777"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5FC239" w14:textId="77777777" w:rsidR="00D571AB" w:rsidRDefault="006156EC" w:rsidP="004C2C3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dd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541A05" w:rsidRPr="00541A05">
              <w:rPr>
                <w:rFonts w:ascii="Times New Roman" w:hAnsi="Times New Roman"/>
                <w:noProof/>
                <w:lang w:eastAsia="zh-CN"/>
              </w:rPr>
              <w:t>f_IMS_IPCAN_SendCoOrdMsg</w:t>
            </w:r>
            <w:r w:rsidR="00541A05" w:rsidRPr="00541A05">
              <w:rPr>
                <w:rFonts w:ascii="Times New Roman" w:hAnsi="Times New Roman" w:hint="eastAsia"/>
                <w:noProof/>
                <w:lang w:eastAsia="zh-CN"/>
              </w:rPr>
              <w:t xml:space="preserve"> after step 11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145FC23A" w14:textId="77777777" w:rsidR="00541A05" w:rsidRDefault="00541A05" w:rsidP="004C2C3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</w:t>
            </w:r>
            <w:r w:rsidRPr="00541A05">
              <w:rPr>
                <w:rFonts w:ascii="Times New Roman" w:hAnsi="Times New Roman"/>
                <w:noProof/>
                <w:lang w:eastAsia="zh-CN"/>
              </w:rPr>
              <w:t>f_IMS_MOCallSetup_AnnexC21_Step4</w:t>
            </w:r>
            <w:r w:rsidRPr="00541A05">
              <w:rPr>
                <w:rFonts w:ascii="Times New Roman" w:hAnsi="Times New Roman" w:hint="eastAsia"/>
                <w:noProof/>
                <w:lang w:eastAsia="zh-CN"/>
              </w:rPr>
              <w:t xml:space="preserve"> in step 28-29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145FC23B" w14:textId="77777777" w:rsidR="0010339A" w:rsidRPr="00652D44" w:rsidRDefault="0010339A" w:rsidP="004C2C3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Ad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 </w:t>
            </w:r>
            <w:r w:rsidRPr="0010339A">
              <w:rPr>
                <w:rFonts w:ascii="Times New Roman" w:hAnsi="Times New Roman"/>
                <w:noProof/>
                <w:lang w:eastAsia="zh-CN"/>
              </w:rPr>
              <w:t>f_IMS_IPCAN_WaitForTrigger</w:t>
            </w:r>
            <w:r w:rsidRPr="0010339A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FD2123">
              <w:rPr>
                <w:rFonts w:ascii="Times New Roman" w:hAnsi="Times New Roman" w:hint="eastAsia"/>
                <w:noProof/>
                <w:lang w:eastAsia="zh-CN"/>
              </w:rPr>
              <w:t>after</w:t>
            </w:r>
            <w:r w:rsidRPr="0010339A">
              <w:rPr>
                <w:rFonts w:ascii="Times New Roman" w:hAnsi="Times New Roman" w:hint="eastAsia"/>
                <w:noProof/>
                <w:lang w:eastAsia="zh-CN"/>
              </w:rPr>
              <w:t xml:space="preserve"> step 2</w:t>
            </w:r>
            <w:r w:rsidR="00FD2123">
              <w:rPr>
                <w:rFonts w:ascii="Times New Roman" w:hAnsi="Times New Roman" w:hint="eastAsia"/>
                <w:noProof/>
                <w:lang w:eastAsia="zh-CN"/>
              </w:rPr>
              <w:t>7</w:t>
            </w:r>
            <w:r w:rsidRPr="0010339A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571AB" w14:paraId="145FC23F" w14:textId="77777777" w:rsidTr="00F56933">
        <w:tc>
          <w:tcPr>
            <w:tcW w:w="2075" w:type="dxa"/>
          </w:tcPr>
          <w:p w14:paraId="145FC23D" w14:textId="77777777"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45FC23E" w14:textId="77777777" w:rsidR="00D571AB" w:rsidRPr="007015EF" w:rsidRDefault="00254D3F" w:rsidP="00F56933">
            <w:pPr>
              <w:spacing w:after="0"/>
            </w:pPr>
            <w:r w:rsidRPr="00254D3F">
              <w:t>EPS_Fallback_NR5GC_IMS.ttcn</w:t>
            </w:r>
          </w:p>
        </w:tc>
      </w:tr>
      <w:tr w:rsidR="00D571AB" w:rsidRPr="00E751F5" w14:paraId="145FC242" w14:textId="77777777" w:rsidTr="00F56933">
        <w:tc>
          <w:tcPr>
            <w:tcW w:w="2075" w:type="dxa"/>
          </w:tcPr>
          <w:p w14:paraId="145FC240" w14:textId="77777777"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5FC241" w14:textId="77777777" w:rsidR="00D571AB" w:rsidRPr="00E751F5" w:rsidRDefault="00D571A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14:paraId="145FC243" w14:textId="77777777" w:rsidR="00D571AB" w:rsidRDefault="00D571AB" w:rsidP="00D571AB">
      <w:pPr>
        <w:rPr>
          <w:noProof/>
        </w:rPr>
      </w:pPr>
    </w:p>
    <w:p w14:paraId="145FC244" w14:textId="77777777"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571AB" w14:paraId="145FC26B" w14:textId="77777777" w:rsidTr="00F56933">
        <w:tc>
          <w:tcPr>
            <w:tcW w:w="9855" w:type="dxa"/>
            <w:shd w:val="clear" w:color="auto" w:fill="auto"/>
          </w:tcPr>
          <w:p w14:paraId="145FC245" w14:textId="77777777" w:rsidR="00652D44" w:rsidRDefault="00D571AB" w:rsidP="00652D44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</w:t>
            </w:r>
            <w:r w:rsidR="00652D44">
              <w:rPr>
                <w:noProof/>
              </w:rPr>
              <w:t>function f_TC_11_1_5_NR5GC_IMS1()runs on IMS_PTC</w:t>
            </w:r>
          </w:p>
          <w:p w14:paraId="145FC246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145FC247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14:paraId="145FC248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v_InviteRequestWithSdp;</w:t>
            </w:r>
          </w:p>
          <w:p w14:paraId="145FC249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template (value) MessageHeader v_MessageHeader_Response183;</w:t>
            </w:r>
          </w:p>
          <w:p w14:paraId="145FC24A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default v_MyDefaultVar := null;</w:t>
            </w:r>
          </w:p>
          <w:p w14:paraId="145FC24B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24C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14:paraId="145FC24D" w14:textId="77777777" w:rsidR="00652D44" w:rsidRDefault="00652D44" w:rsidP="00652D44">
            <w:pPr>
              <w:rPr>
                <w:noProof/>
              </w:rPr>
            </w:pPr>
          </w:p>
          <w:p w14:paraId="145FC24E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11" siclog@</w:t>
            </w:r>
          </w:p>
          <w:p w14:paraId="145FC24F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v_InviteRequestWithSdp := f_IMS_MOCallSetup_ReceiveINVITE_Common(-, -);</w:t>
            </w:r>
          </w:p>
          <w:p w14:paraId="145FC250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14:paraId="145FC251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14:paraId="145FC252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14:paraId="145FC253" w14:textId="77777777" w:rsidR="00652D44" w:rsidRDefault="00652D44" w:rsidP="00652D44">
            <w:pPr>
              <w:rPr>
                <w:noProof/>
              </w:rPr>
            </w:pPr>
          </w:p>
          <w:p w14:paraId="145FC254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//@siclog "Step 28 - 29" siclog@</w:t>
            </w:r>
          </w:p>
          <w:p w14:paraId="145FC255" w14:textId="77777777" w:rsidR="00652D44" w:rsidRDefault="00652D44" w:rsidP="00652D44">
            <w:pPr>
              <w:rPr>
                <w:noProof/>
              </w:rPr>
            </w:pPr>
          </w:p>
          <w:p w14:paraId="145FC256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v_MyDefaultVar := activate (a_C46_ParallelBehavior ());</w:t>
            </w:r>
          </w:p>
          <w:p w14:paraId="145FC257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//Steps 28 - 29 Map to 36.508 Table 4.5A.6.3-1 Steps 9a1- 11a1 which maps to 34.229-1 C.21 Steps 3 -4</w:t>
            </w:r>
          </w:p>
          <w:p w14:paraId="145FC258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f_IMS_MOCallSetup_Send100Trying(v_InviteRequestWithSdp);</w:t>
            </w:r>
          </w:p>
          <w:p w14:paraId="145FC259" w14:textId="77777777" w:rsidR="00652D44" w:rsidRDefault="00652D44" w:rsidP="00652D44">
            <w:pPr>
              <w:rPr>
                <w:noProof/>
              </w:rPr>
            </w:pPr>
          </w:p>
          <w:p w14:paraId="145FC25A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v_MessageHeader_Response183 := f_IMS_InviteResponse_183_MessageHeaderTX(v_InviteRequestWithSdp.Invite, px_IMS_CalleeContactUri, omit, -, NORMAL_CALL);</w:t>
            </w:r>
          </w:p>
          <w:p w14:paraId="145FC25B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deactivate (v_MyDefaultVar);</w:t>
            </w:r>
          </w:p>
          <w:p w14:paraId="145FC25C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Trigger EUTRA for Dedicated Bearer Setup</w:t>
            </w:r>
          </w:p>
          <w:p w14:paraId="145FC25D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14:paraId="145FC25E" w14:textId="77777777" w:rsidR="00652D44" w:rsidRDefault="00652D44" w:rsidP="00652D44">
            <w:pPr>
              <w:rPr>
                <w:noProof/>
              </w:rPr>
            </w:pPr>
          </w:p>
          <w:p w14:paraId="145FC25F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//Carry on with the C.21 Steps  5-13</w:t>
            </w:r>
          </w:p>
          <w:p w14:paraId="145FC260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f_IMS_MOCallSetup_AnnexC21_Steps5_13(v_InviteRequestWithSdp, valueof(v_MessageHeader_Response183));</w:t>
            </w:r>
          </w:p>
          <w:p w14:paraId="145FC261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14:paraId="145FC262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36" siclog@</w:t>
            </w:r>
          </w:p>
          <w:p w14:paraId="145FC263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14:paraId="145FC264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265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37" siclog@</w:t>
            </w:r>
          </w:p>
          <w:p w14:paraId="145FC266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f_IMS_CallReleaseMO(v_InviteRequestWithSdp.Invite);</w:t>
            </w:r>
          </w:p>
          <w:p w14:paraId="145FC267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14:paraId="145FC268" w14:textId="77777777" w:rsidR="00652D44" w:rsidRDefault="00652D44" w:rsidP="00652D44">
            <w:pPr>
              <w:rPr>
                <w:noProof/>
              </w:rPr>
            </w:pPr>
          </w:p>
          <w:p w14:paraId="145FC269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f_IMS_IpcanReleaseWithOptionalDeregistrationOtherIPCAN(); // @sic R5s210662 sic@</w:t>
            </w:r>
          </w:p>
          <w:p w14:paraId="145FC26A" w14:textId="77777777" w:rsidR="00D571AB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45FC26C" w14:textId="77777777" w:rsidR="00D571AB" w:rsidRDefault="00D571AB" w:rsidP="00D571AB">
      <w:pPr>
        <w:rPr>
          <w:noProof/>
        </w:rPr>
      </w:pPr>
    </w:p>
    <w:p w14:paraId="145FC26D" w14:textId="77777777"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571AB" w14:paraId="145FC296" w14:textId="77777777" w:rsidTr="00F56933">
        <w:tc>
          <w:tcPr>
            <w:tcW w:w="9855" w:type="dxa"/>
            <w:shd w:val="clear" w:color="auto" w:fill="auto"/>
          </w:tcPr>
          <w:p w14:paraId="145FC26E" w14:textId="77777777" w:rsidR="00652D44" w:rsidRDefault="00D571AB" w:rsidP="00652D44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652D44">
              <w:rPr>
                <w:noProof/>
              </w:rPr>
              <w:t>function f_TC_11_1_5_NR5GC_IMS1()runs on IMS_PTC</w:t>
            </w:r>
          </w:p>
          <w:p w14:paraId="145FC26F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145FC270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14:paraId="145FC271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v_InviteRequestWithSdp;</w:t>
            </w:r>
          </w:p>
          <w:p w14:paraId="145FC272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template (value) MessageHeader v_MessageHeader_Response183;</w:t>
            </w:r>
          </w:p>
          <w:p w14:paraId="145FC273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default v_MyDefaultVar := null;</w:t>
            </w:r>
          </w:p>
          <w:p w14:paraId="145FC274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275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14:paraId="145FC276" w14:textId="77777777" w:rsidR="00652D44" w:rsidRDefault="00652D44" w:rsidP="00652D44">
            <w:pPr>
              <w:rPr>
                <w:noProof/>
              </w:rPr>
            </w:pPr>
          </w:p>
          <w:p w14:paraId="145FC277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11" siclog@</w:t>
            </w:r>
          </w:p>
          <w:p w14:paraId="145FC278" w14:textId="77777777" w:rsidR="00652D44" w:rsidRDefault="00652D44" w:rsidP="00652D44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v_InviteRequestWithSdp := f_IMS_MOCallSetup_ReceiveINVITE_Common(-, -);</w:t>
            </w:r>
          </w:p>
          <w:p w14:paraId="145FC279" w14:textId="77777777" w:rsidR="00652D44" w:rsidRPr="00652D44" w:rsidRDefault="00652D44" w:rsidP="00652D44">
            <w:pPr>
              <w:ind w:firstLine="195"/>
              <w:rPr>
                <w:noProof/>
                <w:lang w:eastAsia="zh-CN"/>
              </w:rPr>
            </w:pPr>
            <w:r w:rsidRPr="00652D44">
              <w:rPr>
                <w:noProof/>
                <w:highlight w:val="yellow"/>
                <w:lang w:eastAsia="zh-CN"/>
              </w:rPr>
              <w:t>f_IMS_IPCAN_SendCoOrdMsg(IPCAN);</w:t>
            </w:r>
          </w:p>
          <w:p w14:paraId="145FC27A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14:paraId="145FC27B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14:paraId="145FC27C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14:paraId="145FC27D" w14:textId="77777777" w:rsidR="00652D44" w:rsidRDefault="0010339A" w:rsidP="00652D44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10339A">
              <w:rPr>
                <w:noProof/>
                <w:highlight w:val="yellow"/>
                <w:lang w:eastAsia="zh-CN"/>
              </w:rPr>
              <w:t>f_IMS_IPCAN_WaitForTrigger(OtherIPCAN);</w:t>
            </w:r>
          </w:p>
          <w:p w14:paraId="145FC27E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//@siclog "Step 28 - 29" siclog@</w:t>
            </w:r>
          </w:p>
          <w:p w14:paraId="145FC27F" w14:textId="77777777" w:rsidR="00652D44" w:rsidRDefault="00652D44" w:rsidP="00652D44">
            <w:pPr>
              <w:rPr>
                <w:noProof/>
              </w:rPr>
            </w:pPr>
          </w:p>
          <w:p w14:paraId="145FC280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v_MyDefaultVar := activate (a_C46_ParallelBehavior ());</w:t>
            </w:r>
          </w:p>
          <w:p w14:paraId="145FC281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//Steps 28 - 29 Map to 36.508 Table 4.5A.6.3-1 Steps 9a1- 11a1 which maps to 34.229-1 C.21 Steps 3 -4</w:t>
            </w:r>
          </w:p>
          <w:p w14:paraId="145FC282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f_IMS_MOCallSetup_Send100Trying(v_InviteRequestWithSdp);</w:t>
            </w:r>
          </w:p>
          <w:p w14:paraId="145FC283" w14:textId="77777777" w:rsidR="00652D44" w:rsidRDefault="00652D44" w:rsidP="00652D44">
            <w:pPr>
              <w:rPr>
                <w:noProof/>
              </w:rPr>
            </w:pPr>
          </w:p>
          <w:p w14:paraId="145FC284" w14:textId="77777777" w:rsidR="00652D44" w:rsidRDefault="00652D44" w:rsidP="00652D44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v_MessageHeader_Response183 := f_IMS_InviteResponse_183_MessageHeaderTX(v_InviteRequestWithSdp.Invite, px_IMS_CalleeContactUri, omit, -, NORMAL_CALL);</w:t>
            </w:r>
          </w:p>
          <w:p w14:paraId="145FC285" w14:textId="77777777" w:rsidR="00652D44" w:rsidRPr="00652D44" w:rsidRDefault="00652D44" w:rsidP="00652D44">
            <w:pPr>
              <w:ind w:firstLine="195"/>
              <w:rPr>
                <w:noProof/>
                <w:lang w:eastAsia="zh-CN"/>
              </w:rPr>
            </w:pPr>
            <w:r w:rsidRPr="00652D44">
              <w:rPr>
                <w:noProof/>
                <w:highlight w:val="yellow"/>
                <w:lang w:eastAsia="zh-CN"/>
              </w:rPr>
              <w:t>f_IMS_MOCallSetup_AnnexC21_Step4(v_InviteRequestWithSdp, v_MessageHeader_Response183);</w:t>
            </w:r>
          </w:p>
          <w:p w14:paraId="145FC286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deactivate (v_MyDefaultVar);</w:t>
            </w:r>
          </w:p>
          <w:p w14:paraId="145FC287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Trigger EUTRA for Dedicated Bearer Setup</w:t>
            </w:r>
          </w:p>
          <w:p w14:paraId="145FC288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f_IMS_IPCAN_SendCoOrdMsg(OtherIPCAN);</w:t>
            </w:r>
          </w:p>
          <w:p w14:paraId="145FC289" w14:textId="77777777" w:rsidR="00652D44" w:rsidRDefault="00652D44" w:rsidP="00652D44">
            <w:pPr>
              <w:rPr>
                <w:noProof/>
              </w:rPr>
            </w:pPr>
          </w:p>
          <w:p w14:paraId="145FC28A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//Carry on with the C.21 Steps  5-13</w:t>
            </w:r>
          </w:p>
          <w:p w14:paraId="145FC28B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f_IMS_MOCallSetup_AnnexC21_Steps5_13(v_InviteRequestWithSdp, valueof(v_MessageHeader_Response183));</w:t>
            </w:r>
          </w:p>
          <w:p w14:paraId="145FC28C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14:paraId="145FC28D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36" siclog@</w:t>
            </w:r>
          </w:p>
          <w:p w14:paraId="145FC28E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14:paraId="145FC28F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290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37" siclog@</w:t>
            </w:r>
          </w:p>
          <w:p w14:paraId="145FC291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f_IMS_CallReleaseMO(v_InviteRequestWithSdp.Invite);</w:t>
            </w:r>
          </w:p>
          <w:p w14:paraId="145FC292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14:paraId="145FC293" w14:textId="77777777" w:rsidR="00652D44" w:rsidRDefault="00652D44" w:rsidP="00652D44">
            <w:pPr>
              <w:rPr>
                <w:noProof/>
              </w:rPr>
            </w:pPr>
          </w:p>
          <w:p w14:paraId="145FC294" w14:textId="77777777"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f_IMS_IpcanReleaseWithOptionalDeregistrationOtherIPCAN(); // @sic R5s210662 sic@</w:t>
            </w:r>
          </w:p>
          <w:p w14:paraId="145FC295" w14:textId="77777777" w:rsidR="00254D3F" w:rsidRDefault="00652D44" w:rsidP="00652D44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45FC297" w14:textId="77777777" w:rsidR="001D0193" w:rsidRPr="0065443B" w:rsidRDefault="001D0193" w:rsidP="001D019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89693769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5</w:t>
      </w:r>
      <w:bookmarkEnd w:id="20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1D0193" w14:paraId="145FC29A" w14:textId="77777777" w:rsidTr="001D0193">
        <w:trPr>
          <w:trHeight w:val="447"/>
        </w:trPr>
        <w:tc>
          <w:tcPr>
            <w:tcW w:w="2075" w:type="dxa"/>
          </w:tcPr>
          <w:p w14:paraId="145FC298" w14:textId="77777777" w:rsidR="001D0193" w:rsidRPr="00E751F5" w:rsidRDefault="001D0193" w:rsidP="001D019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45FC299" w14:textId="77777777" w:rsidR="001D0193" w:rsidRPr="002D56A7" w:rsidRDefault="004067D7" w:rsidP="001D0193">
            <w:pPr>
              <w:spacing w:after="0"/>
            </w:pPr>
            <w:r>
              <w:rPr>
                <w:noProof/>
              </w:rPr>
              <w:t>fl_TAUReject_AttachWithoutN26</w:t>
            </w:r>
          </w:p>
        </w:tc>
      </w:tr>
      <w:tr w:rsidR="001D0193" w:rsidRPr="004A6B5A" w14:paraId="145FC29D" w14:textId="77777777" w:rsidTr="001D0193">
        <w:trPr>
          <w:trHeight w:val="775"/>
        </w:trPr>
        <w:tc>
          <w:tcPr>
            <w:tcW w:w="2075" w:type="dxa"/>
          </w:tcPr>
          <w:p w14:paraId="145FC29B" w14:textId="77777777" w:rsidR="001D0193" w:rsidRPr="00E751F5" w:rsidRDefault="001D0193" w:rsidP="001D019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5FC29C" w14:textId="77777777" w:rsidR="001D0193" w:rsidRPr="00652D44" w:rsidRDefault="00F717BF" w:rsidP="00F717BF">
            <w:pPr>
              <w:numPr>
                <w:ilvl w:val="0"/>
                <w:numId w:val="11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 w:rsidRPr="00D67004">
              <w:rPr>
                <w:lang w:val="en-US" w:eastAsia="zh-CN"/>
              </w:rPr>
              <w:t>24.301, cl. 5.5.1.2.2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color w:val="000000"/>
              </w:rPr>
              <w:t>the UE shall include the valid GUTI into the EPS mobile identity IE</w:t>
            </w:r>
            <w:r>
              <w:rPr>
                <w:rFonts w:hint="eastAsia"/>
                <w:color w:val="000000"/>
                <w:lang w:eastAsia="zh-CN"/>
              </w:rPr>
              <w:t>, not mapped NG_GUTI.</w:t>
            </w:r>
          </w:p>
        </w:tc>
      </w:tr>
      <w:tr w:rsidR="001D0193" w14:paraId="145FC2A0" w14:textId="77777777" w:rsidTr="001D0193">
        <w:tc>
          <w:tcPr>
            <w:tcW w:w="2075" w:type="dxa"/>
          </w:tcPr>
          <w:p w14:paraId="145FC29E" w14:textId="77777777" w:rsidR="001D0193" w:rsidRPr="00E751F5" w:rsidRDefault="001D0193" w:rsidP="001D019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5FC29F" w14:textId="77777777" w:rsidR="001D0193" w:rsidRPr="004067D7" w:rsidRDefault="004067D7" w:rsidP="004C2C35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forth parameter of </w:t>
            </w:r>
            <w:r w:rsidRPr="004067D7">
              <w:rPr>
                <w:rFonts w:ascii="Times New Roman" w:hAnsi="Times New Roman"/>
                <w:lang w:eastAsia="zh-CN"/>
              </w:rPr>
              <w:t>cdr_ATTACH_REQUEST_N1ToS1</w:t>
            </w:r>
            <w:r w:rsidRPr="004067D7">
              <w:rPr>
                <w:rFonts w:ascii="Times New Roman" w:hAnsi="Times New Roman" w:hint="eastAsia"/>
                <w:lang w:eastAsia="zh-CN"/>
              </w:rPr>
              <w:t xml:space="preserve"> to </w:t>
            </w:r>
            <w:r>
              <w:rPr>
                <w:rFonts w:ascii="Times New Roman" w:hAnsi="Times New Roman"/>
                <w:lang w:eastAsia="zh-CN"/>
              </w:rPr>
              <w:t>‘</w:t>
            </w:r>
            <w:r w:rsidR="00D67004" w:rsidRPr="00D67004">
              <w:rPr>
                <w:rFonts w:ascii="Times New Roman" w:hAnsi="Times New Roman"/>
                <w:lang w:eastAsia="zh-CN"/>
              </w:rPr>
              <w:t>v_GutiParams</w:t>
            </w:r>
            <w:r>
              <w:rPr>
                <w:rFonts w:ascii="Times New Roman" w:hAnsi="Times New Roman"/>
                <w:lang w:eastAsia="zh-CN"/>
              </w:rPr>
              <w:t>’</w:t>
            </w:r>
            <w:r w:rsidR="001D0193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D0193" w14:paraId="145FC2A3" w14:textId="77777777" w:rsidTr="001D0193">
        <w:tc>
          <w:tcPr>
            <w:tcW w:w="2075" w:type="dxa"/>
          </w:tcPr>
          <w:p w14:paraId="145FC2A1" w14:textId="77777777" w:rsidR="001D0193" w:rsidRPr="00E751F5" w:rsidRDefault="001D0193" w:rsidP="001D019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45FC2A2" w14:textId="77777777" w:rsidR="001D0193" w:rsidRPr="007015EF" w:rsidRDefault="004067D7" w:rsidP="001D0193">
            <w:pPr>
              <w:spacing w:after="0"/>
            </w:pPr>
            <w:r w:rsidRPr="004067D7">
              <w:t>EPS_Fallback_NR5GC_EUTRA.ttcn</w:t>
            </w:r>
          </w:p>
        </w:tc>
      </w:tr>
      <w:tr w:rsidR="001D0193" w:rsidRPr="00E751F5" w14:paraId="145FC2A6" w14:textId="77777777" w:rsidTr="001D0193">
        <w:tc>
          <w:tcPr>
            <w:tcW w:w="2075" w:type="dxa"/>
          </w:tcPr>
          <w:p w14:paraId="145FC2A4" w14:textId="77777777" w:rsidR="001D0193" w:rsidRPr="00E751F5" w:rsidRDefault="001D0193" w:rsidP="001D019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5FC2A5" w14:textId="77777777" w:rsidR="001D0193" w:rsidRPr="00E751F5" w:rsidRDefault="001D0193" w:rsidP="001D0193">
            <w:pPr>
              <w:rPr>
                <w:rFonts w:ascii="Arial" w:hAnsi="Arial"/>
                <w:highlight w:val="cyan"/>
              </w:rPr>
            </w:pPr>
          </w:p>
        </w:tc>
      </w:tr>
    </w:tbl>
    <w:p w14:paraId="145FC2A7" w14:textId="77777777" w:rsidR="001D0193" w:rsidRDefault="001D0193" w:rsidP="001D0193">
      <w:pPr>
        <w:rPr>
          <w:noProof/>
        </w:rPr>
      </w:pPr>
    </w:p>
    <w:p w14:paraId="145FC2A8" w14:textId="77777777" w:rsidR="001D0193" w:rsidRPr="007015EF" w:rsidRDefault="001D0193" w:rsidP="001D0193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D0193" w14:paraId="145FC2FE" w14:textId="77777777" w:rsidTr="001D0193">
        <w:tc>
          <w:tcPr>
            <w:tcW w:w="9855" w:type="dxa"/>
            <w:shd w:val="clear" w:color="auto" w:fill="auto"/>
          </w:tcPr>
          <w:p w14:paraId="145FC2A9" w14:textId="77777777" w:rsidR="004067D7" w:rsidRDefault="001D0193" w:rsidP="004067D7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4067D7">
              <w:rPr>
                <w:noProof/>
              </w:rPr>
              <w:t>function fl_TAUReject_AttachWithoutN26 () runs on EUTRA_Multi5GS_PTC</w:t>
            </w:r>
          </w:p>
          <w:p w14:paraId="145FC2AA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145FC2AB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SRB_COMMON_IND v_ReceivedAsp;</w:t>
            </w:r>
          </w:p>
          <w:p w14:paraId="145FC2AC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14:paraId="145FC2AD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NAS_MSG_Indication_Type v_NAS_Expected;</w:t>
            </w:r>
          </w:p>
          <w:p w14:paraId="145FC2AE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EUTRA_NR_CoOrd_GUTI_Type v_CoOrd_Guti;</w:t>
            </w:r>
          </w:p>
          <w:p w14:paraId="145FC2AF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(value) MobileIdentity v_MappedGUTI;</w:t>
            </w:r>
          </w:p>
          <w:p w14:paraId="145FC2B0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GutiParameters_Type v_GutiParams;</w:t>
            </w:r>
          </w:p>
          <w:p w14:paraId="145FC2B1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AdditionalUpdateType v_AdditionalUpdateType;</w:t>
            </w:r>
          </w:p>
          <w:p w14:paraId="145FC2B2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14:paraId="145FC2B3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TrackingAreaCode v_Tac;</w:t>
            </w:r>
          </w:p>
          <w:p w14:paraId="145FC2B4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TrackingAreaId v_TAI:= omit;</w:t>
            </w:r>
          </w:p>
          <w:p w14:paraId="145FC2B5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NAS_KsiValue v_KsiValue;</w:t>
            </w:r>
          </w:p>
          <w:p w14:paraId="145FC2B6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EUTRA_NR_PduSessionInfoList_Type v_PduSessionInfoList;</w:t>
            </w:r>
          </w:p>
          <w:p w14:paraId="145FC2B7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(omit) integer v_SessionId;</w:t>
            </w:r>
          </w:p>
          <w:p w14:paraId="145FC2B8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14:paraId="145FC2B9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v_CoOrd_Guti := f_EUTRA_NR_WaitForCoOrd_GutiParams(NR);</w:t>
            </w:r>
          </w:p>
          <w:p w14:paraId="145FC2BA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v_MappedGUTI := f_EUTRA38_NR_Convert5G_CoOrdToEPS_GUTI (v_CoOrd_Guti, omit);</w:t>
            </w:r>
          </w:p>
          <w:p w14:paraId="145FC2BB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v_PduSessionInfoList := f_EUTRA38_WaitForPDUSessionInfoList(eutra_Cell1); // @sic R5s210149 sic@</w:t>
            </w:r>
          </w:p>
          <w:p w14:paraId="145FC2BC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2BD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14:paraId="145FC2BE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14:paraId="145FC2BF" w14:textId="77777777" w:rsidR="004067D7" w:rsidRDefault="004067D7" w:rsidP="004067D7">
            <w:pPr>
              <w:rPr>
                <w:noProof/>
              </w:rPr>
            </w:pPr>
          </w:p>
          <w:p w14:paraId="145FC2C0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v_AdditionalUpdateType := f_GetAdditionalUpdateType (NORMAL);</w:t>
            </w:r>
          </w:p>
          <w:p w14:paraId="145FC2C1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v_KsiValue := f_EUTRA_SecurityKSIasme_Get();</w:t>
            </w:r>
          </w:p>
          <w:p w14:paraId="145FC2C2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v_GutiParams:= f_EUTRA_CellInfo_GetGuti(eutra_Cell1);</w:t>
            </w:r>
          </w:p>
          <w:p w14:paraId="145FC2C3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v_PLMN := f_Asn2Nas_PlmnId(v_GutiParams.PLMN_Identity);</w:t>
            </w:r>
          </w:p>
          <w:p w14:paraId="145FC2C4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v_Tac := f_EUTRA_CellInfo_GetTAC(eutra_Cell1);</w:t>
            </w:r>
          </w:p>
          <w:p w14:paraId="145FC2C5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v_TAI := cr_TAI(v_PLMN, bit2oct(v_Tac));</w:t>
            </w:r>
          </w:p>
          <w:p w14:paraId="145FC2C6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145FC2C7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7 - 8" siclog@</w:t>
            </w:r>
          </w:p>
          <w:p w14:paraId="145FC2C8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v_NAS_Expected := (cr_NAS_Indication(tsc_SHT_IntegrityProtected,</w:t>
            </w:r>
          </w:p>
          <w:p w14:paraId="145FC2C9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cr_TAU_Request_N1ToS1(f_GetEPSTAUType(NORMAL),</w:t>
            </w:r>
          </w:p>
          <w:p w14:paraId="145FC2CA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v_KsiValue,</w:t>
            </w:r>
          </w:p>
          <w:p w14:paraId="145FC2CB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cr_DRXparameter_Any ('5C'O) ifpresent,</w:t>
            </w:r>
          </w:p>
          <w:p w14:paraId="145FC2CC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v_AdditionalUpdateType,</w:t>
            </w:r>
          </w:p>
          <w:p w14:paraId="145FC2CD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v_MappedGUTI,</w:t>
            </w:r>
          </w:p>
          <w:p w14:paraId="145FC2CE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v_TAI,</w:t>
            </w:r>
          </w:p>
          <w:p w14:paraId="145FC2CF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tsc_EpsUpdate_Active,</w:t>
            </w:r>
          </w:p>
          <w:p w14:paraId="145FC2D0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-, -,</w:t>
            </w:r>
          </w:p>
          <w:p w14:paraId="145FC2D1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omit,</w:t>
            </w:r>
          </w:p>
          <w:p w14:paraId="145FC2D2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cr_UeRadioCap ifpresent)),</w:t>
            </w:r>
          </w:p>
          <w:p w14:paraId="145FC2D3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cr_NAS_IndicationWithPiggybacking(tsc_SHT_IntegrityProtected,</w:t>
            </w:r>
          </w:p>
          <w:p w14:paraId="145FC2D4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cdr_ATTACH_REQUEST_N1ToS1(f_GetEAttachType(NORMAL),</w:t>
            </w:r>
          </w:p>
          <w:p w14:paraId="145FC2D5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                        v_AdditionalUpdateType,</w:t>
            </w:r>
          </w:p>
          <w:p w14:paraId="145FC2D6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v_KsiValue,</w:t>
            </w:r>
          </w:p>
          <w:p w14:paraId="145FC2D7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</w:t>
            </w:r>
            <w:r w:rsidRPr="004067D7">
              <w:rPr>
                <w:noProof/>
                <w:highlight w:val="yellow"/>
              </w:rPr>
              <w:t>v_MappedGUTI</w:t>
            </w:r>
            <w:r>
              <w:rPr>
                <w:noProof/>
              </w:rPr>
              <w:t>,</w:t>
            </w:r>
          </w:p>
          <w:p w14:paraId="145FC2D8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14:paraId="145FC2D9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14:paraId="145FC2DA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f_GetPdnType())));</w:t>
            </w:r>
          </w:p>
          <w:p w14:paraId="145FC2DB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2DC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8a1/8b1" siclog@</w:t>
            </w:r>
          </w:p>
          <w:p w14:paraId="145FC2DD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v_NasInd := f_EUTRA_RRC_ConnEst_DefWithNas(eutra_Cell1,</w:t>
            </w:r>
          </w:p>
          <w:p w14:paraId="145FC2DE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tsc_RRC_TI_Def,</w:t>
            </w:r>
          </w:p>
          <w:p w14:paraId="145FC2DF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?,</w:t>
            </w:r>
          </w:p>
          <w:p w14:paraId="145FC2E0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v_NAS_Expected);</w:t>
            </w:r>
          </w:p>
          <w:p w14:paraId="145FC2E1" w14:textId="77777777" w:rsidR="004067D7" w:rsidRDefault="004067D7" w:rsidP="004067D7">
            <w:pPr>
              <w:rPr>
                <w:noProof/>
              </w:rPr>
            </w:pPr>
          </w:p>
          <w:p w14:paraId="145FC2E2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if (ischosen (v_NasInd.Pdu.Msg.tRACKING_AREA_UPDATE_REQUEST)) {</w:t>
            </w:r>
          </w:p>
          <w:p w14:paraId="145FC2E3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// @siclog "Step 8b2" siclog@</w:t>
            </w:r>
          </w:p>
          <w:p w14:paraId="145FC2E4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SRB.send(cas_SRB1_NasPdu_REQ(eutra_Cell1,</w:t>
            </w:r>
          </w:p>
          <w:p w14:paraId="145FC2E5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cs_TimingInfo_Now,</w:t>
            </w:r>
          </w:p>
          <w:p w14:paraId="145FC2E6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cs_NAS_Request(tsc_SHT_NoSecurityProtection,</w:t>
            </w:r>
          </w:p>
          <w:p w14:paraId="145FC2E7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cs_508_TRACKING_AREA_UPDATE_REJECT(tsc_EmmCause_UEIdentityNotDerived))));</w:t>
            </w:r>
          </w:p>
          <w:p w14:paraId="145FC2E8" w14:textId="77777777" w:rsidR="004067D7" w:rsidRDefault="004067D7" w:rsidP="004067D7">
            <w:pPr>
              <w:rPr>
                <w:noProof/>
              </w:rPr>
            </w:pPr>
          </w:p>
          <w:p w14:paraId="145FC2E9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// @siclog "Step 8b3" siclog@</w:t>
            </w:r>
          </w:p>
          <w:p w14:paraId="145FC2EA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SRB.receive(car_SRB1_NasPdu_IND(eutra_Cell1,</w:t>
            </w:r>
          </w:p>
          <w:p w14:paraId="145FC2EB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cr_NAS_IndicationWithPiggybacking((tsc_SHT_NoSecurityProtection, tsc_SHT_IntegrityProtected),</w:t>
            </w:r>
          </w:p>
          <w:p w14:paraId="145FC2EC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cdr_ATTACH_REQUEST_IMSIonly(f_GetEAttachType(NORMAL),</w:t>
            </w:r>
          </w:p>
          <w:p w14:paraId="145FC2ED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14:paraId="145FC2EE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14:paraId="145FC2EF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14:paraId="145FC2F0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f_GetPdnType()))))</w:t>
            </w:r>
          </w:p>
          <w:p w14:paraId="145FC2F1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-&gt; value v_ReceivedAsp;</w:t>
            </w:r>
          </w:p>
          <w:p w14:paraId="145FC2F2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v_NasInd := v_ReceivedAsp.Signalling.Nas[0];</w:t>
            </w:r>
          </w:p>
          <w:p w14:paraId="145FC2F3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45FC2F4" w14:textId="77777777" w:rsidR="004067D7" w:rsidRDefault="004067D7" w:rsidP="004067D7">
            <w:pPr>
              <w:rPr>
                <w:noProof/>
              </w:rPr>
            </w:pPr>
          </w:p>
          <w:p w14:paraId="145FC2F5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9 - 20" siclog@</w:t>
            </w:r>
          </w:p>
          <w:p w14:paraId="145FC2F6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v_SessionId := f_ProtocolConfigOptions_GetSessionId(v_NasInd.Pdu.PiggybackedPduList[0].Msg.pDN_CONNECTIVITY_REQUEST.protocolConfigurationOptions);</w:t>
            </w:r>
          </w:p>
          <w:p w14:paraId="145FC2F7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if (not isvalue (v_SessionId)) {</w:t>
            </w:r>
          </w:p>
          <w:p w14:paraId="145FC2F8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f_EUTRA_SetVerdictFailOrInconc(__FILE__, __LINE__, "PDU Session Id not present in PCO");</w:t>
            </w:r>
          </w:p>
          <w:p w14:paraId="145FC2F9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45FC2FA" w14:textId="77777777" w:rsidR="004067D7" w:rsidRDefault="004067D7" w:rsidP="004067D7">
            <w:pPr>
              <w:rPr>
                <w:noProof/>
              </w:rPr>
            </w:pPr>
          </w:p>
          <w:p w14:paraId="145FC2FB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f_EUTRA38_MultiPDN_InitialRegistration_Step5_16 (eutra_Cell1, TESTMode_OFF, v_NasInd, -, v_PduSessionInfoList); // @sic R5s210149 sic@</w:t>
            </w:r>
          </w:p>
          <w:p w14:paraId="145FC2FC" w14:textId="77777777" w:rsidR="004067D7" w:rsidRDefault="004067D7" w:rsidP="004067D7">
            <w:pPr>
              <w:rPr>
                <w:noProof/>
              </w:rPr>
            </w:pPr>
          </w:p>
          <w:p w14:paraId="145FC2FD" w14:textId="77777777" w:rsidR="001D0193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45FC2FF" w14:textId="77777777" w:rsidR="001D0193" w:rsidRDefault="001D0193" w:rsidP="001D0193">
      <w:pPr>
        <w:rPr>
          <w:noProof/>
        </w:rPr>
      </w:pPr>
    </w:p>
    <w:p w14:paraId="145FC300" w14:textId="77777777" w:rsidR="001D0193" w:rsidRPr="007015EF" w:rsidRDefault="001D0193" w:rsidP="001D0193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D0193" w14:paraId="145FC356" w14:textId="77777777" w:rsidTr="001D0193">
        <w:tc>
          <w:tcPr>
            <w:tcW w:w="9855" w:type="dxa"/>
            <w:shd w:val="clear" w:color="auto" w:fill="auto"/>
          </w:tcPr>
          <w:p w14:paraId="145FC301" w14:textId="77777777" w:rsidR="004067D7" w:rsidRDefault="001D0193" w:rsidP="004067D7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4067D7">
              <w:rPr>
                <w:noProof/>
              </w:rPr>
              <w:t>function fl_TAUReject_AttachWithoutN26 () runs on EUTRA_Multi5GS_PTC</w:t>
            </w:r>
          </w:p>
          <w:p w14:paraId="145FC302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145FC303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SRB_COMMON_IND v_ReceivedAsp;</w:t>
            </w:r>
          </w:p>
          <w:p w14:paraId="145FC304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14:paraId="145FC305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NAS_MSG_Indication_Type v_NAS_Expected;</w:t>
            </w:r>
          </w:p>
          <w:p w14:paraId="145FC306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EUTRA_NR_CoOrd_GUTI_Type v_CoOrd_Guti;</w:t>
            </w:r>
          </w:p>
          <w:p w14:paraId="145FC307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(value) MobileIdentity v_MappedGUTI;</w:t>
            </w:r>
          </w:p>
          <w:p w14:paraId="145FC308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GutiParameters_Type v_GutiParams;</w:t>
            </w:r>
          </w:p>
          <w:p w14:paraId="145FC309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AdditionalUpdateType v_AdditionalUpdateType;</w:t>
            </w:r>
          </w:p>
          <w:p w14:paraId="145FC30A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14:paraId="145FC30B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14:paraId="145FC30C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TrackingAreaId v_TAI:= omit;</w:t>
            </w:r>
          </w:p>
          <w:p w14:paraId="145FC30D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NAS_KsiValue v_KsiValue;</w:t>
            </w:r>
          </w:p>
          <w:p w14:paraId="145FC30E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EUTRA_NR_PduSessionInfoList_Type v_PduSessionInfoList;</w:t>
            </w:r>
          </w:p>
          <w:p w14:paraId="145FC30F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(omit) integer v_SessionId;</w:t>
            </w:r>
          </w:p>
          <w:p w14:paraId="145FC310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14:paraId="145FC311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v_CoOrd_Guti := f_EUTRA_NR_WaitForCoOrd_GutiParams(NR);</w:t>
            </w:r>
          </w:p>
          <w:p w14:paraId="145FC312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v_MappedGUTI := f_EUTRA38_NR_Convert5G_CoOrdToEPS_GUTI (v_CoOrd_Guti, omit);</w:t>
            </w:r>
          </w:p>
          <w:p w14:paraId="145FC313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v_PduSessionInfoList := f_EUTRA38_WaitForPDUSessionInfoList(eutra_Cell1); // @sic R5s210149 sic@</w:t>
            </w:r>
          </w:p>
          <w:p w14:paraId="145FC314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315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14:paraId="145FC316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14:paraId="145FC317" w14:textId="77777777" w:rsidR="004067D7" w:rsidRDefault="004067D7" w:rsidP="004067D7">
            <w:pPr>
              <w:rPr>
                <w:noProof/>
              </w:rPr>
            </w:pPr>
          </w:p>
          <w:p w14:paraId="145FC318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v_AdditionalUpdateType := f_GetAdditionalUpdateType (NORMAL);</w:t>
            </w:r>
          </w:p>
          <w:p w14:paraId="145FC319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v_KsiValue := f_EUTRA_SecurityKSIasme_Get();</w:t>
            </w:r>
          </w:p>
          <w:p w14:paraId="145FC31A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v_GutiParams:= f_EUTRA_CellInfo_GetGuti(eutra_Cell1);</w:t>
            </w:r>
          </w:p>
          <w:p w14:paraId="145FC31B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v_PLMN := f_Asn2Nas_PlmnId(v_GutiParams.PLMN_Identity);</w:t>
            </w:r>
          </w:p>
          <w:p w14:paraId="145FC31C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v_Tac := f_EUTRA_CellInfo_GetTAC(eutra_Cell1);</w:t>
            </w:r>
          </w:p>
          <w:p w14:paraId="145FC31D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v_TAI := cr_TAI(v_PLMN, bit2oct(v_Tac));</w:t>
            </w:r>
          </w:p>
          <w:p w14:paraId="145FC31E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145FC31F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7 - 8" siclog@</w:t>
            </w:r>
          </w:p>
          <w:p w14:paraId="145FC320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v_NAS_Expected := (cr_NAS_Indication(tsc_SHT_IntegrityProtected,</w:t>
            </w:r>
          </w:p>
          <w:p w14:paraId="145FC321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cr_TAU_Request_N1ToS1(f_GetEPSTAUType(NORMAL),</w:t>
            </w:r>
          </w:p>
          <w:p w14:paraId="145FC322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v_KsiValue,</w:t>
            </w:r>
          </w:p>
          <w:p w14:paraId="145FC323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cr_DRXparameter_Any ('5C'O) ifpresent,</w:t>
            </w:r>
          </w:p>
          <w:p w14:paraId="145FC324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v_AdditionalUpdateType,</w:t>
            </w:r>
          </w:p>
          <w:p w14:paraId="145FC325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v_MappedGUTI,</w:t>
            </w:r>
          </w:p>
          <w:p w14:paraId="145FC326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v_TAI,</w:t>
            </w:r>
          </w:p>
          <w:p w14:paraId="145FC327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tsc_EpsUpdate_Active,</w:t>
            </w:r>
          </w:p>
          <w:p w14:paraId="145FC328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-, -,</w:t>
            </w:r>
          </w:p>
          <w:p w14:paraId="145FC329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omit,</w:t>
            </w:r>
          </w:p>
          <w:p w14:paraId="145FC32A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cr_UeRadioCap ifpresent)),</w:t>
            </w:r>
          </w:p>
          <w:p w14:paraId="145FC32B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cr_NAS_IndicationWithPiggybacking(tsc_SHT_IntegrityProtected,</w:t>
            </w:r>
          </w:p>
          <w:p w14:paraId="145FC32C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cdr_ATTACH_REQUEST_N1ToS1(f_GetEAttachType(NORMAL),</w:t>
            </w:r>
          </w:p>
          <w:p w14:paraId="145FC32D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14:paraId="145FC32E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v_KsiValue,</w:t>
            </w:r>
          </w:p>
          <w:p w14:paraId="145FC32F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</w:t>
            </w:r>
            <w:r w:rsidR="008D6A69" w:rsidRPr="008D6A69">
              <w:rPr>
                <w:noProof/>
                <w:highlight w:val="yellow"/>
                <w:lang w:eastAsia="zh-CN"/>
              </w:rPr>
              <w:t>f_GutiParameters2MobileIdentity(omit, v_GutiParams)</w:t>
            </w:r>
            <w:r>
              <w:rPr>
                <w:noProof/>
              </w:rPr>
              <w:t>,</w:t>
            </w:r>
          </w:p>
          <w:p w14:paraId="145FC330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14:paraId="145FC331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14:paraId="145FC332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f_GetPdnType())));</w:t>
            </w:r>
          </w:p>
          <w:p w14:paraId="145FC333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334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8a1/8b1" siclog@</w:t>
            </w:r>
          </w:p>
          <w:p w14:paraId="145FC335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v_NasInd := f_EUTRA_RRC_ConnEst_DefWithNas(eutra_Cell1,</w:t>
            </w:r>
          </w:p>
          <w:p w14:paraId="145FC336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tsc_RRC_TI_Def,</w:t>
            </w:r>
          </w:p>
          <w:p w14:paraId="145FC337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?,</w:t>
            </w:r>
          </w:p>
          <w:p w14:paraId="145FC338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v_NAS_Expected);</w:t>
            </w:r>
          </w:p>
          <w:p w14:paraId="145FC339" w14:textId="77777777" w:rsidR="004067D7" w:rsidRDefault="004067D7" w:rsidP="004067D7">
            <w:pPr>
              <w:rPr>
                <w:noProof/>
              </w:rPr>
            </w:pPr>
          </w:p>
          <w:p w14:paraId="145FC33A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if (ischosen (v_NasInd.Pdu.Msg.tRACKING_AREA_UPDATE_REQUEST)) {</w:t>
            </w:r>
          </w:p>
          <w:p w14:paraId="145FC33B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// @siclog "Step 8b2" siclog@</w:t>
            </w:r>
          </w:p>
          <w:p w14:paraId="145FC33C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SRB.send(cas_SRB1_NasPdu_REQ(eutra_Cell1,</w:t>
            </w:r>
          </w:p>
          <w:p w14:paraId="145FC33D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cs_TimingInfo_Now,</w:t>
            </w:r>
          </w:p>
          <w:p w14:paraId="145FC33E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cs_NAS_Request(tsc_SHT_NoSecurityProtection,</w:t>
            </w:r>
          </w:p>
          <w:p w14:paraId="145FC33F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cs_508_TRACKING_AREA_UPDATE_REJECT(tsc_EmmCause_UEIdentityNotDerived))));</w:t>
            </w:r>
          </w:p>
          <w:p w14:paraId="145FC340" w14:textId="77777777" w:rsidR="004067D7" w:rsidRDefault="004067D7" w:rsidP="004067D7">
            <w:pPr>
              <w:rPr>
                <w:noProof/>
              </w:rPr>
            </w:pPr>
          </w:p>
          <w:p w14:paraId="145FC341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// @siclog "Step 8b3" siclog@</w:t>
            </w:r>
          </w:p>
          <w:p w14:paraId="145FC342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SRB.receive(car_SRB1_NasPdu_IND(eutra_Cell1,</w:t>
            </w:r>
          </w:p>
          <w:p w14:paraId="145FC343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cr_NAS_IndicationWithPiggybacking((tsc_SHT_NoSecurityProtection, tsc_SHT_IntegrityProtected),</w:t>
            </w:r>
          </w:p>
          <w:p w14:paraId="145FC344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cdr_ATTACH_REQUEST_IMSIonly(f_GetEAttachType(NORMAL),</w:t>
            </w:r>
          </w:p>
          <w:p w14:paraId="145FC345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14:paraId="145FC346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14:paraId="145FC347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14:paraId="145FC348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f_GetPdnType()))))</w:t>
            </w:r>
          </w:p>
          <w:p w14:paraId="145FC349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-&gt; value v_ReceivedAsp;</w:t>
            </w:r>
          </w:p>
          <w:p w14:paraId="145FC34A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v_NasInd := v_ReceivedAsp.Signalling.Nas[0];</w:t>
            </w:r>
          </w:p>
          <w:p w14:paraId="145FC34B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45FC34C" w14:textId="77777777" w:rsidR="004067D7" w:rsidRDefault="004067D7" w:rsidP="004067D7">
            <w:pPr>
              <w:rPr>
                <w:noProof/>
              </w:rPr>
            </w:pPr>
          </w:p>
          <w:p w14:paraId="145FC34D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9 - 20" siclog@</w:t>
            </w:r>
          </w:p>
          <w:p w14:paraId="145FC34E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v_SessionId := f_ProtocolConfigOptions_GetSessionId(v_NasInd.Pdu.PiggybackedPduList[0].Msg.pDN_CONNECTIVITY_REQUEST.protocolConfigurationOptions);</w:t>
            </w:r>
          </w:p>
          <w:p w14:paraId="145FC34F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if (not isvalue (v_SessionId)) {</w:t>
            </w:r>
          </w:p>
          <w:p w14:paraId="145FC350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f_EUTRA_SetVerdictFailOrInconc(__FILE__, __LINE__, "PDU Session Id not present in PCO");</w:t>
            </w:r>
          </w:p>
          <w:p w14:paraId="145FC351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45FC352" w14:textId="77777777" w:rsidR="004067D7" w:rsidRDefault="004067D7" w:rsidP="004067D7">
            <w:pPr>
              <w:rPr>
                <w:noProof/>
              </w:rPr>
            </w:pPr>
          </w:p>
          <w:p w14:paraId="145FC353" w14:textId="77777777"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f_EUTRA38_MultiPDN_InitialRegistration_Step5_16 (eutra_Cell1, TESTMode_OFF, v_NasInd, -, v_PduSessionInfoList); // @sic R5s210149 sic@</w:t>
            </w:r>
          </w:p>
          <w:p w14:paraId="145FC354" w14:textId="77777777" w:rsidR="004067D7" w:rsidRDefault="004067D7" w:rsidP="004067D7">
            <w:pPr>
              <w:rPr>
                <w:noProof/>
              </w:rPr>
            </w:pPr>
          </w:p>
          <w:p w14:paraId="145FC355" w14:textId="77777777" w:rsidR="001D0193" w:rsidRDefault="004067D7" w:rsidP="004067D7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45FC357" w14:textId="77777777" w:rsidR="00086E84" w:rsidRPr="0065443B" w:rsidRDefault="00086E84" w:rsidP="00086E8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89693770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6</w:t>
      </w:r>
      <w:bookmarkEnd w:id="21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086E84" w14:paraId="145FC35A" w14:textId="77777777" w:rsidTr="00E95ED5">
        <w:trPr>
          <w:trHeight w:val="447"/>
        </w:trPr>
        <w:tc>
          <w:tcPr>
            <w:tcW w:w="2075" w:type="dxa"/>
          </w:tcPr>
          <w:p w14:paraId="145FC358" w14:textId="77777777" w:rsidR="00086E84" w:rsidRPr="00E751F5" w:rsidRDefault="00086E84" w:rsidP="00E95ED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45FC359" w14:textId="77777777" w:rsidR="00086E84" w:rsidRPr="002D56A7" w:rsidRDefault="004A48E3" w:rsidP="00E95ED5">
            <w:pPr>
              <w:spacing w:after="0"/>
            </w:pPr>
            <w:r>
              <w:rPr>
                <w:noProof/>
              </w:rPr>
              <w:t>cdr_ATTACH_REQUEST_N1ToS1</w:t>
            </w:r>
          </w:p>
        </w:tc>
      </w:tr>
      <w:tr w:rsidR="00086E84" w:rsidRPr="004A6B5A" w14:paraId="145FC35D" w14:textId="77777777" w:rsidTr="00E95ED5">
        <w:trPr>
          <w:trHeight w:val="775"/>
        </w:trPr>
        <w:tc>
          <w:tcPr>
            <w:tcW w:w="2075" w:type="dxa"/>
          </w:tcPr>
          <w:p w14:paraId="145FC35B" w14:textId="77777777" w:rsidR="00086E84" w:rsidRPr="00E751F5" w:rsidRDefault="00086E84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5FC35C" w14:textId="77777777" w:rsidR="00086E84" w:rsidRPr="00086E84" w:rsidRDefault="00D67004" w:rsidP="00F717BF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 w:rsidRPr="00D67004">
              <w:rPr>
                <w:lang w:val="en-US" w:eastAsia="zh-CN"/>
              </w:rPr>
              <w:t>24.301, cl. 5.5.1.2.2</w:t>
            </w:r>
            <w:r w:rsidR="00F717BF"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color w:val="000000"/>
              </w:rPr>
              <w:t>the UE shall include the valid GUTI into the EPS mobile identity IE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</w:tc>
      </w:tr>
      <w:tr w:rsidR="00086E84" w14:paraId="145FC360" w14:textId="77777777" w:rsidTr="00E95ED5">
        <w:tc>
          <w:tcPr>
            <w:tcW w:w="2075" w:type="dxa"/>
          </w:tcPr>
          <w:p w14:paraId="145FC35E" w14:textId="77777777" w:rsidR="00086E84" w:rsidRPr="00E751F5" w:rsidRDefault="00086E84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5FC35F" w14:textId="77777777" w:rsidR="00086E84" w:rsidRPr="00086E84" w:rsidRDefault="002E2B1E" w:rsidP="004C2C3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nstead </w:t>
            </w:r>
            <w:r w:rsidRPr="002E2B1E">
              <w:rPr>
                <w:rFonts w:ascii="Times New Roman" w:hAnsi="Times New Roman"/>
                <w:noProof/>
                <w:lang w:eastAsia="zh-CN"/>
              </w:rPr>
              <w:t>additionalGuti</w:t>
            </w:r>
            <w:r w:rsidRPr="002E2B1E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2E2B1E">
              <w:rPr>
                <w:rFonts w:ascii="Times New Roman" w:hAnsi="Times New Roman"/>
                <w:noProof/>
                <w:lang w:eastAsia="zh-CN"/>
              </w:rPr>
              <w:t>epsMobileIdentity</w:t>
            </w:r>
            <w:r w:rsidR="004A48E3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086E84" w14:paraId="145FC363" w14:textId="77777777" w:rsidTr="00E95ED5">
        <w:tc>
          <w:tcPr>
            <w:tcW w:w="2075" w:type="dxa"/>
          </w:tcPr>
          <w:p w14:paraId="145FC361" w14:textId="77777777" w:rsidR="00086E84" w:rsidRPr="00E751F5" w:rsidRDefault="00086E84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45FC362" w14:textId="77777777" w:rsidR="00086E84" w:rsidRPr="007015EF" w:rsidRDefault="004A48E3" w:rsidP="00E95ED5">
            <w:pPr>
              <w:spacing w:after="0"/>
            </w:pPr>
            <w:r w:rsidRPr="004067D7">
              <w:t>EPS_Fallback_NR5GC_EUTRA.ttcn</w:t>
            </w:r>
          </w:p>
        </w:tc>
      </w:tr>
      <w:tr w:rsidR="00086E84" w:rsidRPr="00E751F5" w14:paraId="145FC366" w14:textId="77777777" w:rsidTr="00E95ED5">
        <w:tc>
          <w:tcPr>
            <w:tcW w:w="2075" w:type="dxa"/>
          </w:tcPr>
          <w:p w14:paraId="145FC364" w14:textId="77777777" w:rsidR="00086E84" w:rsidRPr="00E751F5" w:rsidRDefault="00086E84" w:rsidP="00E95ED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5FC365" w14:textId="77777777" w:rsidR="00086E84" w:rsidRPr="00E751F5" w:rsidRDefault="00086E84" w:rsidP="00E95ED5">
            <w:pPr>
              <w:rPr>
                <w:rFonts w:ascii="Arial" w:hAnsi="Arial"/>
                <w:highlight w:val="cyan"/>
              </w:rPr>
            </w:pPr>
          </w:p>
        </w:tc>
      </w:tr>
    </w:tbl>
    <w:p w14:paraId="145FC367" w14:textId="77777777" w:rsidR="00086E84" w:rsidRDefault="00086E84" w:rsidP="00086E84">
      <w:pPr>
        <w:rPr>
          <w:noProof/>
        </w:rPr>
      </w:pPr>
    </w:p>
    <w:p w14:paraId="145FC368" w14:textId="77777777" w:rsidR="00086E84" w:rsidRPr="007015EF" w:rsidRDefault="00086E84" w:rsidP="00086E84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86E84" w14:paraId="145FC377" w14:textId="77777777" w:rsidTr="00E95ED5">
        <w:tc>
          <w:tcPr>
            <w:tcW w:w="9855" w:type="dxa"/>
            <w:shd w:val="clear" w:color="auto" w:fill="auto"/>
          </w:tcPr>
          <w:p w14:paraId="145FC369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template (present) NAS_UL_Message_Type cdr_ATTACH_REQUEST_N1ToS1(template (present) NAS_AttDetValue_Type p_AttachTypeValue,</w:t>
            </w:r>
          </w:p>
          <w:p w14:paraId="145FC36A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AdditionalUpdateType p_AdditionalUpdateType,</w:t>
            </w:r>
          </w:p>
          <w:p w14:paraId="145FC36B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(present) NAS_KsiValue p_KsiValue,</w:t>
            </w:r>
          </w:p>
          <w:p w14:paraId="145FC36C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</w:t>
            </w:r>
            <w:r w:rsidRPr="002E2B1E">
              <w:rPr>
                <w:noProof/>
              </w:rPr>
              <w:t>(present)</w:t>
            </w:r>
            <w:r>
              <w:rPr>
                <w:noProof/>
              </w:rPr>
              <w:t xml:space="preserve"> MobileIdentity p_Guti,</w:t>
            </w:r>
          </w:p>
          <w:p w14:paraId="145FC36D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TrackingAreaId p_TAI)</w:t>
            </w:r>
          </w:p>
          <w:p w14:paraId="145FC36E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modifies cr_508_ATTACH_REQUEST :=</w:t>
            </w:r>
          </w:p>
          <w:p w14:paraId="145FC36F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{ // FFS: OldGUTI is not included in this message definition!</w:t>
            </w:r>
          </w:p>
          <w:p w14:paraId="145FC370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aTTACH_REQUEST := {</w:t>
            </w:r>
          </w:p>
          <w:p w14:paraId="145FC371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nasKeySetId              := cr_NAS_KeySetIdentifier(p_KsiValue, tsc_Spare1),</w:t>
            </w:r>
          </w:p>
          <w:p w14:paraId="145FC372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Pr="002E2B1E">
              <w:rPr>
                <w:noProof/>
                <w:highlight w:val="yellow"/>
              </w:rPr>
              <w:t>additionalGuti           := p_Guti,</w:t>
            </w:r>
          </w:p>
          <w:p w14:paraId="145FC373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lastVisitedRegisteredTai := p_TAI,</w:t>
            </w:r>
          </w:p>
          <w:p w14:paraId="145FC374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oldGUTI_Type               := cr_GUTI_Type_Native</w:t>
            </w:r>
          </w:p>
          <w:p w14:paraId="145FC375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45FC376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45FC378" w14:textId="77777777" w:rsidR="00086E84" w:rsidRDefault="00086E84" w:rsidP="00086E84">
      <w:pPr>
        <w:rPr>
          <w:noProof/>
        </w:rPr>
      </w:pPr>
    </w:p>
    <w:p w14:paraId="145FC379" w14:textId="77777777" w:rsidR="00086E84" w:rsidRPr="007015EF" w:rsidRDefault="00086E84" w:rsidP="00086E84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86E84" w14:paraId="145FC388" w14:textId="77777777" w:rsidTr="00E95ED5">
        <w:tc>
          <w:tcPr>
            <w:tcW w:w="9855" w:type="dxa"/>
            <w:shd w:val="clear" w:color="auto" w:fill="auto"/>
          </w:tcPr>
          <w:p w14:paraId="145FC37A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template (present) NAS_UL_Message_Type cdr_ATTACH_REQUEST_N1ToS1(template (present) NAS_AttDetValue_Type p_AttachTypeValue,</w:t>
            </w:r>
          </w:p>
          <w:p w14:paraId="145FC37B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AdditionalUpdateType p_AdditionalUpdateType,</w:t>
            </w:r>
          </w:p>
          <w:p w14:paraId="145FC37C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(present) NAS_KsiValue p_KsiValue,</w:t>
            </w:r>
          </w:p>
          <w:p w14:paraId="145FC37D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MobileIdentity p_Guti,</w:t>
            </w:r>
          </w:p>
          <w:p w14:paraId="145FC37E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TrackingAreaId p_TAI)</w:t>
            </w:r>
          </w:p>
          <w:p w14:paraId="145FC37F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modifies cr_508_ATTACH_REQUEST :=</w:t>
            </w:r>
          </w:p>
          <w:p w14:paraId="145FC380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{ // FFS: OldGUTI is not included in this message definition!</w:t>
            </w:r>
          </w:p>
          <w:p w14:paraId="145FC381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aTTACH_REQUEST := {</w:t>
            </w:r>
          </w:p>
          <w:p w14:paraId="145FC382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nasKeySetId              := cr_NAS_KeySetIdentifier(p_KsiValue, tsc_Spare1),</w:t>
            </w:r>
          </w:p>
          <w:p w14:paraId="145FC383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="002E2B1E" w:rsidRPr="002E2B1E">
              <w:rPr>
                <w:noProof/>
                <w:highlight w:val="yellow"/>
              </w:rPr>
              <w:t>epsMobileIdentity           := p_Guti</w:t>
            </w:r>
            <w:r>
              <w:rPr>
                <w:noProof/>
              </w:rPr>
              <w:t>,</w:t>
            </w:r>
          </w:p>
          <w:p w14:paraId="145FC384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lastVisitedRegisteredTai := p_TAI,</w:t>
            </w:r>
          </w:p>
          <w:p w14:paraId="145FC385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oldGUTI_Type               := cr_GUTI_Type_Native</w:t>
            </w:r>
          </w:p>
          <w:p w14:paraId="145FC386" w14:textId="77777777"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45FC387" w14:textId="77777777" w:rsidR="00086E84" w:rsidRDefault="00086E84" w:rsidP="00086E84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45FC389" w14:textId="77777777" w:rsidR="00D34E5E" w:rsidRPr="0065443B" w:rsidRDefault="00D34E5E" w:rsidP="00D34E5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89693771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7</w:t>
      </w:r>
      <w:bookmarkEnd w:id="22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D34E5E" w14:paraId="145FC38C" w14:textId="77777777" w:rsidTr="00E95ED5">
        <w:trPr>
          <w:trHeight w:val="447"/>
        </w:trPr>
        <w:tc>
          <w:tcPr>
            <w:tcW w:w="2075" w:type="dxa"/>
          </w:tcPr>
          <w:p w14:paraId="145FC38A" w14:textId="77777777" w:rsidR="00D34E5E" w:rsidRPr="00E751F5" w:rsidRDefault="00D34E5E" w:rsidP="00E95ED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45FC38B" w14:textId="77777777" w:rsidR="00D34E5E" w:rsidRPr="002D56A7" w:rsidRDefault="0013488A" w:rsidP="00E95ED5">
            <w:pPr>
              <w:spacing w:after="0"/>
            </w:pPr>
            <w:r>
              <w:rPr>
                <w:noProof/>
              </w:rPr>
              <w:t>cr_PDN_CONNECTIVITY_REQUEST_N1ToS1</w:t>
            </w:r>
          </w:p>
        </w:tc>
      </w:tr>
      <w:tr w:rsidR="00D34E5E" w:rsidRPr="004A6B5A" w14:paraId="145FC38F" w14:textId="77777777" w:rsidTr="00E95ED5">
        <w:trPr>
          <w:trHeight w:val="775"/>
        </w:trPr>
        <w:tc>
          <w:tcPr>
            <w:tcW w:w="2075" w:type="dxa"/>
          </w:tcPr>
          <w:p w14:paraId="145FC38D" w14:textId="77777777" w:rsidR="00D34E5E" w:rsidRPr="00E751F5" w:rsidRDefault="00D34E5E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5FC38E" w14:textId="77777777" w:rsidR="00D34E5E" w:rsidRPr="00086E84" w:rsidRDefault="00047E07" w:rsidP="004C2C35">
            <w:pPr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38.523-1 table 11.1.5 3.3-7 and 36.508 table 4.7.2-20. </w:t>
            </w:r>
            <w:r w:rsidRPr="00992F46">
              <w:rPr>
                <w:lang w:eastAsia="zh-CN"/>
              </w:rPr>
              <w:t>ESM information transfer flag</w:t>
            </w:r>
            <w:r>
              <w:rPr>
                <w:rFonts w:hint="eastAsia"/>
                <w:lang w:val="en-US" w:eastAsia="zh-CN"/>
              </w:rPr>
              <w:t xml:space="preserve"> should be set to </w:t>
            </w:r>
            <w:r>
              <w:rPr>
                <w:lang w:val="en-US" w:eastAsia="zh-CN"/>
              </w:rPr>
              <w:t>‘</w:t>
            </w:r>
            <w:r w:rsidRPr="00992F46">
              <w:t>Not present or any allowed value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D34E5E" w14:paraId="145FC392" w14:textId="77777777" w:rsidTr="00E95ED5">
        <w:tc>
          <w:tcPr>
            <w:tcW w:w="2075" w:type="dxa"/>
          </w:tcPr>
          <w:p w14:paraId="145FC390" w14:textId="77777777" w:rsidR="00D34E5E" w:rsidRPr="00E751F5" w:rsidRDefault="00D34E5E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5FC391" w14:textId="77777777" w:rsidR="00D34E5E" w:rsidRPr="00086E84" w:rsidRDefault="00047E07" w:rsidP="004C2C35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fifth parameter of </w:t>
            </w:r>
            <w:r w:rsidRPr="00047E07">
              <w:rPr>
                <w:rFonts w:ascii="Times New Roman" w:hAnsi="Times New Roman"/>
                <w:lang w:eastAsia="zh-CN"/>
              </w:rPr>
              <w:t>cr_PDN_CONNECTIVITY_REQUEST_Common</w:t>
            </w:r>
            <w:r w:rsidRPr="004067D7">
              <w:rPr>
                <w:rFonts w:ascii="Times New Roman" w:hAnsi="Times New Roman" w:hint="eastAsia"/>
                <w:lang w:eastAsia="zh-CN"/>
              </w:rPr>
              <w:t xml:space="preserve"> to </w:t>
            </w:r>
            <w:r>
              <w:rPr>
                <w:rFonts w:ascii="Times New Roman" w:hAnsi="Times New Roman"/>
                <w:lang w:eastAsia="zh-CN"/>
              </w:rPr>
              <w:t>‘</w:t>
            </w:r>
            <w:r w:rsidRPr="004067D7">
              <w:rPr>
                <w:rFonts w:ascii="Times New Roman" w:hAnsi="Times New Roman" w:hint="eastAsia"/>
                <w:lang w:eastAsia="zh-CN"/>
              </w:rPr>
              <w:t>*</w:t>
            </w:r>
            <w:r>
              <w:rPr>
                <w:rFonts w:ascii="Times New Roman" w:hAnsi="Times New Roman"/>
                <w:lang w:eastAsia="zh-CN"/>
              </w:rPr>
              <w:t>’</w:t>
            </w:r>
          </w:p>
        </w:tc>
      </w:tr>
      <w:tr w:rsidR="00D34E5E" w14:paraId="145FC395" w14:textId="77777777" w:rsidTr="00E95ED5">
        <w:tc>
          <w:tcPr>
            <w:tcW w:w="2075" w:type="dxa"/>
          </w:tcPr>
          <w:p w14:paraId="145FC393" w14:textId="77777777" w:rsidR="00D34E5E" w:rsidRPr="00E751F5" w:rsidRDefault="00D34E5E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45FC394" w14:textId="77777777" w:rsidR="00D34E5E" w:rsidRPr="007015EF" w:rsidRDefault="00D34E5E" w:rsidP="00E95ED5">
            <w:pPr>
              <w:spacing w:after="0"/>
            </w:pPr>
            <w:r w:rsidRPr="004067D7">
              <w:t>EPS_Fallback_NR5GC_EUTRA.ttcn</w:t>
            </w:r>
          </w:p>
        </w:tc>
      </w:tr>
      <w:tr w:rsidR="00D34E5E" w:rsidRPr="00E751F5" w14:paraId="145FC398" w14:textId="77777777" w:rsidTr="00E95ED5">
        <w:tc>
          <w:tcPr>
            <w:tcW w:w="2075" w:type="dxa"/>
          </w:tcPr>
          <w:p w14:paraId="145FC396" w14:textId="77777777" w:rsidR="00D34E5E" w:rsidRPr="00E751F5" w:rsidRDefault="00D34E5E" w:rsidP="00E95ED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5FC397" w14:textId="77777777" w:rsidR="00D34E5E" w:rsidRPr="00E751F5" w:rsidRDefault="00D34E5E" w:rsidP="00E95ED5">
            <w:pPr>
              <w:rPr>
                <w:rFonts w:ascii="Arial" w:hAnsi="Arial"/>
                <w:highlight w:val="cyan"/>
              </w:rPr>
            </w:pPr>
          </w:p>
        </w:tc>
      </w:tr>
    </w:tbl>
    <w:p w14:paraId="145FC399" w14:textId="77777777" w:rsidR="00D34E5E" w:rsidRDefault="00D34E5E" w:rsidP="00D34E5E">
      <w:pPr>
        <w:rPr>
          <w:noProof/>
        </w:rPr>
      </w:pPr>
    </w:p>
    <w:p w14:paraId="145FC39A" w14:textId="77777777" w:rsidR="00D34E5E" w:rsidRPr="007015EF" w:rsidRDefault="00D34E5E" w:rsidP="00D34E5E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34E5E" w14:paraId="145FC3A7" w14:textId="77777777" w:rsidTr="00E95ED5">
        <w:tc>
          <w:tcPr>
            <w:tcW w:w="9855" w:type="dxa"/>
            <w:shd w:val="clear" w:color="auto" w:fill="auto"/>
          </w:tcPr>
          <w:p w14:paraId="145FC39B" w14:textId="77777777" w:rsidR="00047E07" w:rsidRDefault="00D34E5E" w:rsidP="00047E07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47E07">
              <w:rPr>
                <w:noProof/>
              </w:rPr>
              <w:t>template (present) NAS_UL_Message_Type cr_PDN_CONNECTIVITY_REQUEST_N1ToS1(template (present) B3_Type p_RequestTypeValue,</w:t>
            </w:r>
          </w:p>
          <w:p w14:paraId="145FC39C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(present) PdnTypeValue p_PDNTypeValue,</w:t>
            </w:r>
          </w:p>
          <w:p w14:paraId="145FC39D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ProtocolConfigOptions p_PCO := cr_ProtocolConfigOptionsAny ifpresent,</w:t>
            </w:r>
          </w:p>
          <w:p w14:paraId="145FC39E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ExtdProtocolConfigOptions p_ExtdProtocolConfigOptions := cr_ExtdPCOAny ifpresent) :=</w:t>
            </w:r>
          </w:p>
          <w:p w14:paraId="145FC39F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cr_PDN_CONNECTIVITY_REQUEST_Common ('0'H,</w:t>
            </w:r>
          </w:p>
          <w:p w14:paraId="145FC3A0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?,</w:t>
            </w:r>
          </w:p>
          <w:p w14:paraId="145FC3A1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p_PDNTypeValue,</w:t>
            </w:r>
          </w:p>
          <w:p w14:paraId="145FC3A2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p_RequestTypeValue,</w:t>
            </w:r>
          </w:p>
          <w:p w14:paraId="145FC3A3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</w:t>
            </w:r>
            <w:r w:rsidRPr="00047E07">
              <w:rPr>
                <w:noProof/>
                <w:highlight w:val="yellow"/>
              </w:rPr>
              <w:t>-</w:t>
            </w:r>
            <w:r>
              <w:rPr>
                <w:noProof/>
              </w:rPr>
              <w:t>, -,</w:t>
            </w:r>
          </w:p>
          <w:p w14:paraId="145FC3A4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p_PCO,</w:t>
            </w:r>
          </w:p>
          <w:p w14:paraId="145FC3A5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-, -, -,</w:t>
            </w:r>
          </w:p>
          <w:p w14:paraId="145FC3A6" w14:textId="77777777" w:rsidR="00D34E5E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p_ExtdProtocolConfigOptions);</w:t>
            </w:r>
          </w:p>
        </w:tc>
      </w:tr>
    </w:tbl>
    <w:p w14:paraId="145FC3A8" w14:textId="77777777" w:rsidR="00D34E5E" w:rsidRDefault="00D34E5E" w:rsidP="00D34E5E">
      <w:pPr>
        <w:rPr>
          <w:noProof/>
        </w:rPr>
      </w:pPr>
    </w:p>
    <w:p w14:paraId="145FC3A9" w14:textId="77777777" w:rsidR="00D34E5E" w:rsidRPr="007015EF" w:rsidRDefault="00D34E5E" w:rsidP="00D34E5E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34E5E" w14:paraId="145FC3B6" w14:textId="77777777" w:rsidTr="00E95ED5">
        <w:tc>
          <w:tcPr>
            <w:tcW w:w="9855" w:type="dxa"/>
            <w:shd w:val="clear" w:color="auto" w:fill="auto"/>
          </w:tcPr>
          <w:p w14:paraId="145FC3AA" w14:textId="77777777" w:rsidR="00047E07" w:rsidRDefault="00D34E5E" w:rsidP="00047E07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047E07">
              <w:rPr>
                <w:noProof/>
              </w:rPr>
              <w:t>template (present) NAS_UL_Message_Type cr_PDN_CONNECTIVITY_REQUEST_N1ToS1(template (present) B3_Type p_RequestTypeValue,</w:t>
            </w:r>
          </w:p>
          <w:p w14:paraId="145FC3AB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(present) PdnTypeValue p_PDNTypeValue,</w:t>
            </w:r>
          </w:p>
          <w:p w14:paraId="145FC3AC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                 template ProtocolConfigOptions p_PCO := cr_ProtocolConfigOptionsAny ifpresent,</w:t>
            </w:r>
          </w:p>
          <w:p w14:paraId="145FC3AD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ExtdProtocolConfigOptions p_ExtdProtocolConfigOptions := cr_ExtdPCOAny ifpresent) :=</w:t>
            </w:r>
          </w:p>
          <w:p w14:paraId="145FC3AE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cr_PDN_CONNECTIVITY_REQUEST_Common ('0'H,</w:t>
            </w:r>
          </w:p>
          <w:p w14:paraId="145FC3AF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?,</w:t>
            </w:r>
          </w:p>
          <w:p w14:paraId="145FC3B0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p_PDNTypeValue,</w:t>
            </w:r>
          </w:p>
          <w:p w14:paraId="145FC3B1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p_RequestTypeValue,</w:t>
            </w:r>
          </w:p>
          <w:p w14:paraId="145FC3B2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</w:t>
            </w:r>
            <w:r w:rsidRPr="00047E07">
              <w:rPr>
                <w:rFonts w:hint="eastAsia"/>
                <w:noProof/>
                <w:highlight w:val="yellow"/>
                <w:lang w:eastAsia="zh-CN"/>
              </w:rPr>
              <w:t>*</w:t>
            </w:r>
            <w:r>
              <w:rPr>
                <w:noProof/>
              </w:rPr>
              <w:t>, -,</w:t>
            </w:r>
          </w:p>
          <w:p w14:paraId="145FC3B3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p_PCO,</w:t>
            </w:r>
          </w:p>
          <w:p w14:paraId="145FC3B4" w14:textId="77777777"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-, -, -,</w:t>
            </w:r>
          </w:p>
          <w:p w14:paraId="145FC3B5" w14:textId="77777777" w:rsidR="00D34E5E" w:rsidRDefault="00047E07" w:rsidP="00047E07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                                      p_ExtdProtocolConfigOptions);</w:t>
            </w:r>
          </w:p>
        </w:tc>
      </w:tr>
    </w:tbl>
    <w:p w14:paraId="145FC3B7" w14:textId="77777777" w:rsidR="00E65B1B" w:rsidRPr="0065443B" w:rsidRDefault="00E65B1B" w:rsidP="00E65B1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89693772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8</w:t>
      </w:r>
      <w:bookmarkEnd w:id="23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E65B1B" w14:paraId="145FC3BA" w14:textId="77777777" w:rsidTr="002E02F9">
        <w:trPr>
          <w:trHeight w:val="447"/>
        </w:trPr>
        <w:tc>
          <w:tcPr>
            <w:tcW w:w="2075" w:type="dxa"/>
          </w:tcPr>
          <w:p w14:paraId="145FC3B8" w14:textId="77777777" w:rsidR="00E65B1B" w:rsidRPr="00E751F5" w:rsidRDefault="00E65B1B" w:rsidP="002E02F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45FC3B9" w14:textId="77777777" w:rsidR="00E65B1B" w:rsidRPr="002D56A7" w:rsidRDefault="00261A90" w:rsidP="002E02F9">
            <w:pPr>
              <w:spacing w:after="0"/>
              <w:rPr>
                <w:lang w:eastAsia="zh-CN"/>
              </w:rPr>
            </w:pPr>
            <w:r>
              <w:rPr>
                <w:noProof/>
              </w:rPr>
              <w:t>f_EUTRA38_MultiPDN_EstablishAdditionalPDN_Step2</w:t>
            </w:r>
            <w:r>
              <w:rPr>
                <w:rFonts w:hint="eastAsia"/>
                <w:noProof/>
                <w:lang w:eastAsia="zh-CN"/>
              </w:rPr>
              <w:t>_FB</w:t>
            </w:r>
          </w:p>
        </w:tc>
      </w:tr>
      <w:tr w:rsidR="00E65B1B" w:rsidRPr="004A6B5A" w14:paraId="145FC3BD" w14:textId="77777777" w:rsidTr="002E02F9">
        <w:trPr>
          <w:trHeight w:val="775"/>
        </w:trPr>
        <w:tc>
          <w:tcPr>
            <w:tcW w:w="2075" w:type="dxa"/>
          </w:tcPr>
          <w:p w14:paraId="145FC3BB" w14:textId="77777777" w:rsidR="00E65B1B" w:rsidRPr="00E751F5" w:rsidRDefault="00E65B1B" w:rsidP="002E02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5FC3BC" w14:textId="77777777" w:rsidR="00E65B1B" w:rsidRPr="00086E84" w:rsidRDefault="002E02F9" w:rsidP="00261A90">
            <w:pPr>
              <w:numPr>
                <w:ilvl w:val="0"/>
                <w:numId w:val="17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I</w:t>
            </w:r>
            <w:r w:rsidR="00825E83">
              <w:rPr>
                <w:rFonts w:hint="eastAsia"/>
                <w:lang w:val="en-US" w:eastAsia="zh-CN"/>
              </w:rPr>
              <w:t xml:space="preserve">n EPS Fall Back, The internet type IP link already exists, it should use the </w:t>
            </w:r>
            <w:r w:rsidR="00825E83" w:rsidRPr="002E02F9">
              <w:rPr>
                <w:noProof/>
              </w:rPr>
              <w:t>f_IP_ChangeDrbMappingEUTRA</w:t>
            </w:r>
            <w:r w:rsidR="00825E83">
              <w:rPr>
                <w:rFonts w:hint="eastAsia"/>
                <w:noProof/>
                <w:lang w:eastAsia="zh-CN"/>
              </w:rPr>
              <w:t xml:space="preserve"> function to establish the IP link.</w:t>
            </w:r>
          </w:p>
        </w:tc>
      </w:tr>
      <w:tr w:rsidR="00E65B1B" w14:paraId="145FC3C0" w14:textId="77777777" w:rsidTr="002E02F9">
        <w:tc>
          <w:tcPr>
            <w:tcW w:w="2075" w:type="dxa"/>
          </w:tcPr>
          <w:p w14:paraId="145FC3BE" w14:textId="77777777" w:rsidR="00E65B1B" w:rsidRPr="00E751F5" w:rsidRDefault="00E65B1B" w:rsidP="002E02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5FC3BF" w14:textId="77777777" w:rsidR="00E65B1B" w:rsidRPr="00086E84" w:rsidRDefault="002E02F9" w:rsidP="00261A9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 xml:space="preserve">Add new function </w:t>
            </w:r>
            <w:r w:rsidRPr="002E02F9">
              <w:rPr>
                <w:rFonts w:ascii="Times New Roman" w:hAnsi="Times New Roman"/>
                <w:lang w:eastAsia="zh-CN"/>
              </w:rPr>
              <w:t>f_EUTRA38_MultiPDN_EstablishAdditionalPDN_Step2</w:t>
            </w:r>
            <w:r w:rsidRPr="002E02F9">
              <w:rPr>
                <w:rFonts w:ascii="Times New Roman" w:hAnsi="Times New Roman" w:hint="eastAsia"/>
                <w:lang w:eastAsia="zh-CN"/>
              </w:rPr>
              <w:t>_FB</w:t>
            </w:r>
          </w:p>
        </w:tc>
      </w:tr>
      <w:tr w:rsidR="00E65B1B" w14:paraId="145FC3C3" w14:textId="77777777" w:rsidTr="002E02F9">
        <w:tc>
          <w:tcPr>
            <w:tcW w:w="2075" w:type="dxa"/>
          </w:tcPr>
          <w:p w14:paraId="145FC3C1" w14:textId="77777777" w:rsidR="00E65B1B" w:rsidRPr="00E751F5" w:rsidRDefault="00E65B1B" w:rsidP="002E02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45FC3C2" w14:textId="77777777" w:rsidR="00E65B1B" w:rsidRPr="007015EF" w:rsidRDefault="002E02F9" w:rsidP="002E02F9">
            <w:pPr>
              <w:spacing w:after="0"/>
            </w:pPr>
            <w:r w:rsidRPr="002E02F9">
              <w:t>EUTRA38_NR5GC_InitialRegistration.ttcn</w:t>
            </w:r>
          </w:p>
        </w:tc>
      </w:tr>
      <w:tr w:rsidR="00E65B1B" w:rsidRPr="00E751F5" w14:paraId="145FC3C6" w14:textId="77777777" w:rsidTr="002E02F9">
        <w:tc>
          <w:tcPr>
            <w:tcW w:w="2075" w:type="dxa"/>
          </w:tcPr>
          <w:p w14:paraId="145FC3C4" w14:textId="77777777" w:rsidR="00E65B1B" w:rsidRPr="00E751F5" w:rsidRDefault="00E65B1B" w:rsidP="002E02F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5FC3C5" w14:textId="77777777" w:rsidR="00E65B1B" w:rsidRPr="00E751F5" w:rsidRDefault="00E65B1B" w:rsidP="002E02F9">
            <w:pPr>
              <w:rPr>
                <w:rFonts w:ascii="Arial" w:hAnsi="Arial"/>
                <w:highlight w:val="cyan"/>
              </w:rPr>
            </w:pPr>
          </w:p>
        </w:tc>
      </w:tr>
    </w:tbl>
    <w:p w14:paraId="145FC3C7" w14:textId="77777777" w:rsidR="00E65B1B" w:rsidRDefault="00E65B1B" w:rsidP="00E65B1B">
      <w:pPr>
        <w:rPr>
          <w:noProof/>
        </w:rPr>
      </w:pPr>
    </w:p>
    <w:p w14:paraId="145FC3C8" w14:textId="77777777" w:rsidR="00E65B1B" w:rsidRPr="007015EF" w:rsidRDefault="00261A90" w:rsidP="00E65B1B">
      <w:pPr>
        <w:rPr>
          <w:b/>
          <w:bCs/>
          <w:noProof/>
          <w:lang w:eastAsia="zh-CN"/>
        </w:rPr>
      </w:pPr>
      <w:r>
        <w:rPr>
          <w:rFonts w:hint="eastAsia"/>
          <w:b/>
          <w:bCs/>
          <w:noProof/>
          <w:lang w:eastAsia="zh-CN"/>
        </w:rPr>
        <w:t>New function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65B1B" w14:paraId="145FC442" w14:textId="77777777" w:rsidTr="002E02F9">
        <w:tc>
          <w:tcPr>
            <w:tcW w:w="9855" w:type="dxa"/>
            <w:shd w:val="clear" w:color="auto" w:fill="auto"/>
          </w:tcPr>
          <w:p w14:paraId="145FC3C9" w14:textId="77777777" w:rsidR="00261A90" w:rsidRDefault="00E65B1B" w:rsidP="00261A90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61A90">
              <w:rPr>
                <w:noProof/>
              </w:rPr>
              <w:t xml:space="preserve">function </w:t>
            </w:r>
            <w:bookmarkStart w:id="24" w:name="OLE_LINK11"/>
            <w:bookmarkStart w:id="25" w:name="OLE_LINK12"/>
            <w:r w:rsidR="00261A90">
              <w:rPr>
                <w:noProof/>
              </w:rPr>
              <w:t>f_EUTRA38_MultiPDN_EstablishAdditionalPDN_Step2</w:t>
            </w:r>
            <w:bookmarkEnd w:id="24"/>
            <w:bookmarkEnd w:id="25"/>
            <w:r w:rsidR="00261A90">
              <w:rPr>
                <w:rFonts w:hint="eastAsia"/>
                <w:noProof/>
                <w:lang w:eastAsia="zh-CN"/>
              </w:rPr>
              <w:t>_FB</w:t>
            </w:r>
            <w:r w:rsidR="00261A90">
              <w:rPr>
                <w:noProof/>
              </w:rPr>
              <w:t>(EUTRA_CellId_Type p_CellId,</w:t>
            </w:r>
          </w:p>
          <w:p w14:paraId="145FC3CA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PDN_CONNECTIVITY_REQUEST p_PDNConnReq,</w:t>
            </w:r>
          </w:p>
          <w:p w14:paraId="145FC3CB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boolean p_ConfigureSRB2 := false,</w:t>
            </w:r>
          </w:p>
          <w:p w14:paraId="145FC3CC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template (omit) NasCount_Type p_NasCountUL := omit,</w:t>
            </w:r>
          </w:p>
          <w:p w14:paraId="145FC3CD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template (omit) EUTRA_NR_PduSessionInfoList_Type p_PduInfoFromNR := omit) runs on EUTRA_Multi5GS_PTC return EPS_BearerIdentity</w:t>
            </w:r>
          </w:p>
          <w:p w14:paraId="145FC3CE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145FC3CF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ProcedureTransactionIdentifier v_PTId_UE;</w:t>
            </w:r>
          </w:p>
          <w:p w14:paraId="145FC3D0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(omit) ProtocolConfigOptions v_PcoFromUE;</w:t>
            </w:r>
          </w:p>
          <w:p w14:paraId="145FC3D1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(value) ProtocolConfigOptions v_PcoToUE;</w:t>
            </w:r>
          </w:p>
          <w:p w14:paraId="145FC3D2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(omit) ExtdProtocolConfigOptions v_ExtdPcoFromUE := omit;</w:t>
            </w:r>
          </w:p>
          <w:p w14:paraId="145FC3D3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(value) AccessPointName v_APN_Tx := f_EUTRA38_MultiPDN_GetAPN(p_CellId, p_PDNConnReq.accessPointName);</w:t>
            </w:r>
          </w:p>
          <w:p w14:paraId="145FC3D4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PDU_PDN_DNN_Type v_PDN_Type;</w:t>
            </w:r>
          </w:p>
          <w:p w14:paraId="145FC3D5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PDN_Index_Type v_PdnIndex;</w:t>
            </w:r>
          </w:p>
          <w:p w14:paraId="145FC3D6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boolean v_IsIMS := false;</w:t>
            </w:r>
          </w:p>
          <w:p w14:paraId="145FC3D7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EPS_BearerIdentity v_EpsDefaultBearerId;</w:t>
            </w:r>
          </w:p>
          <w:p w14:paraId="145FC3D8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PDN_Address v_PDN_Address;</w:t>
            </w:r>
          </w:p>
          <w:p w14:paraId="145FC3D9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BEARER_CONTEXT_TYPE v_BearerContextNumber;</w:t>
            </w:r>
          </w:p>
          <w:p w14:paraId="145FC3DA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(omit) ESM_Cause v_ESM_Cause := omit;        // @sic R5s170882 sic@</w:t>
            </w:r>
          </w:p>
          <w:p w14:paraId="145FC3DB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PDN_TypeToBeUsed_Type v_PDN_TypeToBeUsed := f_EUTRA_MobileInfo_GetPdnTypeToBeUsed();   /* @sic R5s170882 sic@ */</w:t>
            </w:r>
          </w:p>
          <w:p w14:paraId="145FC3DC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(omit) SRB_ToAddModList v_SRB_ToAddModList := omit;</w:t>
            </w:r>
          </w:p>
          <w:p w14:paraId="145FC3DD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(value) EUTRA38_DRBInfoList_Type v_NewDRBs := {};</w:t>
            </w:r>
          </w:p>
          <w:p w14:paraId="145FC3DE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(value) RadioBearerList_Type v_SS_ConfigList;</w:t>
            </w:r>
          </w:p>
          <w:p w14:paraId="145FC3DF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(value) DRB_ToAddModList v_DRB_ToAddModList;</w:t>
            </w:r>
          </w:p>
          <w:p w14:paraId="145FC3E0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EUTRA38_DRBInfoList_Type v_ExistingDRBs := f_EUTRA38_MobileInfo_GetDRBInfoList();</w:t>
            </w:r>
          </w:p>
          <w:p w14:paraId="145FC3E1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integer v_NewDRBId;</w:t>
            </w:r>
          </w:p>
          <w:p w14:paraId="145FC3E2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EUTRA_SecurityParams_Type v_AuthParams := f_EUTRA_Security_Get();</w:t>
            </w:r>
          </w:p>
          <w:p w14:paraId="145FC3E3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boolean v_StartPDN := true; // @sic R5s210149 sic@</w:t>
            </w:r>
          </w:p>
          <w:p w14:paraId="145FC3E4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integer i;</w:t>
            </w:r>
          </w:p>
          <w:p w14:paraId="145FC3E5" w14:textId="77777777" w:rsidR="00261A90" w:rsidRDefault="00261A90" w:rsidP="00261A90">
            <w:pPr>
              <w:rPr>
                <w:noProof/>
              </w:rPr>
            </w:pPr>
          </w:p>
          <w:p w14:paraId="145FC3E6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v_PTId_UE := p_PDNConnReq.procedureTransactionIdentifier;</w:t>
            </w:r>
          </w:p>
          <w:p w14:paraId="145FC3E7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v_PDN_Type := f_EUTRA38_MultiPDN_GetPDNType(p_PDNConnReq.accessPointName);   /* get APN without any ESM information transfer @sic R5-206296 sic@ */</w:t>
            </w:r>
          </w:p>
          <w:p w14:paraId="145FC3E8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v_PcoFromUE := p_PDNConnReq.protocolConfigurationOptions;</w:t>
            </w:r>
          </w:p>
          <w:p w14:paraId="145FC3E9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v_ExtdPcoFromUE := p_PDNConnReq.extdProtocolConfigurationOptions;</w:t>
            </w:r>
          </w:p>
          <w:p w14:paraId="145FC3EA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v_PdnIndex := f_GetMultiPdnIndex (v_PDN_Type); // @sic R5-206296 sic@</w:t>
            </w:r>
          </w:p>
          <w:p w14:paraId="145FC3EB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v_PDN_Address := f_EUTRA_GetPDNAddress(f_CheckPCOforIPallocationViaNas(v_PcoFromUE), v_PdnIndex);</w:t>
            </w:r>
          </w:p>
          <w:p w14:paraId="145FC3EC" w14:textId="77777777" w:rsidR="00261A90" w:rsidRDefault="00261A90" w:rsidP="00261A90">
            <w:pPr>
              <w:rPr>
                <w:noProof/>
              </w:rPr>
            </w:pPr>
          </w:p>
          <w:p w14:paraId="145FC3ED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select(v_PDN_Type) { // @sic R5-206296 sic@</w:t>
            </w:r>
          </w:p>
          <w:p w14:paraId="145FC3EE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case (Internet_DNN) {</w:t>
            </w:r>
          </w:p>
          <w:p w14:paraId="145FC3EF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v_BearerContextNumber := DEF_1;</w:t>
            </w:r>
          </w:p>
          <w:p w14:paraId="145FC3F0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145FC3F1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case (IMS_DNN, Emergency_PDN) { // @sic R5s210149 sic@</w:t>
            </w:r>
          </w:p>
          <w:p w14:paraId="145FC3F2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v_IsIMS := true;</w:t>
            </w:r>
          </w:p>
          <w:p w14:paraId="145FC3F3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v_BearerContextNumber := DEF_2;</w:t>
            </w:r>
          </w:p>
          <w:p w14:paraId="145FC3F4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145FC3F5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45FC3F6" w14:textId="77777777" w:rsidR="00261A90" w:rsidRDefault="00261A90" w:rsidP="00261A90">
            <w:pPr>
              <w:rPr>
                <w:noProof/>
              </w:rPr>
            </w:pPr>
          </w:p>
          <w:p w14:paraId="145FC3F7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// get new default DRB and add to existing list   @sic R5-206289 sic@</w:t>
            </w:r>
          </w:p>
          <w:p w14:paraId="145FC3F8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v_NewDRBId := f_EUTRA38_GetNextDRBId (v_PDN_Type, true);</w:t>
            </w:r>
          </w:p>
          <w:p w14:paraId="145FC3F9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v_EpsDefaultBearerId := int2hex(v_NewDRBId + 4, 1);</w:t>
            </w:r>
          </w:p>
          <w:p w14:paraId="145FC3FA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v_NewDRBs[0] := cs_DRB_Info (v_NewDRBId, hex2int(v_EpsDefaultBearerId), true, cs_OneDRB_ConfigAM(v_NewDRBId), cs_508_DRB_ToAddMod_DEFAULT_AM(v_NewDRBId), v_PDN_Type);</w:t>
            </w:r>
          </w:p>
          <w:p w14:paraId="145FC3FB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v_ExistingDRBs := f_EUTRA38_DRBInfo_AddListOfEntries (valueof(v_ExistingDRBs), valueof(v_NewDRBs));</w:t>
            </w:r>
          </w:p>
          <w:p w14:paraId="145FC3FC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f_EUTRA38_MobileInfo_SetDRBInfoList (valueof(v_ExistingDRBs));</w:t>
            </w:r>
          </w:p>
          <w:p w14:paraId="145FC3FD" w14:textId="77777777" w:rsidR="00261A90" w:rsidRDefault="00261A90" w:rsidP="00261A90">
            <w:pPr>
              <w:rPr>
                <w:noProof/>
              </w:rPr>
            </w:pPr>
          </w:p>
          <w:p w14:paraId="145FC3FE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if (p_ConfigureSRB2) {  // @sic R5-206289 sic@</w:t>
            </w:r>
          </w:p>
          <w:p w14:paraId="145FC3FF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v_SRB_ToAddModList := {cs_508_SRB2_ToAddMod_DEFAULT};</w:t>
            </w:r>
          </w:p>
          <w:p w14:paraId="145FC400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// Need to configure the whole list</w:t>
            </w:r>
          </w:p>
          <w:p w14:paraId="145FC401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for (i:=0;  i &lt; lengthof(v_ExistingDRBs); i :=i+1) {</w:t>
            </w:r>
          </w:p>
          <w:p w14:paraId="145FC402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v_SS_ConfigList[i] := v_ExistingDRBs[i].SS_Config;</w:t>
            </w:r>
          </w:p>
          <w:p w14:paraId="145FC403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v_DRB_ToAddModList[i] := v_ExistingDRBs[i].DRB_ToAdd;</w:t>
            </w:r>
          </w:p>
          <w:p w14:paraId="145FC404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145FC405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// If called after TAU, then NAS Count MUST be a value</w:t>
            </w:r>
          </w:p>
          <w:p w14:paraId="145FC406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// This will also configure all DRBs</w:t>
            </w:r>
          </w:p>
          <w:p w14:paraId="145FC407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v_AuthParams := f_EUTRA_RRC_ActivateSecurity(p_CellId, v_AuthParams, valueof(p_NasCountUL), v_SS_ConfigList);</w:t>
            </w:r>
          </w:p>
          <w:p w14:paraId="145FC408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f_EUTRA_Security_Set(v_AuthParams);</w:t>
            </w:r>
          </w:p>
          <w:p w14:paraId="145FC409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14:paraId="145FC40A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// Only need to configure the latest DRB (all others already configured)</w:t>
            </w:r>
          </w:p>
          <w:p w14:paraId="145FC40B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v_SS_ConfigList[0] := v_NewDRBs[0].SS_Config;</w:t>
            </w:r>
          </w:p>
          <w:p w14:paraId="145FC40C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v_DRB_ToAddModList[0] := v_NewDRBs[0].DRB_ToAdd;</w:t>
            </w:r>
          </w:p>
          <w:p w14:paraId="145FC40D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f_EUTRA_SS_CommonRadioBearerConfig(p_CellId, valueof(v_SS_ConfigList));</w:t>
            </w:r>
          </w:p>
          <w:p w14:paraId="145FC40E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f_EUTRA_SS_RRC_RestartSecurity(p_CellId);</w:t>
            </w:r>
          </w:p>
          <w:p w14:paraId="145FC40F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45FC410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411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if (isvalue(p_PduInfoFromNR)) { // @sic R5s210149 sic@</w:t>
            </w:r>
          </w:p>
          <w:p w14:paraId="145FC412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// The UE has just moved from NR. If so, data from NR should be used, rather than created anew</w:t>
            </w:r>
          </w:p>
          <w:p w14:paraId="145FC413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for (i := 0; i &lt; lengthof (p_PduInfoFromNR); i := i + 1) {</w:t>
            </w:r>
          </w:p>
          <w:p w14:paraId="145FC414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if (v_PdnIndex == valueof(p_PduInfoFromNR[i].PdnIndex)) {</w:t>
            </w:r>
          </w:p>
          <w:p w14:paraId="145FC415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// Data from NR should be used, rather than created anew</w:t>
            </w:r>
          </w:p>
          <w:p w14:paraId="145FC416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v_StartPDN := false; // no need to change DRB mapping as this has already been done in calling function</w:t>
            </w:r>
          </w:p>
          <w:p w14:paraId="145FC417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break;</w:t>
            </w:r>
          </w:p>
          <w:p w14:paraId="145FC418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145FC419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145FC41A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45FC41B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if (v_StartPDN) { // completely new PDN connection @sic R5s210149 sic@</w:t>
            </w:r>
          </w:p>
          <w:p w14:paraId="145FC41C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="002E02F9" w:rsidRPr="002E02F9">
              <w:rPr>
                <w:noProof/>
              </w:rPr>
              <w:t>f_IP_ChangeDrbMappingEUTRA(IP, p_CellId, v_NewDRBId, v_PdnIndex);</w:t>
            </w:r>
          </w:p>
          <w:p w14:paraId="145FC41D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45FC41E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5FC41F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v_PcoToUE := f_NAS_ProtocolConfigOptionsTX(f_EUTRA38_MultiPDN_GetPCOs(p_CellId,</w:t>
            </w:r>
          </w:p>
          <w:p w14:paraId="145FC420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v_PdnIndex,</w:t>
            </w:r>
          </w:p>
          <w:p w14:paraId="145FC421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v_IsIMS,</w:t>
            </w:r>
          </w:p>
          <w:p w14:paraId="145FC422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v_EpsDefaultBearerId,</w:t>
            </w:r>
          </w:p>
          <w:p w14:paraId="145FC423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v_ExtdPcoFromUE,</w:t>
            </w:r>
          </w:p>
          <w:p w14:paraId="145FC424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v_PcoFromUE));</w:t>
            </w:r>
          </w:p>
          <w:p w14:paraId="145FC425" w14:textId="77777777" w:rsidR="00261A90" w:rsidRDefault="00261A90" w:rsidP="00261A90">
            <w:pPr>
              <w:rPr>
                <w:noProof/>
              </w:rPr>
            </w:pPr>
          </w:p>
          <w:p w14:paraId="145FC426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if (isvalue (v_ExtdPcoFromUE)) {</w:t>
            </w:r>
          </w:p>
          <w:p w14:paraId="145FC427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// FFS - At the moment, 36.508 table 4.7.3-6 specifies ExtdPCO should be not present</w:t>
            </w:r>
          </w:p>
          <w:p w14:paraId="145FC428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45FC429" w14:textId="77777777" w:rsidR="00261A90" w:rsidRDefault="00261A90" w:rsidP="00261A90">
            <w:pPr>
              <w:rPr>
                <w:noProof/>
              </w:rPr>
            </w:pPr>
          </w:p>
          <w:p w14:paraId="145FC42A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if (pc_IPv6 and pc_IPv4) {              /* @sic R5s170882 sic@ */</w:t>
            </w:r>
          </w:p>
          <w:p w14:paraId="145FC42B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select (v_PDN_TypeToBeUsed) {</w:t>
            </w:r>
          </w:p>
          <w:p w14:paraId="145FC42C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case (forceIPv4only)          { v_ESM_Cause := cs_ESM_Cause_tv('00110010'B); }     // PDN type IPv4 only allowed</w:t>
            </w:r>
          </w:p>
          <w:p w14:paraId="145FC42D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case (forceIPv6only)          { v_ESM_Cause := cs_ESM_Cause_tv('00110011'B); }     // PDN type IPv6 only allowed</w:t>
            </w:r>
          </w:p>
          <w:p w14:paraId="145FC42E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case (pdnTypeAsSupportedByUE) { v_ESM_Cause := omit; }</w:t>
            </w:r>
          </w:p>
          <w:p w14:paraId="145FC42F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145FC430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45FC431" w14:textId="77777777" w:rsidR="00261A90" w:rsidRDefault="00261A90" w:rsidP="00261A90">
            <w:pPr>
              <w:rPr>
                <w:noProof/>
              </w:rPr>
            </w:pPr>
          </w:p>
          <w:p w14:paraId="145FC432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/* Step 8 of procedure in 36.508 cl. 4.5.3.3 */</w:t>
            </w:r>
          </w:p>
          <w:p w14:paraId="145FC433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f_EUTRA38_MultiPDN_RRCConnectionReconfiguration_Common(p_CellId,</w:t>
            </w:r>
          </w:p>
          <w:p w14:paraId="145FC434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tsc_RRC_TI_Def,</w:t>
            </w:r>
          </w:p>
          <w:p w14:paraId="145FC435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v_SRB_ToAddModList,</w:t>
            </w:r>
          </w:p>
          <w:p w14:paraId="145FC436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v_DRB_ToAddModList,</w:t>
            </w:r>
          </w:p>
          <w:p w14:paraId="145FC437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1,</w:t>
            </w:r>
          </w:p>
          <w:p w14:paraId="145FC438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0,</w:t>
            </w:r>
          </w:p>
          <w:p w14:paraId="145FC439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{cs_NAS_Request(tsc_SHT_IntegrityProtected_Ciphered, cs_508_ActivateDefEpsBearerContextRequest(v_EpsDefaultBearerId,</w:t>
            </w:r>
          </w:p>
          <w:p w14:paraId="145FC43A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v_PTId_UE,</w:t>
            </w:r>
          </w:p>
          <w:p w14:paraId="145FC43B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v_APN_Tx,    // @sic R5-206296 sic@</w:t>
            </w:r>
          </w:p>
          <w:p w14:paraId="145FC43C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v_PDN_Address,</w:t>
            </w:r>
          </w:p>
          <w:p w14:paraId="145FC43D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v_ESM_Cause, /* @sic R5s170882 sic@ */</w:t>
            </w:r>
          </w:p>
          <w:p w14:paraId="145FC43E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v_PcoToUE,</w:t>
            </w:r>
          </w:p>
          <w:p w14:paraId="145FC43F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v_BearerContextNumber))});</w:t>
            </w:r>
          </w:p>
          <w:p w14:paraId="145FC440" w14:textId="77777777"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return v_EpsDefaultBearerId;</w:t>
            </w:r>
          </w:p>
          <w:p w14:paraId="145FC441" w14:textId="77777777" w:rsidR="00E65B1B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45FC443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6" w:name="_Toc89693773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26"/>
    </w:p>
    <w:p w14:paraId="145FC444" w14:textId="77777777"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</w:p>
    <w:p w14:paraId="145FC445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7" w:name="_Toc122434494"/>
      <w:bookmarkStart w:id="28" w:name="_Toc295288971"/>
      <w:bookmarkStart w:id="29" w:name="_Toc325725666"/>
      <w:bookmarkStart w:id="30" w:name="_Toc89693774"/>
      <w:r w:rsidRPr="00854C55">
        <w:rPr>
          <w:rFonts w:cs="Arial"/>
          <w:b/>
        </w:rPr>
        <w:t>Execution Log Files</w:t>
      </w:r>
      <w:bookmarkEnd w:id="27"/>
      <w:bookmarkEnd w:id="28"/>
      <w:bookmarkEnd w:id="29"/>
      <w:bookmarkEnd w:id="30"/>
    </w:p>
    <w:p w14:paraId="145FC446" w14:textId="77777777" w:rsidR="008E5C6A" w:rsidRPr="008E5C6A" w:rsidRDefault="008E5C6A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1" w:name="_Toc43191966"/>
      <w:bookmarkStart w:id="32" w:name="_Toc54877395"/>
      <w:bookmarkStart w:id="33" w:name="_Toc89693775"/>
      <w:r w:rsidRPr="008E5C6A">
        <w:rPr>
          <w:b/>
          <w:lang w:val="pt-BR"/>
        </w:rPr>
        <w:t>HiSilicon Balong 5000</w:t>
      </w:r>
      <w:bookmarkEnd w:id="31"/>
      <w:bookmarkEnd w:id="32"/>
      <w:bookmarkEnd w:id="33"/>
    </w:p>
    <w:p w14:paraId="145FC447" w14:textId="77777777"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r>
        <w:rPr>
          <w:b/>
        </w:rPr>
        <w:t>HiSilicon Balong 5000</w:t>
      </w:r>
      <w:r>
        <w:rPr>
          <w:rFonts w:cs="Arial"/>
        </w:rPr>
        <w:t xml:space="preserve"> passed this test case on </w:t>
      </w:r>
      <w:r>
        <w:rPr>
          <w:rFonts w:ascii="Arial" w:hAnsi="Arial"/>
          <w:b/>
          <w:lang w:eastAsia="zh-CN"/>
        </w:rPr>
        <w:t>Datang LinkTester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14:paraId="145FC448" w14:textId="77777777" w:rsidR="001F4BC1" w:rsidRPr="00D666BE" w:rsidRDefault="008E5C6A" w:rsidP="004C2C35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</w:rPr>
        <w:br/>
      </w:r>
      <w:r w:rsidRPr="00D666BE">
        <w:rPr>
          <w:rFonts w:ascii="Calibri" w:hAnsi="Calibri" w:cs="Calibri"/>
          <w:sz w:val="22"/>
        </w:rPr>
        <w:t>\</w:t>
      </w:r>
      <w:r w:rsidR="00023ABB" w:rsidRPr="00023ABB">
        <w:t xml:space="preserve"> </w:t>
      </w:r>
      <w:r w:rsidR="00023ABB" w:rsidRPr="00023ABB">
        <w:rPr>
          <w:rFonts w:ascii="Calibri" w:hAnsi="Calibri" w:cs="Calibri"/>
          <w:sz w:val="22"/>
        </w:rPr>
        <w:t>TC_11_1_</w:t>
      </w:r>
      <w:r w:rsidR="00DF6C79">
        <w:rPr>
          <w:rFonts w:ascii="Calibri" w:hAnsi="Calibri" w:cs="Calibri" w:hint="eastAsia"/>
          <w:sz w:val="22"/>
          <w:lang w:eastAsia="zh-CN"/>
        </w:rPr>
        <w:t>5</w:t>
      </w:r>
      <w:r w:rsidR="00023ABB" w:rsidRPr="00023ABB">
        <w:rPr>
          <w:rFonts w:ascii="Calibri" w:hAnsi="Calibri" w:cs="Calibri"/>
          <w:sz w:val="22"/>
        </w:rPr>
        <w:t>_NR5GC_N41-FDD3</w:t>
      </w:r>
      <w:r w:rsidR="000559B5" w:rsidRPr="00D666BE">
        <w:rPr>
          <w:rFonts w:ascii="Calibri" w:hAnsi="Calibri" w:cs="Calibri"/>
          <w:sz w:val="22"/>
        </w:rPr>
        <w:t>.log</w:t>
      </w:r>
    </w:p>
    <w:p w14:paraId="145FC449" w14:textId="77777777" w:rsidR="008E5C6A" w:rsidRPr="00D666BE" w:rsidRDefault="008E5C6A" w:rsidP="004C2C35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  <w:b/>
        </w:rPr>
        <w:br/>
      </w:r>
      <w:r w:rsidRPr="00D666BE">
        <w:rPr>
          <w:rFonts w:ascii="Calibri" w:hAnsi="Calibri" w:cs="Calibri"/>
          <w:sz w:val="22"/>
        </w:rPr>
        <w:t xml:space="preserve">\ </w:t>
      </w:r>
      <w:r w:rsidR="00AF0260" w:rsidRPr="00D666BE">
        <w:rPr>
          <w:rFonts w:ascii="Calibri" w:hAnsi="Calibri" w:cs="Calibri"/>
          <w:sz w:val="22"/>
        </w:rPr>
        <w:t>Pics(Hisilicon-IRAT)</w:t>
      </w:r>
      <w:r w:rsidR="000559B5" w:rsidRPr="00D666BE">
        <w:rPr>
          <w:rFonts w:ascii="Calibri" w:hAnsi="Calibri" w:cs="Calibri"/>
          <w:sz w:val="22"/>
        </w:rPr>
        <w:t>.xml</w:t>
      </w:r>
    </w:p>
    <w:p w14:paraId="145FC44A" w14:textId="77777777" w:rsidR="001F4BC1" w:rsidRPr="008E5C6A" w:rsidRDefault="008E5C6A" w:rsidP="00D666BE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r w:rsidR="000559B5" w:rsidRPr="000559B5">
        <w:rPr>
          <w:rFonts w:ascii="Calibri" w:hAnsi="Calibri" w:cs="Calibri"/>
          <w:sz w:val="22"/>
        </w:rPr>
        <w:t>Pixit(TC_</w:t>
      </w:r>
      <w:r w:rsidR="004A0089">
        <w:rPr>
          <w:rFonts w:ascii="Calibri" w:hAnsi="Calibri" w:cs="Calibri" w:hint="eastAsia"/>
          <w:sz w:val="22"/>
          <w:lang w:eastAsia="zh-CN"/>
        </w:rPr>
        <w:t>11_</w:t>
      </w:r>
      <w:r w:rsidR="002206FF">
        <w:rPr>
          <w:rFonts w:ascii="Calibri" w:hAnsi="Calibri" w:cs="Calibri" w:hint="eastAsia"/>
          <w:sz w:val="22"/>
          <w:lang w:eastAsia="zh-CN"/>
        </w:rPr>
        <w:t>1</w:t>
      </w:r>
      <w:r w:rsidR="004A0089">
        <w:rPr>
          <w:rFonts w:ascii="Calibri" w:hAnsi="Calibri" w:cs="Calibri" w:hint="eastAsia"/>
          <w:sz w:val="22"/>
          <w:lang w:eastAsia="zh-CN"/>
        </w:rPr>
        <w:t>_</w:t>
      </w:r>
      <w:r w:rsidR="00DF6C79">
        <w:rPr>
          <w:rFonts w:ascii="Calibri" w:hAnsi="Calibri" w:cs="Calibri" w:hint="eastAsia"/>
          <w:sz w:val="22"/>
          <w:lang w:eastAsia="zh-CN"/>
        </w:rPr>
        <w:t>5</w:t>
      </w:r>
      <w:r w:rsidR="000559B5" w:rsidRPr="000559B5">
        <w:rPr>
          <w:rFonts w:ascii="Calibri" w:hAnsi="Calibri" w:cs="Calibri"/>
          <w:sz w:val="22"/>
        </w:rPr>
        <w:t>_NR5GC).xml</w:t>
      </w:r>
    </w:p>
    <w:p w14:paraId="145FC44B" w14:textId="77777777" w:rsidR="003A22C0" w:rsidRPr="002D362B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4" w:name="_Toc122434496"/>
      <w:bookmarkStart w:id="35" w:name="_Toc295288973"/>
      <w:bookmarkStart w:id="36" w:name="_Toc325725668"/>
      <w:bookmarkStart w:id="37" w:name="_Toc89693776"/>
      <w:r w:rsidRPr="002D362B">
        <w:rPr>
          <w:rFonts w:cs="Arial"/>
          <w:b/>
        </w:rPr>
        <w:t>References</w:t>
      </w:r>
      <w:bookmarkEnd w:id="34"/>
      <w:bookmarkEnd w:id="35"/>
      <w:bookmarkEnd w:id="36"/>
      <w:bookmarkEnd w:id="3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14:paraId="145FC44E" w14:textId="77777777" w:rsidTr="00E139D5">
        <w:trPr>
          <w:trHeight w:val="249"/>
        </w:trPr>
        <w:tc>
          <w:tcPr>
            <w:tcW w:w="775" w:type="dxa"/>
            <w:hideMark/>
          </w:tcPr>
          <w:p w14:paraId="145FC44C" w14:textId="77777777"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14:paraId="145FC44D" w14:textId="77777777" w:rsidR="003A22C0" w:rsidRPr="00C8354F" w:rsidRDefault="008E5C6A" w:rsidP="002F110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67554F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2F1107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707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DF6C79">
              <w:rPr>
                <w:rFonts w:ascii="Calibri" w:hAnsi="Calibri" w:cs="Calibri" w:hint="eastAsia"/>
                <w:sz w:val="22"/>
                <w:lang w:eastAsia="zh-CN"/>
              </w:rPr>
              <w:t>11.1.5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14:paraId="145FC44F" w14:textId="77777777" w:rsidR="001E41F3" w:rsidRPr="0067554F" w:rsidRDefault="001E41F3" w:rsidP="00603F4B">
      <w:pPr>
        <w:rPr>
          <w:noProof/>
        </w:rPr>
      </w:pPr>
    </w:p>
    <w:sectPr w:rsidR="001E41F3" w:rsidRPr="006755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FC452" w14:textId="77777777" w:rsidR="000C09D9" w:rsidRDefault="000C09D9">
      <w:r>
        <w:separator/>
      </w:r>
    </w:p>
  </w:endnote>
  <w:endnote w:type="continuationSeparator" w:id="0">
    <w:p w14:paraId="145FC453" w14:textId="77777777" w:rsidR="000C09D9" w:rsidRDefault="000C0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FC450" w14:textId="77777777" w:rsidR="000C09D9" w:rsidRDefault="000C09D9">
      <w:r>
        <w:separator/>
      </w:r>
    </w:p>
  </w:footnote>
  <w:footnote w:type="continuationSeparator" w:id="0">
    <w:p w14:paraId="145FC451" w14:textId="77777777" w:rsidR="000C09D9" w:rsidRDefault="000C0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FC454" w14:textId="77777777" w:rsidR="002E02F9" w:rsidRDefault="002E02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FC455" w14:textId="77777777" w:rsidR="002E02F9" w:rsidRDefault="002E02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FC456" w14:textId="77777777" w:rsidR="002E02F9" w:rsidRDefault="002E02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FC457" w14:textId="77777777" w:rsidR="002E02F9" w:rsidRDefault="002E02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97E0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E83A2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AEA27D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4D4CC7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E8716E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B50A8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695BB9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767FE1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36E221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441339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74778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2080736">
    <w:abstractNumId w:val="4"/>
  </w:num>
  <w:num w:numId="3" w16cid:durableId="1217737362">
    <w:abstractNumId w:val="13"/>
  </w:num>
  <w:num w:numId="4" w16cid:durableId="618688881">
    <w:abstractNumId w:val="0"/>
  </w:num>
  <w:num w:numId="5" w16cid:durableId="1144850398">
    <w:abstractNumId w:val="12"/>
  </w:num>
  <w:num w:numId="6" w16cid:durableId="2113086739">
    <w:abstractNumId w:val="15"/>
  </w:num>
  <w:num w:numId="7" w16cid:durableId="1423839264">
    <w:abstractNumId w:val="14"/>
  </w:num>
  <w:num w:numId="8" w16cid:durableId="1819687345">
    <w:abstractNumId w:val="3"/>
  </w:num>
  <w:num w:numId="9" w16cid:durableId="1330326825">
    <w:abstractNumId w:val="5"/>
  </w:num>
  <w:num w:numId="10" w16cid:durableId="324624963">
    <w:abstractNumId w:val="10"/>
  </w:num>
  <w:num w:numId="11" w16cid:durableId="2052532963">
    <w:abstractNumId w:val="17"/>
  </w:num>
  <w:num w:numId="12" w16cid:durableId="717899189">
    <w:abstractNumId w:val="2"/>
  </w:num>
  <w:num w:numId="13" w16cid:durableId="1980455352">
    <w:abstractNumId w:val="9"/>
  </w:num>
  <w:num w:numId="14" w16cid:durableId="1796869668">
    <w:abstractNumId w:val="16"/>
  </w:num>
  <w:num w:numId="15" w16cid:durableId="171845616">
    <w:abstractNumId w:val="8"/>
  </w:num>
  <w:num w:numId="16" w16cid:durableId="1916084983">
    <w:abstractNumId w:val="11"/>
  </w:num>
  <w:num w:numId="17" w16cid:durableId="1509056063">
    <w:abstractNumId w:val="1"/>
  </w:num>
  <w:num w:numId="18" w16cid:durableId="342828162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1C2"/>
    <w:rsid w:val="00007036"/>
    <w:rsid w:val="00022434"/>
    <w:rsid w:val="00022E4A"/>
    <w:rsid w:val="00023ABB"/>
    <w:rsid w:val="00032AD9"/>
    <w:rsid w:val="00046C52"/>
    <w:rsid w:val="00047E07"/>
    <w:rsid w:val="000559B5"/>
    <w:rsid w:val="000617E1"/>
    <w:rsid w:val="00063BFA"/>
    <w:rsid w:val="00073DD9"/>
    <w:rsid w:val="000859E5"/>
    <w:rsid w:val="00086E84"/>
    <w:rsid w:val="000970E3"/>
    <w:rsid w:val="000A4A26"/>
    <w:rsid w:val="000A6394"/>
    <w:rsid w:val="000B4564"/>
    <w:rsid w:val="000B7FED"/>
    <w:rsid w:val="000C038A"/>
    <w:rsid w:val="000C09D9"/>
    <w:rsid w:val="000C6598"/>
    <w:rsid w:val="000C6B12"/>
    <w:rsid w:val="000D173E"/>
    <w:rsid w:val="000D44B3"/>
    <w:rsid w:val="000E70AC"/>
    <w:rsid w:val="000F0519"/>
    <w:rsid w:val="000F15E5"/>
    <w:rsid w:val="0010339A"/>
    <w:rsid w:val="00104C34"/>
    <w:rsid w:val="00111502"/>
    <w:rsid w:val="001133B9"/>
    <w:rsid w:val="00121646"/>
    <w:rsid w:val="00123B59"/>
    <w:rsid w:val="0013488A"/>
    <w:rsid w:val="00144211"/>
    <w:rsid w:val="00145D43"/>
    <w:rsid w:val="001516D5"/>
    <w:rsid w:val="00163924"/>
    <w:rsid w:val="00174EF1"/>
    <w:rsid w:val="00192C46"/>
    <w:rsid w:val="00196081"/>
    <w:rsid w:val="0019740A"/>
    <w:rsid w:val="001A08B3"/>
    <w:rsid w:val="001A09A3"/>
    <w:rsid w:val="001A227C"/>
    <w:rsid w:val="001A433F"/>
    <w:rsid w:val="001A4BC2"/>
    <w:rsid w:val="001A7B60"/>
    <w:rsid w:val="001B52F0"/>
    <w:rsid w:val="001B7A65"/>
    <w:rsid w:val="001C4AD3"/>
    <w:rsid w:val="001D0193"/>
    <w:rsid w:val="001E41F3"/>
    <w:rsid w:val="001F4BC1"/>
    <w:rsid w:val="00207D42"/>
    <w:rsid w:val="002118AB"/>
    <w:rsid w:val="002160BA"/>
    <w:rsid w:val="002206FF"/>
    <w:rsid w:val="00222B83"/>
    <w:rsid w:val="00252362"/>
    <w:rsid w:val="00254D3F"/>
    <w:rsid w:val="0026004D"/>
    <w:rsid w:val="00261A90"/>
    <w:rsid w:val="002640DD"/>
    <w:rsid w:val="002714F0"/>
    <w:rsid w:val="00271A23"/>
    <w:rsid w:val="00275D12"/>
    <w:rsid w:val="00284FEB"/>
    <w:rsid w:val="002860C4"/>
    <w:rsid w:val="002A6D31"/>
    <w:rsid w:val="002B5741"/>
    <w:rsid w:val="002D362B"/>
    <w:rsid w:val="002D5454"/>
    <w:rsid w:val="002E02F9"/>
    <w:rsid w:val="002E2B1E"/>
    <w:rsid w:val="002E472E"/>
    <w:rsid w:val="002F1107"/>
    <w:rsid w:val="00301B26"/>
    <w:rsid w:val="00305409"/>
    <w:rsid w:val="00311688"/>
    <w:rsid w:val="00317F09"/>
    <w:rsid w:val="00320BC8"/>
    <w:rsid w:val="00327943"/>
    <w:rsid w:val="00327CED"/>
    <w:rsid w:val="00343F7B"/>
    <w:rsid w:val="00344D50"/>
    <w:rsid w:val="00345FDB"/>
    <w:rsid w:val="003609EF"/>
    <w:rsid w:val="0036231A"/>
    <w:rsid w:val="00365387"/>
    <w:rsid w:val="00370B54"/>
    <w:rsid w:val="00374DD4"/>
    <w:rsid w:val="00375F92"/>
    <w:rsid w:val="00393AFA"/>
    <w:rsid w:val="003A0BE7"/>
    <w:rsid w:val="003A22C0"/>
    <w:rsid w:val="003A3CA7"/>
    <w:rsid w:val="003B1187"/>
    <w:rsid w:val="003C0432"/>
    <w:rsid w:val="003D3D77"/>
    <w:rsid w:val="003D6C5E"/>
    <w:rsid w:val="003E1A36"/>
    <w:rsid w:val="003E2EFC"/>
    <w:rsid w:val="003E42C1"/>
    <w:rsid w:val="003F61EE"/>
    <w:rsid w:val="00400ADF"/>
    <w:rsid w:val="004067D7"/>
    <w:rsid w:val="0040719D"/>
    <w:rsid w:val="00410371"/>
    <w:rsid w:val="004242F1"/>
    <w:rsid w:val="00457754"/>
    <w:rsid w:val="00457B35"/>
    <w:rsid w:val="00465C28"/>
    <w:rsid w:val="004740E9"/>
    <w:rsid w:val="00474D09"/>
    <w:rsid w:val="00482CA8"/>
    <w:rsid w:val="00490413"/>
    <w:rsid w:val="004915B4"/>
    <w:rsid w:val="004915C6"/>
    <w:rsid w:val="004A0047"/>
    <w:rsid w:val="004A0089"/>
    <w:rsid w:val="004A48E3"/>
    <w:rsid w:val="004B73EF"/>
    <w:rsid w:val="004B75B7"/>
    <w:rsid w:val="004C2C35"/>
    <w:rsid w:val="004C5539"/>
    <w:rsid w:val="004D5C36"/>
    <w:rsid w:val="00512559"/>
    <w:rsid w:val="005140FF"/>
    <w:rsid w:val="005150E2"/>
    <w:rsid w:val="0051580D"/>
    <w:rsid w:val="00522F60"/>
    <w:rsid w:val="00541A05"/>
    <w:rsid w:val="005421BA"/>
    <w:rsid w:val="00547111"/>
    <w:rsid w:val="00553A82"/>
    <w:rsid w:val="00554BA7"/>
    <w:rsid w:val="00580410"/>
    <w:rsid w:val="00592121"/>
    <w:rsid w:val="00592D74"/>
    <w:rsid w:val="0059622B"/>
    <w:rsid w:val="005A6337"/>
    <w:rsid w:val="005B3B8A"/>
    <w:rsid w:val="005D1873"/>
    <w:rsid w:val="005D2D39"/>
    <w:rsid w:val="005E2C44"/>
    <w:rsid w:val="006010B5"/>
    <w:rsid w:val="00603F4B"/>
    <w:rsid w:val="00604160"/>
    <w:rsid w:val="006156EC"/>
    <w:rsid w:val="00621188"/>
    <w:rsid w:val="006226D1"/>
    <w:rsid w:val="006257ED"/>
    <w:rsid w:val="006348A1"/>
    <w:rsid w:val="00634B2B"/>
    <w:rsid w:val="00643C8F"/>
    <w:rsid w:val="00652D44"/>
    <w:rsid w:val="00657850"/>
    <w:rsid w:val="00665C47"/>
    <w:rsid w:val="00673858"/>
    <w:rsid w:val="0067554F"/>
    <w:rsid w:val="006851EA"/>
    <w:rsid w:val="00691604"/>
    <w:rsid w:val="006947F6"/>
    <w:rsid w:val="00695808"/>
    <w:rsid w:val="006B3C17"/>
    <w:rsid w:val="006B46FB"/>
    <w:rsid w:val="006C3070"/>
    <w:rsid w:val="006D11E8"/>
    <w:rsid w:val="006D2508"/>
    <w:rsid w:val="006E21FB"/>
    <w:rsid w:val="00717EBB"/>
    <w:rsid w:val="0074398B"/>
    <w:rsid w:val="0076267E"/>
    <w:rsid w:val="0077257A"/>
    <w:rsid w:val="00776078"/>
    <w:rsid w:val="00776ADB"/>
    <w:rsid w:val="00777403"/>
    <w:rsid w:val="00792342"/>
    <w:rsid w:val="007977A8"/>
    <w:rsid w:val="007A185B"/>
    <w:rsid w:val="007B0ED9"/>
    <w:rsid w:val="007B3D92"/>
    <w:rsid w:val="007B512A"/>
    <w:rsid w:val="007C2097"/>
    <w:rsid w:val="007C26FA"/>
    <w:rsid w:val="007C2732"/>
    <w:rsid w:val="007C7D44"/>
    <w:rsid w:val="007D6A07"/>
    <w:rsid w:val="007E7040"/>
    <w:rsid w:val="007F10B3"/>
    <w:rsid w:val="007F7259"/>
    <w:rsid w:val="008010DF"/>
    <w:rsid w:val="008040A8"/>
    <w:rsid w:val="0081201F"/>
    <w:rsid w:val="00813314"/>
    <w:rsid w:val="00823AEF"/>
    <w:rsid w:val="00825E83"/>
    <w:rsid w:val="008279FA"/>
    <w:rsid w:val="008570F8"/>
    <w:rsid w:val="008626E7"/>
    <w:rsid w:val="00870310"/>
    <w:rsid w:val="00870EE7"/>
    <w:rsid w:val="00876450"/>
    <w:rsid w:val="00883CB9"/>
    <w:rsid w:val="008863B9"/>
    <w:rsid w:val="00886492"/>
    <w:rsid w:val="00890B26"/>
    <w:rsid w:val="008952A7"/>
    <w:rsid w:val="00897835"/>
    <w:rsid w:val="008A262C"/>
    <w:rsid w:val="008A45A6"/>
    <w:rsid w:val="008D6A69"/>
    <w:rsid w:val="008E5C6A"/>
    <w:rsid w:val="008F01B7"/>
    <w:rsid w:val="008F3789"/>
    <w:rsid w:val="008F686C"/>
    <w:rsid w:val="009148DE"/>
    <w:rsid w:val="009162ED"/>
    <w:rsid w:val="00920E43"/>
    <w:rsid w:val="00937A5E"/>
    <w:rsid w:val="00941E30"/>
    <w:rsid w:val="00953E28"/>
    <w:rsid w:val="00962985"/>
    <w:rsid w:val="009777D9"/>
    <w:rsid w:val="0097790D"/>
    <w:rsid w:val="00991B88"/>
    <w:rsid w:val="00993C1B"/>
    <w:rsid w:val="009A5753"/>
    <w:rsid w:val="009A579D"/>
    <w:rsid w:val="009A638E"/>
    <w:rsid w:val="009C2B70"/>
    <w:rsid w:val="009D529F"/>
    <w:rsid w:val="009E0E07"/>
    <w:rsid w:val="009E2AAF"/>
    <w:rsid w:val="009E3297"/>
    <w:rsid w:val="009F734F"/>
    <w:rsid w:val="00A1055C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7671C"/>
    <w:rsid w:val="00A8048A"/>
    <w:rsid w:val="00A84064"/>
    <w:rsid w:val="00A935FE"/>
    <w:rsid w:val="00AA2CBC"/>
    <w:rsid w:val="00AB75B6"/>
    <w:rsid w:val="00AC3CB4"/>
    <w:rsid w:val="00AC5820"/>
    <w:rsid w:val="00AD0D45"/>
    <w:rsid w:val="00AD1CD8"/>
    <w:rsid w:val="00AE537C"/>
    <w:rsid w:val="00AF0260"/>
    <w:rsid w:val="00B07E59"/>
    <w:rsid w:val="00B103A2"/>
    <w:rsid w:val="00B258BB"/>
    <w:rsid w:val="00B3628B"/>
    <w:rsid w:val="00B42BFD"/>
    <w:rsid w:val="00B43375"/>
    <w:rsid w:val="00B51248"/>
    <w:rsid w:val="00B51813"/>
    <w:rsid w:val="00B536A9"/>
    <w:rsid w:val="00B54DAE"/>
    <w:rsid w:val="00B65D70"/>
    <w:rsid w:val="00B67B97"/>
    <w:rsid w:val="00B823DB"/>
    <w:rsid w:val="00B968C8"/>
    <w:rsid w:val="00BA3EC5"/>
    <w:rsid w:val="00BA51D9"/>
    <w:rsid w:val="00BB1DE0"/>
    <w:rsid w:val="00BB5DFC"/>
    <w:rsid w:val="00BC22F0"/>
    <w:rsid w:val="00BC48DA"/>
    <w:rsid w:val="00BC74A2"/>
    <w:rsid w:val="00BD279D"/>
    <w:rsid w:val="00BD6BB8"/>
    <w:rsid w:val="00BE15E3"/>
    <w:rsid w:val="00C05894"/>
    <w:rsid w:val="00C2298F"/>
    <w:rsid w:val="00C24012"/>
    <w:rsid w:val="00C31031"/>
    <w:rsid w:val="00C321D2"/>
    <w:rsid w:val="00C406A8"/>
    <w:rsid w:val="00C420B1"/>
    <w:rsid w:val="00C4324E"/>
    <w:rsid w:val="00C43784"/>
    <w:rsid w:val="00C462F9"/>
    <w:rsid w:val="00C50788"/>
    <w:rsid w:val="00C610C3"/>
    <w:rsid w:val="00C61269"/>
    <w:rsid w:val="00C66BA2"/>
    <w:rsid w:val="00C8354F"/>
    <w:rsid w:val="00C849A0"/>
    <w:rsid w:val="00C95985"/>
    <w:rsid w:val="00CA69AB"/>
    <w:rsid w:val="00CA7D2C"/>
    <w:rsid w:val="00CB44CC"/>
    <w:rsid w:val="00CC5026"/>
    <w:rsid w:val="00CC68D0"/>
    <w:rsid w:val="00CF3441"/>
    <w:rsid w:val="00D03794"/>
    <w:rsid w:val="00D03F9A"/>
    <w:rsid w:val="00D0481B"/>
    <w:rsid w:val="00D0677B"/>
    <w:rsid w:val="00D06D51"/>
    <w:rsid w:val="00D24991"/>
    <w:rsid w:val="00D31793"/>
    <w:rsid w:val="00D34E5E"/>
    <w:rsid w:val="00D47F22"/>
    <w:rsid w:val="00D50255"/>
    <w:rsid w:val="00D571AB"/>
    <w:rsid w:val="00D66520"/>
    <w:rsid w:val="00D666BE"/>
    <w:rsid w:val="00D67004"/>
    <w:rsid w:val="00D704B9"/>
    <w:rsid w:val="00D91406"/>
    <w:rsid w:val="00DA4DC7"/>
    <w:rsid w:val="00DE34CF"/>
    <w:rsid w:val="00DE7626"/>
    <w:rsid w:val="00DF0EAF"/>
    <w:rsid w:val="00DF36D2"/>
    <w:rsid w:val="00DF6C79"/>
    <w:rsid w:val="00E139D5"/>
    <w:rsid w:val="00E13F3D"/>
    <w:rsid w:val="00E259B2"/>
    <w:rsid w:val="00E27470"/>
    <w:rsid w:val="00E30489"/>
    <w:rsid w:val="00E31796"/>
    <w:rsid w:val="00E34898"/>
    <w:rsid w:val="00E65576"/>
    <w:rsid w:val="00E65B1B"/>
    <w:rsid w:val="00E8304C"/>
    <w:rsid w:val="00E8505D"/>
    <w:rsid w:val="00E95ED5"/>
    <w:rsid w:val="00E973E8"/>
    <w:rsid w:val="00EB09B7"/>
    <w:rsid w:val="00EC2DF2"/>
    <w:rsid w:val="00ED65E5"/>
    <w:rsid w:val="00ED6C5F"/>
    <w:rsid w:val="00EE5422"/>
    <w:rsid w:val="00EE7D7C"/>
    <w:rsid w:val="00EF5778"/>
    <w:rsid w:val="00F13791"/>
    <w:rsid w:val="00F137E3"/>
    <w:rsid w:val="00F25D98"/>
    <w:rsid w:val="00F300FB"/>
    <w:rsid w:val="00F4085B"/>
    <w:rsid w:val="00F41C9A"/>
    <w:rsid w:val="00F512B2"/>
    <w:rsid w:val="00F56933"/>
    <w:rsid w:val="00F56C42"/>
    <w:rsid w:val="00F67FEE"/>
    <w:rsid w:val="00F717BF"/>
    <w:rsid w:val="00F759F2"/>
    <w:rsid w:val="00F7684F"/>
    <w:rsid w:val="00F84D41"/>
    <w:rsid w:val="00F92CA1"/>
    <w:rsid w:val="00F94D87"/>
    <w:rsid w:val="00F9616A"/>
    <w:rsid w:val="00F96796"/>
    <w:rsid w:val="00FA2B70"/>
    <w:rsid w:val="00FB6386"/>
    <w:rsid w:val="00FB7807"/>
    <w:rsid w:val="00FC410D"/>
    <w:rsid w:val="00FD2123"/>
    <w:rsid w:val="00F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5FC091"/>
  <w15:docId w15:val="{0D8922F1-82CE-42C5-8A74-2F467A8B6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B7807"/>
    <w:pPr>
      <w:ind w:firstLineChars="200" w:firstLine="420"/>
    </w:pPr>
  </w:style>
  <w:style w:type="character" w:styleId="HTMLCite">
    <w:name w:val="HTML Cite"/>
    <w:unhideWhenUsed/>
    <w:qFormat/>
    <w:rsid w:val="0040719D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0A909-5144-4DF3-8585-B1468FA3F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2569</TotalTime>
  <Pages>24</Pages>
  <Words>6110</Words>
  <Characters>34827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40856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95</cp:revision>
  <cp:lastPrinted>1900-12-31T16:00:00Z</cp:lastPrinted>
  <dcterms:created xsi:type="dcterms:W3CDTF">2021-05-13T14:26:00Z</dcterms:created>
  <dcterms:modified xsi:type="dcterms:W3CDTF">2022-04-27T12:19:00Z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