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82575A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A36658">
          <w:rPr>
            <w:b/>
            <w:i/>
            <w:noProof/>
            <w:sz w:val="28"/>
          </w:rPr>
          <w:t>60</w:t>
        </w:r>
        <w:r w:rsidR="00D03B2B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363E3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363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82016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A36658">
              <w:rPr>
                <w:b/>
                <w:noProof/>
                <w:sz w:val="28"/>
              </w:rPr>
              <w:t>2</w:t>
            </w:r>
            <w:r w:rsidR="00D03B2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363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FE6F79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66E2E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</w:t>
            </w:r>
            <w:r w:rsidR="00E25BED">
              <w:t>2</w:t>
            </w:r>
            <w:r w:rsidR="00D03B2B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DC50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3665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1308F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E25BED">
              <w:t>2</w:t>
            </w:r>
            <w:r w:rsidR="00D03B2B">
              <w:t>2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3F2444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E25BED">
              <w:t>2</w:t>
            </w:r>
            <w:r w:rsidR="00D03B2B">
              <w:t>2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C75F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25BED">
              <w:rPr>
                <w:noProof/>
              </w:rPr>
              <w:t>2</w:t>
            </w:r>
            <w:r w:rsidR="00D03B2B">
              <w:rPr>
                <w:noProof/>
              </w:rPr>
              <w:t>2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D5AC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BD9C0" w:rsidR="004D7D01" w:rsidRDefault="00A36658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3601A9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9F3F03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E25BED">
        <w:rPr>
          <w:rFonts w:cs="Arial"/>
        </w:rPr>
        <w:t>2</w:t>
      </w:r>
      <w:r w:rsidR="00D03B2B">
        <w:rPr>
          <w:rFonts w:cs="Arial"/>
        </w:rPr>
        <w:t>2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1D33AF1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E25BED">
        <w:rPr>
          <w:rFonts w:cs="Arial"/>
          <w:lang w:eastAsia="ja-JP"/>
        </w:rPr>
        <w:t>2</w:t>
      </w:r>
      <w:r w:rsidR="00D03B2B">
        <w:rPr>
          <w:rFonts w:cs="Arial"/>
          <w:lang w:eastAsia="ja-JP"/>
        </w:rPr>
        <w:t>2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39C754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E25BED">
        <w:rPr>
          <w:rFonts w:cs="Arial"/>
        </w:rPr>
        <w:t>2</w:t>
      </w:r>
      <w:r w:rsidR="00D03B2B">
        <w:rPr>
          <w:rFonts w:cs="Arial"/>
        </w:rPr>
        <w:t>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07D05E2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E25BED">
        <w:rPr>
          <w:rFonts w:cs="Arial"/>
        </w:rPr>
        <w:t>2</w:t>
      </w:r>
      <w:r w:rsidR="00D03B2B">
        <w:rPr>
          <w:rFonts w:cs="Arial"/>
        </w:rPr>
        <w:t>2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96E4F76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A36658">
              <w:rPr>
                <w:rFonts w:cs="Arial"/>
                <w:b/>
                <w:sz w:val="18"/>
              </w:rPr>
              <w:t>6</w:t>
            </w:r>
            <w:r w:rsidR="00D03B2B">
              <w:rPr>
                <w:rFonts w:cs="Arial"/>
                <w:b/>
                <w:sz w:val="18"/>
              </w:rPr>
              <w:t>06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E25BED">
              <w:rPr>
                <w:rFonts w:cs="Arial"/>
                <w:b/>
                <w:sz w:val="18"/>
              </w:rPr>
              <w:t>2</w:t>
            </w:r>
            <w:r w:rsidR="00D03B2B">
              <w:rPr>
                <w:rFonts w:cs="Arial"/>
                <w:b/>
                <w:sz w:val="18"/>
              </w:rPr>
              <w:t>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5EBB2" w14:textId="77777777" w:rsidR="00E043DC" w:rsidRDefault="00E043DC">
      <w:r>
        <w:separator/>
      </w:r>
    </w:p>
  </w:endnote>
  <w:endnote w:type="continuationSeparator" w:id="0">
    <w:p w14:paraId="3AEEDE43" w14:textId="77777777" w:rsidR="00E043DC" w:rsidRDefault="00E04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B1516" w14:textId="77777777" w:rsidR="00E043DC" w:rsidRDefault="00E043DC">
      <w:r>
        <w:separator/>
      </w:r>
    </w:p>
  </w:footnote>
  <w:footnote w:type="continuationSeparator" w:id="0">
    <w:p w14:paraId="105A38E8" w14:textId="77777777" w:rsidR="00E043DC" w:rsidRDefault="00E04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6BC9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63E30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6F4852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F5509"/>
    <w:rsid w:val="009F734F"/>
    <w:rsid w:val="00A246B6"/>
    <w:rsid w:val="00A36658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A472F"/>
    <w:rsid w:val="00CC5026"/>
    <w:rsid w:val="00CC68D0"/>
    <w:rsid w:val="00D03B2B"/>
    <w:rsid w:val="00D03F9A"/>
    <w:rsid w:val="00D06D51"/>
    <w:rsid w:val="00D24991"/>
    <w:rsid w:val="00D50255"/>
    <w:rsid w:val="00D66520"/>
    <w:rsid w:val="00D84AE9"/>
    <w:rsid w:val="00DA6928"/>
    <w:rsid w:val="00DE34CF"/>
    <w:rsid w:val="00E043DC"/>
    <w:rsid w:val="00E13F3D"/>
    <w:rsid w:val="00E25BED"/>
    <w:rsid w:val="00E34898"/>
    <w:rsid w:val="00E93376"/>
    <w:rsid w:val="00EA028A"/>
    <w:rsid w:val="00EB09B7"/>
    <w:rsid w:val="00ED124D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49</cp:revision>
  <cp:lastPrinted>1900-01-01T00:00:00Z</cp:lastPrinted>
  <dcterms:created xsi:type="dcterms:W3CDTF">2022-01-24T16:23:00Z</dcterms:created>
  <dcterms:modified xsi:type="dcterms:W3CDTF">2022-04-25T20:57:00Z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