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C36C8B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  <w:r w:rsidR="0083785A">
          <w:rPr>
            <w:b/>
            <w:i/>
            <w:noProof/>
            <w:sz w:val="28"/>
          </w:rPr>
          <w:t>5</w:t>
        </w:r>
      </w:fldSimple>
      <w:r w:rsidR="00E049DE">
        <w:rPr>
          <w:b/>
          <w:i/>
          <w:noProof/>
          <w:sz w:val="28"/>
        </w:rPr>
        <w:t>0</w:t>
      </w:r>
    </w:p>
    <w:p w14:paraId="210A5493" w14:textId="77777777" w:rsidR="00745C21" w:rsidRDefault="000C79A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C7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61EB6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E049DE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57E5D" w:rsidR="001E41F3" w:rsidRDefault="00E049DE" w:rsidP="00B7489A">
            <w:pPr>
              <w:pStyle w:val="CRCoverPage"/>
              <w:spacing w:after="0"/>
              <w:rPr>
                <w:noProof/>
              </w:rPr>
            </w:pPr>
            <w:r w:rsidRPr="00E049DE">
              <w:t>Correction for SDAP test case 7.1.4.1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BE5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CF0A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C7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717FE" w14:textId="77777777" w:rsidR="001E41F3" w:rsidRDefault="00E049DE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R5-221435, the QoS rule configuration is still inconstent. The current configuration has:</w:t>
            </w:r>
          </w:p>
          <w:p w14:paraId="4B2C43D2" w14:textId="77777777" w:rsidR="00E049DE" w:rsidRDefault="00E049DE" w:rsidP="003828FB">
            <w:pPr>
              <w:pStyle w:val="CRCoverPage"/>
              <w:spacing w:after="0"/>
              <w:rPr>
                <w:noProof/>
              </w:rPr>
            </w:pPr>
          </w:p>
          <w:p w14:paraId="64602D58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#3, DQR 0, PF list #1 (match-all)</w:t>
            </w:r>
          </w:p>
          <w:p w14:paraId="58B87E15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#4, DQR 1, PF list#3</w:t>
            </w:r>
          </w:p>
          <w:p w14:paraId="38C9C1CC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</w:p>
          <w:p w14:paraId="413E3823" w14:textId="7417EB72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violates 24.501 6.2.5.1.1.2 since a rule which is not the default rule should not use match-all filter type</w:t>
            </w:r>
          </w:p>
          <w:p w14:paraId="708AA7DE" w14:textId="7C32BB09" w:rsidR="00E049DE" w:rsidRDefault="00E049DE" w:rsidP="003828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2BB7" w14:textId="77777777" w:rsidR="00F02DF8" w:rsidRDefault="00E049DE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Revert to using QoS rule#1 instead of #3, </w:t>
            </w:r>
            <w:r w:rsidR="00AE518C">
              <w:rPr>
                <w:noProof/>
              </w:rPr>
              <w:t>since this has DQR field as ‘1’ and is associated with a match-all packet filter. Then modify the DQR field of QoS rule#4 to ‘0’ to follow the restriction that onle one configured QoS rule can be set as the default.</w:t>
            </w:r>
          </w:p>
          <w:p w14:paraId="5A21A7F0" w14:textId="77777777" w:rsidR="00AE518C" w:rsidRDefault="00AE518C" w:rsidP="003828FB">
            <w:pPr>
              <w:pStyle w:val="CRCoverPage"/>
              <w:spacing w:after="0"/>
              <w:rPr>
                <w:noProof/>
              </w:rPr>
            </w:pPr>
          </w:p>
          <w:p w14:paraId="31C656EC" w14:textId="37025BDA" w:rsidR="00AE518C" w:rsidRDefault="00AE518C" w:rsidP="003828FB">
            <w:pPr>
              <w:pStyle w:val="CRCoverPage"/>
              <w:spacing w:after="0"/>
              <w:rPr>
                <w:noProof/>
              </w:rPr>
            </w:pPr>
            <w:r w:rsidRPr="00AE518C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assoociated pose CR on 38.523-1 will be raised at RAN5#95.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B79B5" w:rsidR="001E41F3" w:rsidRDefault="00E049D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E9E167" w:rsidR="001E41F3" w:rsidRDefault="00AE5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911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C726B" w:rsidR="001E41F3" w:rsidRDefault="00AE5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4389A70F" w:rsidR="00F02DF8" w:rsidRDefault="00F02DF8" w:rsidP="00F02DF8"/>
    <w:p w14:paraId="517B4750" w14:textId="77777777" w:rsidR="00CF0A0B" w:rsidRDefault="00CF0A0B" w:rsidP="00CF0A0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A0B" w14:paraId="08DE3D38" w14:textId="77777777" w:rsidTr="00C5056D">
        <w:trPr>
          <w:trHeight w:val="447"/>
        </w:trPr>
        <w:tc>
          <w:tcPr>
            <w:tcW w:w="1985" w:type="dxa"/>
          </w:tcPr>
          <w:p w14:paraId="016BA55A" w14:textId="77777777" w:rsidR="00CF0A0B" w:rsidRDefault="00CF0A0B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326A5" w14:textId="79F4CDA8" w:rsidR="00CF0A0B" w:rsidRDefault="00AE518C" w:rsidP="00C5056D">
            <w:pPr>
              <w:spacing w:after="0"/>
            </w:pPr>
            <w:r>
              <w:t>f</w:t>
            </w:r>
            <w:r w:rsidRPr="00E049DE">
              <w:rPr>
                <w:lang w:val="en-US"/>
              </w:rPr>
              <w:t>_TC_7_1_4_1_NR5GC</w:t>
            </w:r>
            <w:r>
              <w:rPr>
                <w:lang w:val="en-US"/>
              </w:rPr>
              <w:t>()</w:t>
            </w:r>
          </w:p>
        </w:tc>
      </w:tr>
      <w:tr w:rsidR="00AE518C" w14:paraId="4BE295F8" w14:textId="77777777" w:rsidTr="00C5056D">
        <w:trPr>
          <w:trHeight w:val="452"/>
        </w:trPr>
        <w:tc>
          <w:tcPr>
            <w:tcW w:w="1985" w:type="dxa"/>
          </w:tcPr>
          <w:p w14:paraId="50DF51F1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DB7FF7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R5-221435, the QoS rule configuration is still inconstent. The current configuration has:</w:t>
            </w:r>
          </w:p>
          <w:p w14:paraId="4BC90C8F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</w:p>
          <w:p w14:paraId="7AF39E04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#3, DQR 0, PF list #1 (match-all)</w:t>
            </w:r>
          </w:p>
          <w:p w14:paraId="6F01F803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#4, DQR 1, PF list#3</w:t>
            </w:r>
          </w:p>
          <w:p w14:paraId="39946EF8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</w:p>
          <w:p w14:paraId="0E71FEE2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violates 24.501 6.2.5.1.1.2 since a rule which is not the default rule should not use match-all filter type</w:t>
            </w:r>
          </w:p>
          <w:p w14:paraId="0C80FFD0" w14:textId="4BBDA08E" w:rsidR="00AE518C" w:rsidRPr="00CF0A0B" w:rsidRDefault="00AE518C" w:rsidP="00AE518C">
            <w:pPr>
              <w:rPr>
                <w:rFonts w:ascii="Arial" w:hAnsi="Arial" w:cs="Arial"/>
                <w:lang w:val="en-US"/>
              </w:rPr>
            </w:pPr>
          </w:p>
        </w:tc>
      </w:tr>
      <w:tr w:rsidR="00AE518C" w14:paraId="5ABAEBBB" w14:textId="77777777" w:rsidTr="00CF0A0B">
        <w:tc>
          <w:tcPr>
            <w:tcW w:w="1985" w:type="dxa"/>
          </w:tcPr>
          <w:p w14:paraId="4EA028E7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4F894F" w14:textId="7C9E4750" w:rsidR="00AE518C" w:rsidRPr="00AE518C" w:rsidRDefault="00AE518C" w:rsidP="00AE518C">
            <w:pPr>
              <w:rPr>
                <w:rFonts w:ascii="Arial" w:hAnsi="Arial" w:cs="Arial"/>
                <w:lang w:val="en-US"/>
              </w:rPr>
            </w:pPr>
            <w:r w:rsidRPr="00AE518C">
              <w:rPr>
                <w:rFonts w:ascii="Arial" w:hAnsi="Arial" w:cs="Arial"/>
                <w:lang w:val="en-US"/>
              </w:rPr>
              <w:t xml:space="preserve">Revert to using QoS rule#1 instead of #3, since this has DQR field as ‘1’ and is associated with a match-all packet filter. Then modify the DQR field of QoS rule#4 to ‘0’ to follow the restriction that </w:t>
            </w:r>
            <w:proofErr w:type="spellStart"/>
            <w:r w:rsidRPr="00AE518C">
              <w:rPr>
                <w:rFonts w:ascii="Arial" w:hAnsi="Arial" w:cs="Arial"/>
                <w:lang w:val="en-US"/>
              </w:rPr>
              <w:t>onle</w:t>
            </w:r>
            <w:proofErr w:type="spellEnd"/>
            <w:r w:rsidRPr="00AE518C">
              <w:rPr>
                <w:rFonts w:ascii="Arial" w:hAnsi="Arial" w:cs="Arial"/>
                <w:lang w:val="en-US"/>
              </w:rPr>
              <w:t xml:space="preserve"> one configured QoS rule can be set as the default.</w:t>
            </w:r>
          </w:p>
          <w:p w14:paraId="714E0FA4" w14:textId="375382A7" w:rsidR="00AE518C" w:rsidRPr="00CF0A0B" w:rsidRDefault="00AE518C" w:rsidP="00AE518C">
            <w:pPr>
              <w:pStyle w:val="CRCoverPage"/>
              <w:spacing w:after="0"/>
              <w:rPr>
                <w:lang w:val="en-US"/>
              </w:rPr>
            </w:pPr>
            <w:r w:rsidRPr="00AE518C">
              <w:rPr>
                <w:rFonts w:cs="Arial"/>
                <w:b/>
                <w:bCs/>
                <w:lang w:val="en-US"/>
              </w:rPr>
              <w:t>Note</w:t>
            </w:r>
            <w:r w:rsidRPr="00AE518C">
              <w:rPr>
                <w:rFonts w:cs="Arial"/>
                <w:lang w:val="en-US"/>
              </w:rPr>
              <w:t xml:space="preserve"> : An </w:t>
            </w:r>
            <w:proofErr w:type="spellStart"/>
            <w:r w:rsidRPr="00AE518C">
              <w:rPr>
                <w:rFonts w:cs="Arial"/>
                <w:lang w:val="en-US"/>
              </w:rPr>
              <w:t>assoociated</w:t>
            </w:r>
            <w:proofErr w:type="spellEnd"/>
            <w:r w:rsidRPr="00AE518C">
              <w:rPr>
                <w:rFonts w:cs="Arial"/>
                <w:lang w:val="en-US"/>
              </w:rPr>
              <w:t xml:space="preserve"> pose CR on 38.523-1 will be raised at RAN5#95.</w:t>
            </w:r>
          </w:p>
        </w:tc>
      </w:tr>
      <w:tr w:rsidR="00AE518C" w14:paraId="65E85816" w14:textId="77777777" w:rsidTr="00CF0A0B">
        <w:tc>
          <w:tcPr>
            <w:tcW w:w="1985" w:type="dxa"/>
          </w:tcPr>
          <w:p w14:paraId="4FF2472A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1CA0F51F" w14:textId="2025CE18" w:rsidR="00AE518C" w:rsidRDefault="00AE518C" w:rsidP="00AE518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SDAP_NR5GC.ttcn</w:t>
            </w:r>
          </w:p>
        </w:tc>
      </w:tr>
      <w:tr w:rsidR="00AE518C" w14:paraId="640ABFD4" w14:textId="77777777" w:rsidTr="00C5056D">
        <w:tc>
          <w:tcPr>
            <w:tcW w:w="1985" w:type="dxa"/>
          </w:tcPr>
          <w:p w14:paraId="1D883C2E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7971AD" w14:textId="77777777" w:rsidR="00AE518C" w:rsidRDefault="00AE518C" w:rsidP="00AE518C">
            <w:pPr>
              <w:rPr>
                <w:rFonts w:ascii="Arial" w:hAnsi="Arial"/>
                <w:highlight w:val="cyan"/>
              </w:rPr>
            </w:pPr>
          </w:p>
        </w:tc>
      </w:tr>
    </w:tbl>
    <w:p w14:paraId="0B6E1AE2" w14:textId="77777777" w:rsidR="00CF0A0B" w:rsidRDefault="00CF0A0B" w:rsidP="00CF0A0B">
      <w:pPr>
        <w:rPr>
          <w:lang w:val="en-US"/>
        </w:rPr>
      </w:pPr>
    </w:p>
    <w:p w14:paraId="1A0A150A" w14:textId="77777777" w:rsidR="00CF0A0B" w:rsidRDefault="00CF0A0B" w:rsidP="00CF0A0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2A9AB80C" w14:textId="77777777" w:rsidTr="00C5056D">
        <w:tc>
          <w:tcPr>
            <w:tcW w:w="9855" w:type="dxa"/>
          </w:tcPr>
          <w:p w14:paraId="0EFAC21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>function f_TC_7_1_4_1_NR5GC() runs on NR5GC_PTC</w:t>
            </w:r>
          </w:p>
          <w:p w14:paraId="44F5934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{//SDAP Data Transfer and PDU Header Handling UL/DL</w:t>
            </w:r>
          </w:p>
          <w:p w14:paraId="1AD7B120" w14:textId="09058F30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</w:t>
            </w:r>
            <w:r>
              <w:rPr>
                <w:lang w:val="en-US"/>
              </w:rPr>
              <w:t>………………..</w:t>
            </w:r>
            <w:r w:rsidRPr="00E049DE">
              <w:rPr>
                <w:lang w:val="en-US"/>
              </w:rPr>
              <w:t xml:space="preserve">                                                       </w:t>
            </w:r>
          </w:p>
          <w:p w14:paraId="5FB2D2FE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v_DRB_ToAddModList</w:t>
            </w:r>
            <w:proofErr w:type="spellEnd"/>
            <w:r w:rsidRPr="00E049DE">
              <w:rPr>
                <w:lang w:val="en-US"/>
              </w:rPr>
              <w:t xml:space="preserve"> := {cs_38508_NRDRB_ToAddMod(</w:t>
            </w:r>
            <w:proofErr w:type="spellStart"/>
            <w:r w:rsidRPr="00E049DE">
              <w:rPr>
                <w:lang w:val="en-US"/>
              </w:rPr>
              <w:t>cs_SDAP_Config_Sdap</w:t>
            </w:r>
            <w:proofErr w:type="spellEnd"/>
            <w:r w:rsidRPr="00E049DE">
              <w:rPr>
                <w:lang w:val="en-US"/>
              </w:rPr>
              <w:t>(</w:t>
            </w:r>
            <w:proofErr w:type="spellStart"/>
            <w:r w:rsidRPr="00E049DE">
              <w:rPr>
                <w:lang w:val="en-US"/>
              </w:rPr>
              <w:t>v_PduSessionId</w:t>
            </w:r>
            <w:proofErr w:type="spellEnd"/>
            <w:r w:rsidRPr="00E049DE">
              <w:rPr>
                <w:lang w:val="en-US"/>
              </w:rPr>
              <w:t>, present_, present_, false, {1,2}), // @sic R5s191119 sic@</w:t>
            </w:r>
          </w:p>
          <w:p w14:paraId="6A55473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049DE">
              <w:rPr>
                <w:lang w:val="en-US"/>
              </w:rPr>
              <w:t>v_SecondDRB</w:t>
            </w:r>
            <w:proofErr w:type="spellEnd"/>
            <w:r w:rsidRPr="00E049DE">
              <w:rPr>
                <w:lang w:val="en-US"/>
              </w:rPr>
              <w:t>,</w:t>
            </w:r>
          </w:p>
          <w:p w14:paraId="649A0D3A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cs_38508_PDCP_Config(ms300)),</w:t>
            </w:r>
          </w:p>
          <w:p w14:paraId="04FA5AC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cs_38508_NRDRB_ToAddMod(</w:t>
            </w:r>
            <w:proofErr w:type="spellStart"/>
            <w:r w:rsidRPr="00E049DE">
              <w:rPr>
                <w:lang w:val="en-US"/>
              </w:rPr>
              <w:t>cs_SDAP_Config_Sdap</w:t>
            </w:r>
            <w:proofErr w:type="spellEnd"/>
            <w:r w:rsidRPr="00E049DE">
              <w:rPr>
                <w:lang w:val="en-US"/>
              </w:rPr>
              <w:t>(</w:t>
            </w:r>
            <w:proofErr w:type="spellStart"/>
            <w:r w:rsidRPr="00E049DE">
              <w:rPr>
                <w:lang w:val="en-US"/>
              </w:rPr>
              <w:t>v_PduSessionId</w:t>
            </w:r>
            <w:proofErr w:type="spellEnd"/>
            <w:r w:rsidRPr="00E049DE">
              <w:rPr>
                <w:lang w:val="en-US"/>
              </w:rPr>
              <w:t>, present_, present_, true, {5,6}), // @sic R5s191119 sic@</w:t>
            </w:r>
          </w:p>
          <w:p w14:paraId="1378CBE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049DE">
              <w:rPr>
                <w:lang w:val="en-US"/>
              </w:rPr>
              <w:t>v_FirstDRB</w:t>
            </w:r>
            <w:proofErr w:type="spellEnd"/>
            <w:r w:rsidRPr="00E049DE">
              <w:rPr>
                <w:lang w:val="en-US"/>
              </w:rPr>
              <w:t>,</w:t>
            </w:r>
          </w:p>
          <w:p w14:paraId="1C320C7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cs_38508_PDCP_Config(ms300))};</w:t>
            </w:r>
          </w:p>
          <w:p w14:paraId="471524F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</w:t>
            </w:r>
          </w:p>
          <w:p w14:paraId="1139167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lastRenderedPageBreak/>
              <w:t xml:space="preserve">    </w:t>
            </w:r>
            <w:proofErr w:type="spellStart"/>
            <w:r w:rsidRPr="00E049DE">
              <w:rPr>
                <w:lang w:val="en-US"/>
              </w:rPr>
              <w:t>v_QoS_Rules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cs_QoS_Rules</w:t>
            </w:r>
            <w:proofErr w:type="spellEnd"/>
            <w:r w:rsidRPr="00E049DE">
              <w:rPr>
                <w:lang w:val="en-US"/>
              </w:rPr>
              <w:t xml:space="preserve"> ({</w:t>
            </w:r>
            <w:proofErr w:type="spellStart"/>
            <w:r w:rsidRPr="00E049DE">
              <w:rPr>
                <w:lang w:val="en-US"/>
              </w:rPr>
              <w:t>f_BuildDefaultQoSRule</w:t>
            </w:r>
            <w:proofErr w:type="spellEnd"/>
            <w:r w:rsidRPr="00E049DE">
              <w:rPr>
                <w:lang w:val="en-US"/>
              </w:rPr>
              <w:t>("</w:t>
            </w:r>
            <w:r w:rsidRPr="00E049DE">
              <w:rPr>
                <w:highlight w:val="yellow"/>
                <w:lang w:val="en-US"/>
              </w:rPr>
              <w:t>3</w:t>
            </w:r>
            <w:r w:rsidRPr="00E049DE">
              <w:rPr>
                <w:lang w:val="en-US"/>
              </w:rPr>
              <w:t xml:space="preserve">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 xml:space="preserve">("4"),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 xml:space="preserve">("5"),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>("6")}); // @sic R5-215714, R5s211487, R5-221435 sic@</w:t>
            </w:r>
          </w:p>
          <w:p w14:paraId="561FA62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highlight w:val="yellow"/>
                <w:lang w:val="en-US"/>
              </w:rPr>
              <w:t>v_QoS_Rules.listofQoSRules</w:t>
            </w:r>
            <w:proofErr w:type="spellEnd"/>
            <w:r w:rsidRPr="00E049DE">
              <w:rPr>
                <w:highlight w:val="yellow"/>
                <w:lang w:val="en-US"/>
              </w:rPr>
              <w:t>[0].</w:t>
            </w:r>
            <w:proofErr w:type="spellStart"/>
            <w:r w:rsidRPr="00E049DE">
              <w:rPr>
                <w:highlight w:val="yellow"/>
                <w:lang w:val="en-US"/>
              </w:rPr>
              <w:t>packetFilterList</w:t>
            </w:r>
            <w:proofErr w:type="spellEnd"/>
            <w:r w:rsidRPr="00E049DE">
              <w:rPr>
                <w:highlight w:val="yellow"/>
                <w:lang w:val="en-US"/>
              </w:rPr>
              <w:t xml:space="preserve"> := cs_PacketFilterList_1MatchAll;</w:t>
            </w:r>
            <w:r w:rsidRPr="00E049DE">
              <w:rPr>
                <w:lang w:val="en-US"/>
              </w:rPr>
              <w:t xml:space="preserve"> //@sic R5s211487, R5-221435 sic@, Acc. Table 7.1.4.1.3.3-7</w:t>
            </w:r>
          </w:p>
          <w:p w14:paraId="1736E91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v_QoSFlowDescr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cs_QoSFlowDescr</w:t>
            </w:r>
            <w:proofErr w:type="spellEnd"/>
            <w:r w:rsidRPr="00E049DE">
              <w:rPr>
                <w:lang w:val="en-US"/>
              </w:rPr>
              <w:t xml:space="preserve"> ({cs_QoS_Flow1, cs_QoS_Flow2, cs_QoS_Flow3, cs_QoS_Flow4});</w:t>
            </w:r>
          </w:p>
          <w:p w14:paraId="3099AC11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</w:p>
          <w:p w14:paraId="126ADA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Start IP handling in order for the TTCN to handle IPv6 address allocation,</w:t>
            </w:r>
          </w:p>
          <w:p w14:paraId="2845727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then stop it before the test body, so that TTCN can route the IP data</w:t>
            </w:r>
          </w:p>
          <w:p w14:paraId="0B445B4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v_PDN_Index</w:t>
            </w:r>
            <w:proofErr w:type="spellEnd"/>
            <w:r w:rsidRPr="00E049DE">
              <w:rPr>
                <w:lang w:val="en-US"/>
              </w:rPr>
              <w:t xml:space="preserve"> := f_NR5GC_GetPdnIndex(</w:t>
            </w:r>
            <w:proofErr w:type="spellStart"/>
            <w:r w:rsidRPr="00E049DE">
              <w:rPr>
                <w:lang w:val="en-US"/>
              </w:rPr>
              <w:t>v_GSM_MobilityInfo_Type</w:t>
            </w:r>
            <w:proofErr w:type="spellEnd"/>
            <w:r w:rsidRPr="00E049DE">
              <w:rPr>
                <w:lang w:val="en-US"/>
              </w:rPr>
              <w:t>);</w:t>
            </w:r>
          </w:p>
          <w:p w14:paraId="586E80CB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v_QosFlowId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cs_IP_QosFlowId</w:t>
            </w:r>
            <w:proofErr w:type="spellEnd"/>
            <w:r w:rsidRPr="00E049DE">
              <w:rPr>
                <w:lang w:val="en-US"/>
              </w:rPr>
              <w:t>(oct2int(</w:t>
            </w:r>
            <w:proofErr w:type="spellStart"/>
            <w:r w:rsidRPr="00E049DE">
              <w:rPr>
                <w:lang w:val="en-US"/>
              </w:rPr>
              <w:t>v_GSM_MobilityInfo_Type.SessionId</w:t>
            </w:r>
            <w:proofErr w:type="spellEnd"/>
            <w:r w:rsidRPr="00E049DE">
              <w:rPr>
                <w:lang w:val="en-US"/>
              </w:rPr>
              <w:t>), 1); //IP handling will go through QFI 1, the QFI with the match-all filter @sic R5s200564, R5s201505, R5s211487 sic@</w:t>
            </w:r>
          </w:p>
          <w:p w14:paraId="34A02B00" w14:textId="77777777" w:rsidR="00CF0A0B" w:rsidRDefault="00E049DE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</w:t>
            </w:r>
          </w:p>
          <w:p w14:paraId="70669623" w14:textId="7F9E76F6" w:rsidR="00E049DE" w:rsidRDefault="00E049DE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C937D9A" w14:textId="77777777" w:rsidR="00CF0A0B" w:rsidRDefault="00CF0A0B" w:rsidP="00CF0A0B">
      <w:pPr>
        <w:rPr>
          <w:lang w:val="en-US"/>
        </w:rPr>
      </w:pPr>
    </w:p>
    <w:p w14:paraId="11463D3D" w14:textId="77777777" w:rsidR="00CF0A0B" w:rsidRDefault="00CF0A0B" w:rsidP="00CF0A0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3A34F326" w14:textId="77777777" w:rsidTr="00C5056D">
        <w:tc>
          <w:tcPr>
            <w:tcW w:w="9855" w:type="dxa"/>
          </w:tcPr>
          <w:p w14:paraId="1FAD66A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>function f_TC_7_1_4_1_NR5GC() runs on NR5GC_PTC</w:t>
            </w:r>
          </w:p>
          <w:p w14:paraId="5A48FA8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{//SDAP Data Transfer and PDU Header Handling UL/DL</w:t>
            </w:r>
          </w:p>
          <w:p w14:paraId="3CBFD4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</w:t>
            </w:r>
            <w:r>
              <w:rPr>
                <w:lang w:val="en-US"/>
              </w:rPr>
              <w:t>………………..</w:t>
            </w:r>
            <w:r w:rsidRPr="00E049DE">
              <w:rPr>
                <w:lang w:val="en-US"/>
              </w:rPr>
              <w:t xml:space="preserve">                                                       </w:t>
            </w:r>
          </w:p>
          <w:p w14:paraId="26405DD9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v_DRB_ToAddModList</w:t>
            </w:r>
            <w:proofErr w:type="spellEnd"/>
            <w:r w:rsidRPr="00E049DE">
              <w:rPr>
                <w:lang w:val="en-US"/>
              </w:rPr>
              <w:t xml:space="preserve"> := {cs_38508_NRDRB_ToAddMod(</w:t>
            </w:r>
            <w:proofErr w:type="spellStart"/>
            <w:r w:rsidRPr="00E049DE">
              <w:rPr>
                <w:lang w:val="en-US"/>
              </w:rPr>
              <w:t>cs_SDAP_Config_Sdap</w:t>
            </w:r>
            <w:proofErr w:type="spellEnd"/>
            <w:r w:rsidRPr="00E049DE">
              <w:rPr>
                <w:lang w:val="en-US"/>
              </w:rPr>
              <w:t>(</w:t>
            </w:r>
            <w:proofErr w:type="spellStart"/>
            <w:r w:rsidRPr="00E049DE">
              <w:rPr>
                <w:lang w:val="en-US"/>
              </w:rPr>
              <w:t>v_PduSessionId</w:t>
            </w:r>
            <w:proofErr w:type="spellEnd"/>
            <w:r w:rsidRPr="00E049DE">
              <w:rPr>
                <w:lang w:val="en-US"/>
              </w:rPr>
              <w:t>, present_, present_, false, {1,2}), // @sic R5s191119 sic@</w:t>
            </w:r>
          </w:p>
          <w:p w14:paraId="0E5D197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049DE">
              <w:rPr>
                <w:lang w:val="en-US"/>
              </w:rPr>
              <w:t>v_SecondDRB</w:t>
            </w:r>
            <w:proofErr w:type="spellEnd"/>
            <w:r w:rsidRPr="00E049DE">
              <w:rPr>
                <w:lang w:val="en-US"/>
              </w:rPr>
              <w:t>,</w:t>
            </w:r>
          </w:p>
          <w:p w14:paraId="24A59BBB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cs_38508_PDCP_Config(ms300)),</w:t>
            </w:r>
          </w:p>
          <w:p w14:paraId="005417B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cs_38508_NRDRB_ToAddMod(</w:t>
            </w:r>
            <w:proofErr w:type="spellStart"/>
            <w:r w:rsidRPr="00E049DE">
              <w:rPr>
                <w:lang w:val="en-US"/>
              </w:rPr>
              <w:t>cs_SDAP_Config_Sdap</w:t>
            </w:r>
            <w:proofErr w:type="spellEnd"/>
            <w:r w:rsidRPr="00E049DE">
              <w:rPr>
                <w:lang w:val="en-US"/>
              </w:rPr>
              <w:t>(</w:t>
            </w:r>
            <w:proofErr w:type="spellStart"/>
            <w:r w:rsidRPr="00E049DE">
              <w:rPr>
                <w:lang w:val="en-US"/>
              </w:rPr>
              <w:t>v_PduSessionId</w:t>
            </w:r>
            <w:proofErr w:type="spellEnd"/>
            <w:r w:rsidRPr="00E049DE">
              <w:rPr>
                <w:lang w:val="en-US"/>
              </w:rPr>
              <w:t>, present_, present_, true, {5,6}), // @sic R5s191119 sic@</w:t>
            </w:r>
          </w:p>
          <w:p w14:paraId="351DDB6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E049DE">
              <w:rPr>
                <w:lang w:val="en-US"/>
              </w:rPr>
              <w:t>v_FirstDRB</w:t>
            </w:r>
            <w:proofErr w:type="spellEnd"/>
            <w:r w:rsidRPr="00E049DE">
              <w:rPr>
                <w:lang w:val="en-US"/>
              </w:rPr>
              <w:t>,</w:t>
            </w:r>
          </w:p>
          <w:p w14:paraId="55780E0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cs_38508_PDCP_Config(ms300))};</w:t>
            </w:r>
          </w:p>
          <w:p w14:paraId="79BE656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</w:t>
            </w:r>
          </w:p>
          <w:p w14:paraId="1844F1DE" w14:textId="24898A5D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v_QoS_Rules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cs_QoS_Rules</w:t>
            </w:r>
            <w:proofErr w:type="spellEnd"/>
            <w:r w:rsidRPr="00E049DE">
              <w:rPr>
                <w:lang w:val="en-US"/>
              </w:rPr>
              <w:t xml:space="preserve"> ({</w:t>
            </w:r>
            <w:proofErr w:type="spellStart"/>
            <w:r w:rsidRPr="00E049DE">
              <w:rPr>
                <w:lang w:val="en-US"/>
              </w:rPr>
              <w:t>f_BuildDefaultQoSRule</w:t>
            </w:r>
            <w:proofErr w:type="spellEnd"/>
            <w:r w:rsidRPr="00E049DE">
              <w:rPr>
                <w:lang w:val="en-US"/>
              </w:rPr>
              <w:t>("</w:t>
            </w:r>
            <w:r w:rsidRPr="00E049DE">
              <w:rPr>
                <w:highlight w:val="yellow"/>
                <w:lang w:val="en-US"/>
              </w:rPr>
              <w:t>1</w:t>
            </w:r>
            <w:r w:rsidRPr="00E049DE">
              <w:rPr>
                <w:lang w:val="en-US"/>
              </w:rPr>
              <w:t xml:space="preserve">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 xml:space="preserve">("4"),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 xml:space="preserve">("5"), </w:t>
            </w:r>
            <w:proofErr w:type="spellStart"/>
            <w:r w:rsidRPr="00E049DE">
              <w:rPr>
                <w:lang w:val="en-US"/>
              </w:rPr>
              <w:t>f_BuildQoSRuleRemoteAccess</w:t>
            </w:r>
            <w:proofErr w:type="spellEnd"/>
            <w:r w:rsidRPr="00E049DE">
              <w:rPr>
                <w:lang w:val="en-US"/>
              </w:rPr>
              <w:t>("6")}); // @sic R5-215714, R5s211487, R5-221435 sic@</w:t>
            </w:r>
          </w:p>
          <w:p w14:paraId="27FF9636" w14:textId="63FDA614" w:rsid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</w:t>
            </w:r>
            <w:r w:rsidRPr="00E049DE">
              <w:rPr>
                <w:highlight w:val="yellow"/>
                <w:lang w:val="en-US"/>
              </w:rPr>
              <w:t xml:space="preserve">//REMOVED </w:t>
            </w:r>
            <w:r w:rsidRPr="00E049DE">
              <w:rPr>
                <w:highlight w:val="yellow"/>
                <w:lang w:val="en-US"/>
              </w:rPr>
              <w:t xml:space="preserve"> </w:t>
            </w:r>
            <w:proofErr w:type="spellStart"/>
            <w:r w:rsidRPr="00E049DE">
              <w:rPr>
                <w:highlight w:val="yellow"/>
                <w:lang w:val="en-US"/>
              </w:rPr>
              <w:t>v_QoS_Rules.listofQoSRules</w:t>
            </w:r>
            <w:proofErr w:type="spellEnd"/>
            <w:r w:rsidRPr="00E049DE">
              <w:rPr>
                <w:highlight w:val="yellow"/>
                <w:lang w:val="en-US"/>
              </w:rPr>
              <w:t>[0].</w:t>
            </w:r>
            <w:proofErr w:type="spellStart"/>
            <w:r w:rsidRPr="00E049DE">
              <w:rPr>
                <w:highlight w:val="yellow"/>
                <w:lang w:val="en-US"/>
              </w:rPr>
              <w:t>packetFilterList</w:t>
            </w:r>
            <w:proofErr w:type="spellEnd"/>
            <w:r w:rsidRPr="00E049DE">
              <w:rPr>
                <w:highlight w:val="yellow"/>
                <w:lang w:val="en-US"/>
              </w:rPr>
              <w:t xml:space="preserve"> := cs_PacketFilterList_1MatchAll;</w:t>
            </w:r>
            <w:r w:rsidRPr="00E049DE">
              <w:rPr>
                <w:lang w:val="en-US"/>
              </w:rPr>
              <w:t xml:space="preserve"> //@sic R5s211487, R5-221435 sic@, Acc. Table 7.1.4.1.3.3-7</w:t>
            </w:r>
          </w:p>
          <w:p w14:paraId="14D93B57" w14:textId="1EE19B6A" w:rsidR="00E049DE" w:rsidRPr="00E049DE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highlight w:val="yellow"/>
                <w:lang w:val="en-US"/>
              </w:rPr>
              <w:t>v_QoS_Rules.listofQoSRules</w:t>
            </w:r>
            <w:proofErr w:type="spellEnd"/>
            <w:r w:rsidRPr="00E049DE">
              <w:rPr>
                <w:highlight w:val="yellow"/>
                <w:lang w:val="en-US"/>
              </w:rPr>
              <w:t>[1].</w:t>
            </w:r>
            <w:proofErr w:type="spellStart"/>
            <w:r w:rsidRPr="00E049DE">
              <w:rPr>
                <w:highlight w:val="yellow"/>
                <w:lang w:val="en-US"/>
              </w:rPr>
              <w:t>dqrBit</w:t>
            </w:r>
            <w:proofErr w:type="spellEnd"/>
            <w:r w:rsidRPr="00E049DE">
              <w:rPr>
                <w:highlight w:val="yellow"/>
                <w:lang w:val="en-US"/>
              </w:rPr>
              <w:t xml:space="preserve"> := '0'B;</w:t>
            </w:r>
          </w:p>
          <w:p w14:paraId="133250D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v_QoSFlowDescr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cs_QoSFlowDescr</w:t>
            </w:r>
            <w:proofErr w:type="spellEnd"/>
            <w:r w:rsidRPr="00E049DE">
              <w:rPr>
                <w:lang w:val="en-US"/>
              </w:rPr>
              <w:t xml:space="preserve"> ({cs_QoS_Flow1, cs_QoS_Flow2, cs_QoS_Flow3, cs_QoS_Flow4});</w:t>
            </w:r>
          </w:p>
          <w:p w14:paraId="0C53021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</w:p>
          <w:p w14:paraId="6783437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Start IP handling in order for the TTCN to handle IPv6 address allocation,</w:t>
            </w:r>
          </w:p>
          <w:p w14:paraId="31BFADF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then stop it before the test body, so that TTCN can route the IP data</w:t>
            </w:r>
          </w:p>
          <w:p w14:paraId="21814A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lastRenderedPageBreak/>
              <w:t xml:space="preserve">    </w:t>
            </w:r>
            <w:proofErr w:type="spellStart"/>
            <w:r w:rsidRPr="00E049DE">
              <w:rPr>
                <w:lang w:val="en-US"/>
              </w:rPr>
              <w:t>v_PDN_Index</w:t>
            </w:r>
            <w:proofErr w:type="spellEnd"/>
            <w:r w:rsidRPr="00E049DE">
              <w:rPr>
                <w:lang w:val="en-US"/>
              </w:rPr>
              <w:t xml:space="preserve"> := f_NR5GC_GetPdnIndex(</w:t>
            </w:r>
            <w:proofErr w:type="spellStart"/>
            <w:r w:rsidRPr="00E049DE">
              <w:rPr>
                <w:lang w:val="en-US"/>
              </w:rPr>
              <w:t>v_GSM_MobilityInfo_Type</w:t>
            </w:r>
            <w:proofErr w:type="spellEnd"/>
            <w:r w:rsidRPr="00E049DE">
              <w:rPr>
                <w:lang w:val="en-US"/>
              </w:rPr>
              <w:t>);</w:t>
            </w:r>
          </w:p>
          <w:p w14:paraId="780C2B95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proofErr w:type="spellStart"/>
            <w:r w:rsidRPr="00E049DE">
              <w:rPr>
                <w:lang w:val="en-US"/>
              </w:rPr>
              <w:t>v_QosFlowId</w:t>
            </w:r>
            <w:proofErr w:type="spellEnd"/>
            <w:r w:rsidRPr="00E049DE">
              <w:rPr>
                <w:lang w:val="en-US"/>
              </w:rPr>
              <w:t xml:space="preserve"> := </w:t>
            </w:r>
            <w:proofErr w:type="spellStart"/>
            <w:r w:rsidRPr="00E049DE">
              <w:rPr>
                <w:lang w:val="en-US"/>
              </w:rPr>
              <w:t>cs_IP_QosFlowId</w:t>
            </w:r>
            <w:proofErr w:type="spellEnd"/>
            <w:r w:rsidRPr="00E049DE">
              <w:rPr>
                <w:lang w:val="en-US"/>
              </w:rPr>
              <w:t>(oct2int(</w:t>
            </w:r>
            <w:proofErr w:type="spellStart"/>
            <w:r w:rsidRPr="00E049DE">
              <w:rPr>
                <w:lang w:val="en-US"/>
              </w:rPr>
              <w:t>v_GSM_MobilityInfo_Type.SessionId</w:t>
            </w:r>
            <w:proofErr w:type="spellEnd"/>
            <w:r w:rsidRPr="00E049DE">
              <w:rPr>
                <w:lang w:val="en-US"/>
              </w:rPr>
              <w:t>), 1); //IP handling will go through QFI 1, the QFI with the match-all filter @sic R5s200564, R5s201505, R5s211487 sic@</w:t>
            </w:r>
          </w:p>
          <w:p w14:paraId="05F0FB81" w14:textId="77777777" w:rsidR="00E049DE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</w:t>
            </w:r>
          </w:p>
          <w:p w14:paraId="5E45E37C" w14:textId="08ED2775" w:rsidR="00CF0A0B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1C60D040" w14:textId="77777777" w:rsidR="00CF0A0B" w:rsidRDefault="00CF0A0B" w:rsidP="00CF0A0B">
      <w:pPr>
        <w:rPr>
          <w:lang w:val="en-US"/>
        </w:rPr>
      </w:pPr>
    </w:p>
    <w:p w14:paraId="12DABC6D" w14:textId="77777777" w:rsidR="00F02DF8" w:rsidRPr="00F02DF8" w:rsidRDefault="00F02DF8" w:rsidP="00F02DF8"/>
    <w:sectPr w:rsidR="00F02DF8" w:rsidRP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59D21" w14:textId="77777777" w:rsidR="00C74795" w:rsidRDefault="00C74795">
      <w:r>
        <w:separator/>
      </w:r>
    </w:p>
  </w:endnote>
  <w:endnote w:type="continuationSeparator" w:id="0">
    <w:p w14:paraId="77BF08A3" w14:textId="77777777" w:rsidR="00C74795" w:rsidRDefault="00C7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C85C2" w14:textId="77777777" w:rsidR="00C74795" w:rsidRDefault="00C74795">
      <w:r>
        <w:separator/>
      </w:r>
    </w:p>
  </w:footnote>
  <w:footnote w:type="continuationSeparator" w:id="0">
    <w:p w14:paraId="4DDC1B0D" w14:textId="77777777" w:rsidR="00C74795" w:rsidRDefault="00C7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74795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049DE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5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45</cp:revision>
  <cp:lastPrinted>1900-01-01T00:00:00Z</cp:lastPrinted>
  <dcterms:created xsi:type="dcterms:W3CDTF">2022-01-24T16:23:00Z</dcterms:created>
  <dcterms:modified xsi:type="dcterms:W3CDTF">2022-04-13T15:23:00Z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