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1402C" w14:textId="30C4E306" w:rsidR="000930FE" w:rsidRDefault="000930FE" w:rsidP="000930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7912E5">
        <w:rPr>
          <w:b/>
          <w:bCs/>
          <w:i/>
          <w:iCs/>
          <w:sz w:val="24"/>
          <w:szCs w:val="24"/>
        </w:rPr>
        <w:t>R5s220469</w:t>
      </w:r>
    </w:p>
    <w:p w14:paraId="73A77E7F" w14:textId="77777777" w:rsidR="000930FE" w:rsidRDefault="000930FE" w:rsidP="000930F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0FE" w14:paraId="2BCBA70E" w14:textId="77777777" w:rsidTr="001F6C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CB5E9" w14:textId="77777777" w:rsidR="000930FE" w:rsidRDefault="000930FE" w:rsidP="001F6C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930FE" w14:paraId="78ED161E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7DDB" w14:textId="77777777" w:rsidR="000930FE" w:rsidRDefault="000930FE" w:rsidP="001F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30FE" w14:paraId="6E766284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67BC1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5111A79B" w14:textId="77777777" w:rsidTr="001F6C14">
        <w:tc>
          <w:tcPr>
            <w:tcW w:w="142" w:type="dxa"/>
            <w:tcBorders>
              <w:left w:val="single" w:sz="4" w:space="0" w:color="auto"/>
            </w:tcBorders>
          </w:tcPr>
          <w:p w14:paraId="4EAE6620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0C35A" w14:textId="77777777" w:rsidR="000930FE" w:rsidRPr="00410371" w:rsidRDefault="000930FE" w:rsidP="001F6C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A3127C" w14:textId="77777777" w:rsidR="000930FE" w:rsidRDefault="000930FE" w:rsidP="001F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090122" w14:textId="469423FD" w:rsidR="000930FE" w:rsidRPr="00BD7D21" w:rsidRDefault="000930FE" w:rsidP="001F6C14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912E5">
              <w:rPr>
                <w:b/>
                <w:bCs/>
                <w:sz w:val="24"/>
                <w:szCs w:val="24"/>
              </w:rPr>
              <w:t>2446</w:t>
            </w:r>
            <w:r w:rsidRPr="00BD7D21">
              <w:rPr>
                <w:b/>
                <w:bCs/>
              </w:rPr>
              <w:fldChar w:fldCharType="begin"/>
            </w:r>
            <w:r w:rsidRPr="00BD7D21">
              <w:rPr>
                <w:b/>
                <w:bCs/>
              </w:rPr>
              <w:instrText xml:space="preserve"> DOCPROPERTY  Cr#  \* MERGEFORMAT </w:instrText>
            </w:r>
            <w:r>
              <w:rPr>
                <w:b/>
                <w:bCs/>
              </w:rPr>
              <w:fldChar w:fldCharType="separate"/>
            </w:r>
            <w:r w:rsidRPr="00BD7D2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7D1FE8" w14:textId="77777777" w:rsidR="000930FE" w:rsidRDefault="000930FE" w:rsidP="001F6C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3E0E14" w14:textId="77777777" w:rsidR="000930FE" w:rsidRPr="00745C21" w:rsidRDefault="000930FE" w:rsidP="001F6C1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4AEE669" w14:textId="77777777" w:rsidR="000930FE" w:rsidRDefault="000930FE" w:rsidP="001F6C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A3F7C" w14:textId="77777777" w:rsidR="000930FE" w:rsidRPr="00410371" w:rsidRDefault="000930FE" w:rsidP="001F6C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5F0EE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F0E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23CC1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0930FE" w14:paraId="1BEAD3DB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7C9F0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0930FE" w14:paraId="7578C48A" w14:textId="77777777" w:rsidTr="001F6C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CE3FF8" w14:textId="77777777" w:rsidR="000930FE" w:rsidRPr="00F25D98" w:rsidRDefault="000930FE" w:rsidP="001F6C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30FE" w14:paraId="135175CA" w14:textId="77777777" w:rsidTr="001F6C14">
        <w:tc>
          <w:tcPr>
            <w:tcW w:w="9641" w:type="dxa"/>
            <w:gridSpan w:val="9"/>
          </w:tcPr>
          <w:p w14:paraId="3518CBDC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208912" w14:textId="77777777" w:rsidR="000930FE" w:rsidRDefault="000930FE" w:rsidP="000930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0FE" w14:paraId="00F8AE52" w14:textId="77777777" w:rsidTr="001F6C14">
        <w:tc>
          <w:tcPr>
            <w:tcW w:w="2835" w:type="dxa"/>
          </w:tcPr>
          <w:p w14:paraId="76374456" w14:textId="77777777" w:rsidR="000930FE" w:rsidRDefault="000930FE" w:rsidP="001F6C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459E6A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DB160F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A1737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963AF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C20E16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32FD8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6F40BE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13999B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43F8D" w14:textId="77777777" w:rsidR="000930FE" w:rsidRDefault="000930FE" w:rsidP="000930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0FE" w14:paraId="3511E2CC" w14:textId="77777777" w:rsidTr="001F6C14">
        <w:tc>
          <w:tcPr>
            <w:tcW w:w="9640" w:type="dxa"/>
            <w:gridSpan w:val="11"/>
          </w:tcPr>
          <w:p w14:paraId="5846F42A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1B7C26A4" w14:textId="77777777" w:rsidTr="001F6C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368966" w14:textId="77777777" w:rsidR="000930FE" w:rsidRDefault="000930FE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1C6FF" w14:textId="24249F66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A7127A">
              <w:t>Addition of NR5GC Logged MDT test case 8.1.6.1.2.</w:t>
            </w:r>
            <w:r>
              <w:t>10</w:t>
            </w:r>
          </w:p>
        </w:tc>
      </w:tr>
      <w:tr w:rsidR="000930FE" w14:paraId="1CBE70AB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04E31AAD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32210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3A8654F3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50F51415" w14:textId="77777777" w:rsidR="000930FE" w:rsidRDefault="000930FE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039CD" w14:textId="5A97E78B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>
              <w:t>, ROHDE &amp; SCHWARZ</w:t>
            </w:r>
          </w:p>
        </w:tc>
      </w:tr>
      <w:tr w:rsidR="000930FE" w14:paraId="41B42511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4E75C232" w14:textId="77777777" w:rsidR="000930FE" w:rsidRDefault="000930FE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7E2CA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930FE" w14:paraId="4A319B2B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36FED42B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E4B0A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2BA191D4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6C1AA6F9" w14:textId="77777777" w:rsidR="000930FE" w:rsidRDefault="000930FE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47CF1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105AE9">
              <w:t>NR_SON_MDT-</w:t>
            </w:r>
            <w:proofErr w:type="spellStart"/>
            <w:r w:rsidRPr="00105AE9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6BA0556" w14:textId="77777777" w:rsidR="000930FE" w:rsidRDefault="000930FE" w:rsidP="001F6C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BA1A3" w14:textId="77777777" w:rsidR="000930FE" w:rsidRDefault="000930FE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24CB8B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2-03-28</w:t>
            </w:r>
          </w:p>
        </w:tc>
      </w:tr>
      <w:tr w:rsidR="000930FE" w14:paraId="28F94716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70642F14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F13E4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5AF4F6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440C2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51F95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5B60046B" w14:textId="77777777" w:rsidTr="001F6C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28D40E" w14:textId="77777777" w:rsidR="000930FE" w:rsidRDefault="000930FE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5C1EB5" w14:textId="77777777" w:rsidR="000930FE" w:rsidRDefault="000930FE" w:rsidP="001F6C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30F40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CC9B7" w14:textId="77777777" w:rsidR="000930FE" w:rsidRDefault="000930FE" w:rsidP="001F6C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3458E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0930FE" w14:paraId="60E02662" w14:textId="77777777" w:rsidTr="001F6C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660AE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07B00D" w14:textId="77777777" w:rsidR="000930FE" w:rsidRDefault="000930FE" w:rsidP="001F6C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F9CF72" w14:textId="77777777" w:rsidR="000930FE" w:rsidRDefault="000930FE" w:rsidP="001F6C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981165" w14:textId="77777777" w:rsidR="000930FE" w:rsidRPr="007C2097" w:rsidRDefault="000930FE" w:rsidP="001F6C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930FE" w14:paraId="6B9322BD" w14:textId="77777777" w:rsidTr="001F6C14">
        <w:tc>
          <w:tcPr>
            <w:tcW w:w="1843" w:type="dxa"/>
          </w:tcPr>
          <w:p w14:paraId="122D5D83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9313F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6245C3B1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89963" w14:textId="77777777" w:rsidR="000930FE" w:rsidRDefault="000930FE" w:rsidP="0009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10DA9" w14:textId="444DAFE0" w:rsidR="000930FE" w:rsidRDefault="000930FE" w:rsidP="000930FE">
            <w:pPr>
              <w:pStyle w:val="CRCoverPage"/>
              <w:spacing w:after="0"/>
              <w:ind w:left="100"/>
              <w:rPr>
                <w:noProof/>
              </w:rPr>
            </w:pPr>
            <w:r w:rsidRPr="007912E5">
              <w:rPr>
                <w:rFonts w:cs="Arial"/>
                <w:noProof/>
              </w:rPr>
              <w:t>To add Rel-16 SON MDT test case 8.1.6.1.2.10 to  the 5G/NR5GC ATS for FR1 path.</w:t>
            </w:r>
          </w:p>
        </w:tc>
      </w:tr>
      <w:tr w:rsidR="000930FE" w14:paraId="00712D4D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13917" w14:textId="77777777" w:rsidR="000930FE" w:rsidRDefault="000930FE" w:rsidP="000930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7EE62" w14:textId="77777777" w:rsidR="000930FE" w:rsidRDefault="000930FE" w:rsidP="000930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46CBB24B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394A7" w14:textId="77777777" w:rsidR="000930FE" w:rsidRDefault="000930FE" w:rsidP="0009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A8E8F" w14:textId="6A309F38" w:rsidR="000930FE" w:rsidRDefault="000930FE" w:rsidP="000930FE">
            <w:pPr>
              <w:pStyle w:val="CRCoverPage"/>
              <w:spacing w:after="0"/>
              <w:ind w:left="100"/>
              <w:rPr>
                <w:noProof/>
              </w:rPr>
            </w:pPr>
            <w:r w:rsidRPr="007912E5">
              <w:rPr>
                <w:rFonts w:cs="Arial"/>
                <w:noProof/>
              </w:rPr>
              <w:t>This document lists all changes applied to Rel-16 SON MDT test case 8.1.6.1.2.2 required for approval. See detailed change description for further information</w:t>
            </w:r>
          </w:p>
        </w:tc>
      </w:tr>
      <w:tr w:rsidR="000930FE" w14:paraId="085F12E8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BB22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EB4E8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5003ABA0" w14:textId="77777777" w:rsidTr="001F6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513F7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BC1B9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0930FE" w14:paraId="2F168FDF" w14:textId="77777777" w:rsidTr="001F6C14">
        <w:tc>
          <w:tcPr>
            <w:tcW w:w="2694" w:type="dxa"/>
            <w:gridSpan w:val="2"/>
          </w:tcPr>
          <w:p w14:paraId="37DBF5AA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C3AC0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23ACB04E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A39BA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554A3" w14:textId="78ADB94B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8.1.6.1.2.10.</w:t>
            </w:r>
            <w:r>
              <w:rPr>
                <w:noProof/>
              </w:rPr>
              <w:t>NR5GC</w:t>
            </w:r>
          </w:p>
        </w:tc>
      </w:tr>
      <w:tr w:rsidR="000930FE" w14:paraId="724E4A7C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477EE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9A5E6" w14:textId="77777777" w:rsidR="000930FE" w:rsidRDefault="000930FE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FE" w14:paraId="5FE55387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6065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AEB84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0537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76D5CB" w14:textId="77777777" w:rsidR="000930FE" w:rsidRDefault="000930FE" w:rsidP="001F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472CE" w14:textId="77777777" w:rsidR="000930FE" w:rsidRDefault="000930FE" w:rsidP="001F6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30FE" w14:paraId="5D194328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24445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21049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7BF39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FCD77" w14:textId="77777777" w:rsidR="000930FE" w:rsidRDefault="000930FE" w:rsidP="001F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2A2D51" w14:textId="77777777" w:rsidR="000930FE" w:rsidRDefault="000930FE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30FE" w14:paraId="2F559743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2415B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20224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92738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29133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8FCC2" w14:textId="77777777" w:rsidR="000930FE" w:rsidRDefault="000930FE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930FE" w14:paraId="4391E138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8B7B1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BA650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840ED" w14:textId="77777777" w:rsidR="000930FE" w:rsidRDefault="000930FE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9EB0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9092" w14:textId="77777777" w:rsidR="000930FE" w:rsidRDefault="000930FE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30FE" w14:paraId="1A3C0942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F351" w14:textId="77777777" w:rsidR="000930FE" w:rsidRDefault="000930FE" w:rsidP="001F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83953" w14:textId="77777777" w:rsidR="000930FE" w:rsidRDefault="000930FE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0930FE" w14:paraId="0FC09258" w14:textId="77777777" w:rsidTr="001F6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BF63B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1F352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30FE" w:rsidRPr="008863B9" w14:paraId="29348E1A" w14:textId="77777777" w:rsidTr="001F6C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AEFB1" w14:textId="77777777" w:rsidR="000930FE" w:rsidRPr="008863B9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8A3C35" w14:textId="77777777" w:rsidR="000930FE" w:rsidRPr="008863B9" w:rsidRDefault="000930FE" w:rsidP="001F6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30FE" w14:paraId="574156BC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C54E8" w14:textId="77777777" w:rsidR="000930FE" w:rsidRDefault="000930FE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243D8" w14:textId="77777777" w:rsidR="000930FE" w:rsidRDefault="000930FE" w:rsidP="001F6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A95D04" w14:textId="77777777" w:rsidR="000930FE" w:rsidRDefault="000930FE" w:rsidP="000930FE">
      <w:pPr>
        <w:pStyle w:val="CRCoverPage"/>
        <w:spacing w:after="0"/>
        <w:rPr>
          <w:noProof/>
          <w:sz w:val="8"/>
          <w:szCs w:val="8"/>
        </w:rPr>
      </w:pPr>
    </w:p>
    <w:p w14:paraId="1EB87944" w14:textId="335FAACB" w:rsidR="000930FE" w:rsidRDefault="000930FE">
      <w:pPr>
        <w:rPr>
          <w:noProof/>
        </w:rPr>
        <w:sectPr w:rsidR="000930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9944281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DAD6854" w14:textId="6A41915A" w:rsidR="000930FE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30FE" w:rsidRPr="00AC4C0A">
        <w:rPr>
          <w:rFonts w:cs="Arial"/>
          <w:iCs/>
        </w:rPr>
        <w:t>Table of Contents</w:t>
      </w:r>
      <w:r w:rsidR="000930FE">
        <w:tab/>
      </w:r>
      <w:r w:rsidR="000930FE">
        <w:fldChar w:fldCharType="begin"/>
      </w:r>
      <w:r w:rsidR="000930FE">
        <w:instrText xml:space="preserve"> PAGEREF _Toc99442819 \h </w:instrText>
      </w:r>
      <w:r w:rsidR="000930FE">
        <w:fldChar w:fldCharType="separate"/>
      </w:r>
      <w:r w:rsidR="000930FE">
        <w:t>2</w:t>
      </w:r>
      <w:r w:rsidR="000930FE">
        <w:fldChar w:fldCharType="end"/>
      </w:r>
    </w:p>
    <w:p w14:paraId="50881776" w14:textId="71EC9A24" w:rsidR="000930FE" w:rsidRDefault="000930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C0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C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_Toc99442820 \h </w:instrText>
      </w:r>
      <w:r>
        <w:fldChar w:fldCharType="separate"/>
      </w:r>
      <w:r>
        <w:t>3</w:t>
      </w:r>
      <w:r>
        <w:fldChar w:fldCharType="end"/>
      </w:r>
    </w:p>
    <w:p w14:paraId="0FF8E582" w14:textId="5C435739" w:rsidR="000930FE" w:rsidRDefault="000930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4C0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4C0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_Toc99442821 \h </w:instrText>
      </w:r>
      <w:r>
        <w:fldChar w:fldCharType="separate"/>
      </w:r>
      <w:r>
        <w:t>3</w:t>
      </w:r>
      <w:r>
        <w:fldChar w:fldCharType="end"/>
      </w:r>
    </w:p>
    <w:p w14:paraId="5A896552" w14:textId="3B424EE6" w:rsidR="000930FE" w:rsidRDefault="000930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C0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C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_Toc99442822 \h </w:instrText>
      </w:r>
      <w:r>
        <w:fldChar w:fldCharType="separate"/>
      </w:r>
      <w:r>
        <w:t>3</w:t>
      </w:r>
      <w:r>
        <w:fldChar w:fldCharType="end"/>
      </w:r>
    </w:p>
    <w:p w14:paraId="6400E45C" w14:textId="07B0A4AD" w:rsidR="000930FE" w:rsidRDefault="000930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C0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C0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_Toc99442823 \h </w:instrText>
      </w:r>
      <w:r>
        <w:fldChar w:fldCharType="separate"/>
      </w:r>
      <w:r>
        <w:t>3</w:t>
      </w:r>
      <w:r>
        <w:fldChar w:fldCharType="end"/>
      </w:r>
    </w:p>
    <w:p w14:paraId="11459B01" w14:textId="5E1BBDF0" w:rsidR="000930FE" w:rsidRDefault="000930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C0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C0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_Toc99442824 \h </w:instrText>
      </w:r>
      <w:r>
        <w:fldChar w:fldCharType="separate"/>
      </w:r>
      <w:r>
        <w:t>3</w:t>
      </w:r>
      <w:r>
        <w:fldChar w:fldCharType="end"/>
      </w:r>
    </w:p>
    <w:p w14:paraId="36583953" w14:textId="77DDCAC9" w:rsidR="000930FE" w:rsidRDefault="000930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4C0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4C0A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_Toc99442825 \h </w:instrText>
      </w:r>
      <w:r>
        <w:fldChar w:fldCharType="separate"/>
      </w:r>
      <w:r>
        <w:t>3</w:t>
      </w:r>
      <w:r>
        <w:fldChar w:fldCharType="end"/>
      </w:r>
    </w:p>
    <w:p w14:paraId="719BF553" w14:textId="6F25B358" w:rsidR="000930FE" w:rsidRDefault="000930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C0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C0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_Toc99442826 \h </w:instrText>
      </w:r>
      <w:r>
        <w:fldChar w:fldCharType="separate"/>
      </w:r>
      <w:r>
        <w:t>4</w:t>
      </w:r>
      <w:r>
        <w:fldChar w:fldCharType="end"/>
      </w:r>
    </w:p>
    <w:p w14:paraId="2E4D4796" w14:textId="071F58A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99442820"/>
      <w:r>
        <w:rPr>
          <w:b/>
          <w:lang w:eastAsia="ja-JP"/>
        </w:rPr>
        <w:lastRenderedPageBreak/>
        <w:t>Overview</w:t>
      </w:r>
      <w:bookmarkEnd w:id="1"/>
      <w:bookmarkEnd w:id="2"/>
    </w:p>
    <w:p w14:paraId="5AD0086A" w14:textId="4921C5F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8.1.6.1.2.</w:t>
      </w:r>
      <w:r w:rsidR="008B4608">
        <w:rPr>
          <w:rFonts w:cs="Arial"/>
        </w:rPr>
        <w:t>1</w:t>
      </w:r>
      <w:r w:rsidR="007912E5">
        <w:rPr>
          <w:rFonts w:cs="Arial"/>
        </w:rPr>
        <w:t>0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442821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0B44DE9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8B4608">
        <w:rPr>
          <w:rFonts w:cs="Arial"/>
          <w:lang w:eastAsia="ja-JP"/>
        </w:rPr>
        <w:t>1</w:t>
      </w:r>
      <w:r w:rsidR="00310194">
        <w:rPr>
          <w:rFonts w:cs="Arial"/>
          <w:lang w:eastAsia="ja-JP"/>
        </w:rPr>
        <w:t>0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5030D632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  <w:r w:rsidR="00847BC7">
        <w:rPr>
          <w:lang w:eastAsia="ja-JP"/>
        </w:rPr>
        <w:t>R&amp;S® 5G Protocol Conformance Test platform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442822"/>
      <w:r w:rsidRPr="00854C55">
        <w:rPr>
          <w:b/>
        </w:rPr>
        <w:t>Corrections required</w:t>
      </w:r>
      <w:bookmarkEnd w:id="5"/>
      <w:bookmarkEnd w:id="6"/>
      <w:bookmarkEnd w:id="7"/>
    </w:p>
    <w:p w14:paraId="128DE8ED" w14:textId="2BA3F637" w:rsidR="003A22C0" w:rsidRDefault="00132624" w:rsidP="00DC6827">
      <w:pPr>
        <w:rPr>
          <w:lang w:val="pt-BR"/>
        </w:rPr>
      </w:pPr>
      <w:r>
        <w:rPr>
          <w:lang w:val="pt-BR"/>
        </w:rPr>
        <w:t>No TTCN Chnage required</w:t>
      </w: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442823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2" w:name="_Hlk90298239"/>
      <w:bookmarkStart w:id="13" w:name="_Toc122434494"/>
      <w:bookmarkStart w:id="14" w:name="_Toc295288971"/>
      <w:bookmarkStart w:id="15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569536F8" w14:textId="7AA64063" w:rsidR="00901E4C" w:rsidRDefault="00901E4C" w:rsidP="00901E4C">
      <w:pPr>
        <w:rPr>
          <w:rFonts w:cs="Arial"/>
        </w:rPr>
      </w:pPr>
      <w:r>
        <w:rPr>
          <w:rFonts w:cs="Arial"/>
        </w:rPr>
        <w:t xml:space="preserve">On </w:t>
      </w: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7</w:t>
      </w:r>
      <w:r>
        <w:rPr>
          <w:rFonts w:cs="Arial"/>
        </w:rPr>
        <w:t>9</w:t>
      </w:r>
      <w:r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9442824"/>
      <w:bookmarkEnd w:id="12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9442825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17"/>
    </w:p>
    <w:p w14:paraId="4344898B" w14:textId="0C2929EF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8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18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 w:rsidR="00847BC7">
        <w:rPr>
          <w:rFonts w:cs="Arial"/>
        </w:rPr>
        <w:t xml:space="preserve"> and </w:t>
      </w:r>
      <w:r w:rsidR="00847BC7" w:rsidRPr="000C44E5">
        <w:rPr>
          <w:lang w:eastAsia="ja-JP"/>
        </w:rPr>
        <w:t>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3AB5F7FB" w:rsidR="00026F56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</w:t>
      </w:r>
      <w:r w:rsidR="009B47CC">
        <w:rPr>
          <w:rFonts w:ascii="Arial" w:hAnsi="Arial" w:cs="Arial"/>
        </w:rPr>
        <w:t>0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32DF6682" w14:textId="07E3236C" w:rsidR="00E327BD" w:rsidRPr="00A744FD" w:rsidRDefault="00E327BD" w:rsidP="00E327BD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RNS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</w:t>
      </w:r>
      <w:r w:rsidR="00FD7DD8" w:rsidRPr="00FD7DD8">
        <w:rPr>
          <w:rFonts w:ascii="Arial" w:hAnsi="Arial" w:cs="Arial"/>
        </w:rPr>
        <w:t>TC_8_1_6_1_2_10.log</w:t>
      </w:r>
    </w:p>
    <w:p w14:paraId="71F72F53" w14:textId="77777777" w:rsidR="00E327BD" w:rsidRPr="00A744FD" w:rsidRDefault="00E327BD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2E26A0C9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</w:t>
      </w:r>
      <w:r w:rsidR="009B47CC">
        <w:rPr>
          <w:rFonts w:ascii="Arial" w:hAnsi="Arial" w:cs="Arial"/>
        </w:rPr>
        <w:t>0</w:t>
      </w:r>
      <w:r w:rsidRPr="006D25CD">
        <w:rPr>
          <w:rFonts w:ascii="Arial" w:hAnsi="Arial" w:cs="Arial"/>
        </w:rPr>
        <w:t>_PIXIT.txt</w:t>
      </w:r>
    </w:p>
    <w:p w14:paraId="773F567A" w14:textId="1A0114B6" w:rsidR="00E327BD" w:rsidRPr="00A744FD" w:rsidRDefault="00E327BD" w:rsidP="00E327BD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RNS</w:t>
      </w:r>
      <w:r w:rsidRPr="00A744FD">
        <w:rPr>
          <w:rFonts w:ascii="Arial" w:hAnsi="Arial" w:cs="Arial"/>
        </w:rPr>
        <w:t>\</w:t>
      </w:r>
      <w:r w:rsidRPr="006D25CD">
        <w:t xml:space="preserve"> </w:t>
      </w:r>
      <w:r w:rsidR="00FD7DD8" w:rsidRPr="00FD7DD8">
        <w:rPr>
          <w:rFonts w:ascii="Arial" w:hAnsi="Arial" w:cs="Arial"/>
        </w:rPr>
        <w:t>TC_8_1_6_1_2_10.log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lastRenderedPageBreak/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99442826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61372CFE" w:rsidR="003A22C0" w:rsidRPr="00372056" w:rsidRDefault="00E327BD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E327BD">
              <w:rPr>
                <w:rFonts w:cs="Arial"/>
                <w:b/>
                <w:sz w:val="18"/>
              </w:rPr>
              <w:t xml:space="preserve">R5s220470 </w:t>
            </w:r>
            <w:r>
              <w:rPr>
                <w:rFonts w:cs="Arial"/>
                <w:b/>
                <w:sz w:val="18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Supporting information for addition of NR5GC Logged MDT test case 8.1.6.1.2.10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7617C" w14:textId="77777777" w:rsidR="00EE4BCB" w:rsidRDefault="00EE4BCB">
      <w:r>
        <w:separator/>
      </w:r>
    </w:p>
  </w:endnote>
  <w:endnote w:type="continuationSeparator" w:id="0">
    <w:p w14:paraId="4557E0A7" w14:textId="77777777" w:rsidR="00EE4BCB" w:rsidRDefault="00EE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2C594" w14:textId="77777777" w:rsidR="00EE4BCB" w:rsidRDefault="00EE4BCB">
      <w:r>
        <w:separator/>
      </w:r>
    </w:p>
  </w:footnote>
  <w:footnote w:type="continuationSeparator" w:id="0">
    <w:p w14:paraId="6C86F96E" w14:textId="77777777" w:rsidR="00EE4BCB" w:rsidRDefault="00EE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9"/>
  </w:num>
  <w:num w:numId="5">
    <w:abstractNumId w:val="13"/>
  </w:num>
  <w:num w:numId="6">
    <w:abstractNumId w:val="11"/>
  </w:num>
  <w:num w:numId="7">
    <w:abstractNumId w:val="12"/>
  </w:num>
  <w:num w:numId="8">
    <w:abstractNumId w:val="5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 w:numId="13">
    <w:abstractNumId w:val="1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27D5B"/>
    <w:rsid w:val="00043F80"/>
    <w:rsid w:val="00082C5E"/>
    <w:rsid w:val="000930FE"/>
    <w:rsid w:val="000A6394"/>
    <w:rsid w:val="000B7FED"/>
    <w:rsid w:val="000C038A"/>
    <w:rsid w:val="000C6598"/>
    <w:rsid w:val="000D44B3"/>
    <w:rsid w:val="000D6FB5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B68FC"/>
    <w:rsid w:val="004B75B7"/>
    <w:rsid w:val="0051580D"/>
    <w:rsid w:val="00547111"/>
    <w:rsid w:val="00564C8E"/>
    <w:rsid w:val="00592D74"/>
    <w:rsid w:val="00595E68"/>
    <w:rsid w:val="005D6D5B"/>
    <w:rsid w:val="005E2C44"/>
    <w:rsid w:val="005F0EEB"/>
    <w:rsid w:val="006055A1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6FB"/>
    <w:rsid w:val="006E21FB"/>
    <w:rsid w:val="00705E6A"/>
    <w:rsid w:val="007173F7"/>
    <w:rsid w:val="00760C1E"/>
    <w:rsid w:val="00783085"/>
    <w:rsid w:val="007912E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47BC7"/>
    <w:rsid w:val="008535B7"/>
    <w:rsid w:val="008626E7"/>
    <w:rsid w:val="008666B5"/>
    <w:rsid w:val="00870EE7"/>
    <w:rsid w:val="008863B9"/>
    <w:rsid w:val="008A45A6"/>
    <w:rsid w:val="008B4608"/>
    <w:rsid w:val="008F11A7"/>
    <w:rsid w:val="008F3789"/>
    <w:rsid w:val="008F686C"/>
    <w:rsid w:val="00901E4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7EC2"/>
    <w:rsid w:val="00D50255"/>
    <w:rsid w:val="00D66520"/>
    <w:rsid w:val="00D7645C"/>
    <w:rsid w:val="00DC6827"/>
    <w:rsid w:val="00DE34CF"/>
    <w:rsid w:val="00DE7626"/>
    <w:rsid w:val="00E10E54"/>
    <w:rsid w:val="00E13F3D"/>
    <w:rsid w:val="00E259B2"/>
    <w:rsid w:val="00E327BD"/>
    <w:rsid w:val="00E34898"/>
    <w:rsid w:val="00E63240"/>
    <w:rsid w:val="00E86784"/>
    <w:rsid w:val="00EA3573"/>
    <w:rsid w:val="00EB09B7"/>
    <w:rsid w:val="00EC3C5D"/>
    <w:rsid w:val="00ED0578"/>
    <w:rsid w:val="00EE4BCB"/>
    <w:rsid w:val="00EE7D7C"/>
    <w:rsid w:val="00F14B22"/>
    <w:rsid w:val="00F25D98"/>
    <w:rsid w:val="00F26FAA"/>
    <w:rsid w:val="00F300FB"/>
    <w:rsid w:val="00F85F7E"/>
    <w:rsid w:val="00FA0CC8"/>
    <w:rsid w:val="00FB6386"/>
    <w:rsid w:val="00FC580D"/>
    <w:rsid w:val="00FC79FD"/>
    <w:rsid w:val="00FD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9</cp:revision>
  <cp:lastPrinted>1900-01-01T00:00:00Z</cp:lastPrinted>
  <dcterms:created xsi:type="dcterms:W3CDTF">2022-03-29T06:56:00Z</dcterms:created>
  <dcterms:modified xsi:type="dcterms:W3CDTF">2022-03-29T09:43:00Z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