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E7C6F" w14:textId="5D2C82E6" w:rsidR="003745B6" w:rsidRDefault="003745B6" w:rsidP="0037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291CFA">
          <w:rPr>
            <w:b/>
            <w:i/>
            <w:noProof/>
            <w:sz w:val="28"/>
          </w:rPr>
          <w:t>432</w:t>
        </w:r>
      </w:fldSimple>
    </w:p>
    <w:p w14:paraId="20B87A61" w14:textId="77777777" w:rsidR="003745B6" w:rsidRDefault="003745B6" w:rsidP="003745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45B6" w14:paraId="69F85BF7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B9CB9" w14:textId="77777777" w:rsidR="003745B6" w:rsidRDefault="003745B6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745B6" w14:paraId="5C699317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D0F1C" w14:textId="77777777"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45B6" w14:paraId="0B6537CD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CC52D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367A42F6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451A6EE4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1CFC3E" w14:textId="77777777" w:rsidR="003745B6" w:rsidRPr="00410371" w:rsidRDefault="003745B6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4D05A114" w14:textId="77777777" w:rsidR="003745B6" w:rsidRDefault="003745B6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14BD6" w14:textId="77777777" w:rsidR="003745B6" w:rsidRPr="00410371" w:rsidRDefault="003745B6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0154</w:t>
              </w:r>
            </w:fldSimple>
          </w:p>
        </w:tc>
        <w:tc>
          <w:tcPr>
            <w:tcW w:w="709" w:type="dxa"/>
          </w:tcPr>
          <w:p w14:paraId="08C74D34" w14:textId="77777777" w:rsidR="003745B6" w:rsidRDefault="003745B6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E96C20" w14:textId="05D9555D" w:rsidR="003745B6" w:rsidRPr="00410371" w:rsidRDefault="00291CFA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5E5F637" w14:textId="77777777" w:rsidR="003745B6" w:rsidRDefault="003745B6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23A015" w14:textId="5EBC8B9D" w:rsidR="003745B6" w:rsidRPr="00410371" w:rsidRDefault="003745B6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291CFA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C10218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249B893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7B51B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47D4642E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EB52CC" w14:textId="77777777" w:rsidR="003745B6" w:rsidRPr="00F25D98" w:rsidRDefault="003745B6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45B6" w14:paraId="2E498635" w14:textId="77777777" w:rsidTr="00FE78B7">
        <w:tc>
          <w:tcPr>
            <w:tcW w:w="9641" w:type="dxa"/>
            <w:gridSpan w:val="9"/>
          </w:tcPr>
          <w:p w14:paraId="3A140D28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AE6E74" w14:textId="77777777" w:rsidR="003745B6" w:rsidRDefault="003745B6" w:rsidP="003745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45B6" w14:paraId="364FA1B7" w14:textId="77777777" w:rsidTr="00FE78B7">
        <w:tc>
          <w:tcPr>
            <w:tcW w:w="2835" w:type="dxa"/>
          </w:tcPr>
          <w:p w14:paraId="1FD031C2" w14:textId="77777777" w:rsidR="003745B6" w:rsidRDefault="003745B6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19C3F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A3DC46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65CE6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69396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38A588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33032F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E056F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32142" w14:textId="77777777" w:rsidR="003745B6" w:rsidRDefault="003745B6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BC0EC" w14:textId="77777777" w:rsidR="003745B6" w:rsidRDefault="003745B6" w:rsidP="003745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45B6" w14:paraId="251535C2" w14:textId="77777777" w:rsidTr="00FE78B7">
        <w:tc>
          <w:tcPr>
            <w:tcW w:w="9640" w:type="dxa"/>
            <w:gridSpan w:val="11"/>
          </w:tcPr>
          <w:p w14:paraId="0024F69B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4DFB8A15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BC15B7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9E538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f_POS_NR_CheckCapabilities_NR_Ecid</w:t>
              </w:r>
            </w:fldSimple>
          </w:p>
        </w:tc>
      </w:tr>
      <w:tr w:rsidR="003745B6" w14:paraId="1F416C1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5ED2178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9CA44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7608111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BDCA2F2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63E9AB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745B6" w14:paraId="2724F0C4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E84CCF7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7F453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745B6" w14:paraId="7E35E90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F355629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73D42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1F36A18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53AEDB7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E7CB0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C26BD7" w14:textId="77777777" w:rsidR="003745B6" w:rsidRDefault="003745B6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FF357" w14:textId="77777777" w:rsidR="003745B6" w:rsidRDefault="003745B6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74173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2021-12-15</w:t>
              </w:r>
            </w:fldSimple>
          </w:p>
        </w:tc>
      </w:tr>
      <w:tr w:rsidR="003745B6" w14:paraId="3EE5B67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DDFC68F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D121DB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CBA74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9E390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7BC29B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677CDFF5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593FA" w14:textId="77777777" w:rsidR="003745B6" w:rsidRDefault="003745B6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5A9FC2" w14:textId="77777777" w:rsidR="003745B6" w:rsidRDefault="003745B6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FA953" w14:textId="77777777" w:rsidR="003745B6" w:rsidRDefault="003745B6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F9272" w14:textId="77777777" w:rsidR="003745B6" w:rsidRDefault="003745B6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1E939" w14:textId="77777777" w:rsidR="003745B6" w:rsidRDefault="003745B6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745B6" w14:paraId="12958E8B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8B94F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9D67B" w14:textId="77777777" w:rsidR="003745B6" w:rsidRDefault="003745B6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05EACC" w14:textId="77777777" w:rsidR="003745B6" w:rsidRDefault="003745B6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D8434" w14:textId="77777777" w:rsidR="003745B6" w:rsidRPr="007C2097" w:rsidRDefault="003745B6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745B6" w14:paraId="7801B3AC" w14:textId="77777777" w:rsidTr="00FE78B7">
        <w:tc>
          <w:tcPr>
            <w:tcW w:w="1843" w:type="dxa"/>
          </w:tcPr>
          <w:p w14:paraId="0E8A2132" w14:textId="77777777" w:rsidR="003745B6" w:rsidRDefault="003745B6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284591" w14:textId="77777777" w:rsidR="003745B6" w:rsidRDefault="003745B6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15393FA0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56D22E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A22ED" w14:textId="77777777"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IE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has a variable size that goes from 1 to 8 according to 3GPP TS 37.355 R16.</w:t>
            </w:r>
          </w:p>
          <w:p w14:paraId="02AAAD73" w14:textId="77777777" w:rsidR="003745B6" w:rsidRDefault="003745B6" w:rsidP="003745B6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8CCD5F6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of  the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</w:p>
        </w:tc>
      </w:tr>
      <w:tr w:rsidR="003745B6" w14:paraId="5020E3B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A8DE7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2BA46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28DF82F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D1750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40925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3745B6" w14:paraId="556B548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F41BA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93ECE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51DF1830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79EC2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43C9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3745B6" w14:paraId="777CB087" w14:textId="77777777" w:rsidTr="00FE78B7">
        <w:tc>
          <w:tcPr>
            <w:tcW w:w="2694" w:type="dxa"/>
            <w:gridSpan w:val="2"/>
          </w:tcPr>
          <w:p w14:paraId="76AFBCAE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E6634F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2909A95F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D1B4A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C9D42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9.3.1.1.NR5GC, 9.3.4.1.NR5GC, 9.3.4.2.NR5GC, 9.3.4.3.NR5GC, 9.3.4.4.NR5GC, 9.3.1.2.NR5GC</w:t>
            </w:r>
          </w:p>
        </w:tc>
      </w:tr>
      <w:tr w:rsidR="003745B6" w14:paraId="60CD45F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3646B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064F0" w14:textId="77777777" w:rsidR="003745B6" w:rsidRDefault="003745B6" w:rsidP="00374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5B6" w14:paraId="2A3EB0E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1650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BCA44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0B45F5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784C5" w14:textId="77777777"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FD5F53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6F13F320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0E71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7E94E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E3086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860B2" w14:textId="77777777" w:rsidR="003745B6" w:rsidRDefault="003745B6" w:rsidP="00374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423D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5FEE9DC7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1213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620E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965E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C617A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44A2D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66EA4FD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7B7D4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4265D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0C2A1" w14:textId="77777777" w:rsidR="003745B6" w:rsidRDefault="003745B6" w:rsidP="00374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79CA4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106AF" w14:textId="77777777" w:rsidR="003745B6" w:rsidRDefault="003745B6" w:rsidP="00374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5B6" w14:paraId="3AC1C9C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71838" w14:textId="77777777" w:rsidR="003745B6" w:rsidRDefault="003745B6" w:rsidP="00374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90000" w14:textId="77777777" w:rsidR="003745B6" w:rsidRDefault="003745B6" w:rsidP="003745B6">
            <w:pPr>
              <w:pStyle w:val="CRCoverPage"/>
              <w:spacing w:after="0"/>
              <w:rPr>
                <w:noProof/>
              </w:rPr>
            </w:pPr>
          </w:p>
        </w:tc>
      </w:tr>
      <w:tr w:rsidR="003745B6" w14:paraId="4C906968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7BA74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CD15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5B6" w:rsidRPr="008863B9" w14:paraId="071A5D31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89F42" w14:textId="77777777" w:rsidR="003745B6" w:rsidRPr="008863B9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729712" w14:textId="77777777" w:rsidR="003745B6" w:rsidRPr="008863B9" w:rsidRDefault="003745B6" w:rsidP="00374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45B6" w14:paraId="1ADD6CEC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5D780" w14:textId="77777777" w:rsidR="003745B6" w:rsidRDefault="003745B6" w:rsidP="00374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913E7" w14:textId="77777777" w:rsidR="003745B6" w:rsidRDefault="003745B6" w:rsidP="00374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85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2DB9D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E8BE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4885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98AC675" w14:textId="77777777" w:rsidR="00245EE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5EEF" w:rsidRPr="003379E0">
        <w:rPr>
          <w:rFonts w:ascii="Arial" w:hAnsi="Arial" w:cs="Arial"/>
          <w:iCs/>
        </w:rPr>
        <w:t>Table of Contents</w:t>
      </w:r>
      <w:r w:rsidR="00245EEF">
        <w:tab/>
      </w:r>
      <w:r w:rsidR="00245EEF">
        <w:fldChar w:fldCharType="begin"/>
      </w:r>
      <w:r w:rsidR="00245EEF">
        <w:instrText xml:space="preserve"> PAGEREF _Toc90488559 \h </w:instrText>
      </w:r>
      <w:r w:rsidR="00245EEF">
        <w:fldChar w:fldCharType="separate"/>
      </w:r>
      <w:r w:rsidR="00245EEF">
        <w:t>2</w:t>
      </w:r>
      <w:r w:rsidR="00245EEF">
        <w:fldChar w:fldCharType="end"/>
      </w:r>
    </w:p>
    <w:p w14:paraId="3BEC5BBC" w14:textId="77777777" w:rsidR="00245EEF" w:rsidRDefault="00245EE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f_POS_NR_CheckCapabilities_NR_Ecid</w:t>
      </w:r>
      <w:r>
        <w:tab/>
      </w:r>
      <w:r>
        <w:fldChar w:fldCharType="begin"/>
      </w:r>
      <w:r>
        <w:instrText xml:space="preserve"> PAGEREF _Toc90488560 \h </w:instrText>
      </w:r>
      <w:r>
        <w:fldChar w:fldCharType="separate"/>
      </w:r>
      <w:r>
        <w:t>2</w:t>
      </w:r>
      <w:r>
        <w:fldChar w:fldCharType="end"/>
      </w:r>
    </w:p>
    <w:p w14:paraId="7587FDFB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D277958" w14:textId="77777777" w:rsidR="00365AD1" w:rsidRPr="009D0706" w:rsidRDefault="003E721B" w:rsidP="00E01387">
      <w:pPr>
        <w:pStyle w:val="Heading2"/>
        <w:ind w:left="0" w:firstLine="0"/>
      </w:pPr>
      <w:bookmarkStart w:id="2" w:name="_Toc90488560"/>
      <w:bookmarkStart w:id="3" w:name="_Toc122434493"/>
      <w:bookmarkStart w:id="4" w:name="_Toc295288970"/>
      <w:bookmarkStart w:id="5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A64D0F" w:rsidRPr="00A64D0F">
        <w:t>f_POS_NR_CheckCapabilities_NR_Ecid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40F3FA17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C36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E94" w14:textId="77777777" w:rsidR="00365AD1" w:rsidRPr="00324DE3" w:rsidRDefault="00A64D0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64D0F">
              <w:rPr>
                <w:rFonts w:ascii="Arial" w:hAnsi="Arial" w:cs="Arial"/>
              </w:rPr>
              <w:t>Correction to f_POS_NR_CheckCapabilities_NR_Ecid</w:t>
            </w:r>
          </w:p>
        </w:tc>
      </w:tr>
      <w:tr w:rsidR="002B0BE5" w14:paraId="61876797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1247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2A65" w14:textId="77777777" w:rsidR="002B0BE5" w:rsidRPr="002B0BE5" w:rsidRDefault="003745B6" w:rsidP="00E013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iterates through the values of  the </w:t>
            </w:r>
            <w:r w:rsidRPr="00A64D0F">
              <w:rPr>
                <w:rFonts w:cs="Arial"/>
                <w:lang w:eastAsia="en-GB"/>
              </w:rPr>
              <w:t>supported NR ECID measurement</w:t>
            </w:r>
            <w:r>
              <w:rPr>
                <w:rFonts w:cs="Arial"/>
                <w:lang w:eastAsia="en-GB"/>
              </w:rPr>
              <w:t xml:space="preserve"> with a fixed length of 4. This causes failure in case the UE reports less than 4 methods.</w:t>
            </w:r>
          </w:p>
        </w:tc>
      </w:tr>
      <w:tr w:rsidR="006D1E16" w14:paraId="4E65CD43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249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99D" w14:textId="77777777" w:rsidR="006D1E16" w:rsidRDefault="00032A51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Iterate through </w:t>
            </w:r>
            <w:r w:rsidRPr="00A64D0F">
              <w:rPr>
                <w:rFonts w:cs="Arial"/>
                <w:lang w:eastAsia="en-GB"/>
              </w:rPr>
              <w:t>nr-ECID-MeasSupported-r16</w:t>
            </w:r>
            <w:r>
              <w:rPr>
                <w:rFonts w:cs="Arial"/>
                <w:lang w:eastAsia="en-GB"/>
              </w:rPr>
              <w:t xml:space="preserve"> </w:t>
            </w:r>
            <w:r>
              <w:t>based on its length instead of using a fixed value</w:t>
            </w:r>
          </w:p>
        </w:tc>
      </w:tr>
      <w:tr w:rsidR="002B0BE5" w14:paraId="32503B1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6A25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903" w14:textId="77777777" w:rsidR="002B0BE5" w:rsidRPr="00795A32" w:rsidRDefault="00497780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</w:t>
            </w:r>
            <w:r w:rsidR="007F3EC0">
              <w:rPr>
                <w:rFonts w:ascii="Arial" w:hAnsi="Arial" w:cs="Arial"/>
                <w:bCs/>
              </w:rPr>
              <w:t>_Positioning_Functions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52FF3767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094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E18" w14:textId="77777777"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3FD5C76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49D0DFE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6D29796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B225261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EBF52D8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f_POS_NR_CheckCapabilities_NR_Ecid (NR_ECID_ProvideCapabilities_r16 p_NrEcidProvideCapabilities) runs on NR_BASE_PTC</w:t>
      </w:r>
    </w:p>
    <w:p w14:paraId="2CD9E8D5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>{ //@sic POS Rel-16 R5-213638 sic@</w:t>
      </w:r>
    </w:p>
    <w:p w14:paraId="3EC60E58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var integer i;</w:t>
      </w:r>
    </w:p>
    <w:p w14:paraId="4F210D13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v_Bitstring := f_ConvertBoolToBit(pc_NR_ECID_SSRsrp) &amp;</w:t>
      </w:r>
    </w:p>
    <w:p w14:paraId="41FF7A34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f_ConvertBoolToBit(pc_NR_ECID_SSRsrq) &amp;</w:t>
      </w:r>
    </w:p>
    <w:p w14:paraId="00FFF0BD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f_ConvertBoolToBit(pc_NR_ECID_CSIRsrp) &amp;</w:t>
      </w:r>
    </w:p>
    <w:p w14:paraId="75C33FF3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f_ConvertBoolToBit(pc_NR_ECID_CSIRsrq);</w:t>
      </w:r>
    </w:p>
    <w:p w14:paraId="5E793D72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C3720A5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(i := 0; i &lt; </w:t>
      </w:r>
      <w:r>
        <w:rPr>
          <w:rFonts w:ascii="Courier New" w:hAnsi="Courier New" w:cs="Courier New"/>
          <w:b/>
          <w:sz w:val="16"/>
          <w:szCs w:val="16"/>
          <w:lang w:val="en-US" w:eastAsia="de-DE"/>
        </w:rPr>
        <w:t>3</w:t>
      </w: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; i := i + 1) {</w:t>
      </w:r>
    </w:p>
    <w:p w14:paraId="19EC38CE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(v_Bitstring[i] == p_NrEcidProvideCapabilities.nr_ECID_MeasSupported_r16[i])) {</w:t>
      </w:r>
    </w:p>
    <w:p w14:paraId="164BE8D1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"PICS does not match reported capability for NR ECID measurements");</w:t>
      </w:r>
    </w:p>
    <w:p w14:paraId="792F5351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79C4FE0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2B10B2F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(pc_NR_ECID_periodicalReporting != ispresent(p_NrEcidProvideCapabilities.periodicalReporting_r16)) {</w:t>
      </w:r>
    </w:p>
    <w:p w14:paraId="4D06D680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periodicalReporting");</w:t>
      </w:r>
    </w:p>
    <w:p w14:paraId="1A5FD0D5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8DB372B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(pc_NR_ECID_triggeredReporting != ispresent(p_NrEcidProvideCapabilities.triggeredReporting_r16)) {</w:t>
      </w:r>
    </w:p>
    <w:p w14:paraId="3CE06AE0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triggeredReporting");</w:t>
      </w:r>
    </w:p>
    <w:p w14:paraId="0870EFB1" w14:textId="77777777" w:rsidR="00A64D0F" w:rsidRPr="00A64D0F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FA80462" w14:textId="77777777" w:rsidR="00E562F1" w:rsidRDefault="00A64D0F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1BBD0E74" w14:textId="77777777" w:rsidR="00324DE3" w:rsidRPr="00963DA4" w:rsidRDefault="00324DE3" w:rsidP="00A64D0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EE02C84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39189C8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0039689F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3"/>
    <w:bookmarkEnd w:id="4"/>
    <w:bookmarkEnd w:id="5"/>
    <w:p w14:paraId="356F481F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92E9520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B1B8F8A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f_POS_NR_CheckCapabilities_NR_Ecid (NR_ECID_ProvideCapabilities_r16 p_NrEcidProvideCapabilities) runs on NR_BASE_PTC</w:t>
      </w:r>
    </w:p>
    <w:p w14:paraId="4B5E93B3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s-ES_tradnl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>{ //@sic POS Rel-16 R5-213638 sic@</w:t>
      </w:r>
    </w:p>
    <w:p w14:paraId="06550975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s-ES_tradnl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>var integer i;</w:t>
      </w:r>
    </w:p>
    <w:p w14:paraId="07586F4D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bitstring v_Bitstring := f_ConvertBoolToBit(pc_NR_ECID_SSRsrp) &amp;</w:t>
      </w:r>
    </w:p>
    <w:p w14:paraId="66B28D60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f_ConvertBoolToBit(pc_NR_ECID_SSRsrq) &amp;</w:t>
      </w:r>
    </w:p>
    <w:p w14:paraId="6AE682C0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f_ConvertBoolToBit(pc_NR_ECID_CSIRsrp) &amp;</w:t>
      </w:r>
    </w:p>
    <w:p w14:paraId="2832E8A7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f_ConvertBoolToBit(pc_NR_ECID_CSIRsrq);</w:t>
      </w:r>
    </w:p>
    <w:p w14:paraId="44140D88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0580374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E562F1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for (i := 0; i &lt; lengthof(p_NrEcidProvideCapabilities.nr_ECID_MeasSupported_r16)-1; i := i + 1)</w:t>
      </w: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5B896C4E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(v_Bitstring[i] == p_NrEcidProvideCapabilities.nr_ECID_MeasSupported_r16[i])) {</w:t>
      </w:r>
    </w:p>
    <w:p w14:paraId="420CCD25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 (__FILE__, __LINE__, "PICS does not match reported capability for NR ECID measurements");</w:t>
      </w:r>
    </w:p>
    <w:p w14:paraId="0026D1FF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C52D709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41106557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(pc_NR_ECID_periodicalReporting != ispresent(p_NrEcidProvideCapabilities.periodicalReporting_r16)) {</w:t>
      </w:r>
    </w:p>
    <w:p w14:paraId="2D0C8037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periodicalReporting");</w:t>
      </w:r>
    </w:p>
    <w:p w14:paraId="539F8E01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B1795E7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(pc_NR_ECID_triggeredReporting != ispresent(p_NrEcidProvideCapabilities.triggeredReporting_r16)) {</w:t>
      </w:r>
    </w:p>
    <w:p w14:paraId="42DE9B14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 (__FILE__, __LINE__, "PICS does not match reported capability for NR ECID triggeredReporting");</w:t>
      </w:r>
    </w:p>
    <w:p w14:paraId="70F03823" w14:textId="77777777" w:rsidR="00E562F1" w:rsidRP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AA689CE" w14:textId="77777777" w:rsidR="00E562F1" w:rsidRDefault="00E562F1" w:rsidP="00E562F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562F1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2017DAC" w14:textId="77777777" w:rsidR="00E562F1" w:rsidRPr="007F3EC0" w:rsidRDefault="00E562F1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E3F2785" w14:textId="77777777" w:rsidR="00324DE3" w:rsidRPr="00A64D0F" w:rsidRDefault="00584005" w:rsidP="005840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A64D0F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17DBF2DC" w14:textId="77777777" w:rsidR="002B0BE5" w:rsidRPr="00A64D0F" w:rsidRDefault="002B0BE5" w:rsidP="002B0BE5">
      <w:pPr>
        <w:rPr>
          <w:lang w:val="en-US"/>
        </w:rPr>
      </w:pPr>
    </w:p>
    <w:p w14:paraId="6C0097B8" w14:textId="77777777" w:rsidR="009305AB" w:rsidRPr="00324DE3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6DC957B7" w14:textId="77777777" w:rsidR="00D716A9" w:rsidRDefault="00D716A9" w:rsidP="002B0BE5">
      <w:pPr>
        <w:rPr>
          <w:lang w:val="de-DE"/>
        </w:rPr>
      </w:pPr>
    </w:p>
    <w:sectPr w:rsidR="00D716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5DFC" w14:textId="77777777" w:rsidR="00807316" w:rsidRDefault="00807316">
      <w:r>
        <w:separator/>
      </w:r>
    </w:p>
  </w:endnote>
  <w:endnote w:type="continuationSeparator" w:id="0">
    <w:p w14:paraId="2A8B96F1" w14:textId="77777777" w:rsidR="00807316" w:rsidRDefault="0080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D601B" w14:textId="77777777" w:rsidR="00807316" w:rsidRDefault="00807316">
      <w:r>
        <w:separator/>
      </w:r>
    </w:p>
  </w:footnote>
  <w:footnote w:type="continuationSeparator" w:id="0">
    <w:p w14:paraId="6B4CDB13" w14:textId="77777777" w:rsidR="00807316" w:rsidRDefault="0080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DBB6" w14:textId="77777777"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6CD3" w14:textId="77777777"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00A0" w14:textId="77777777"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F3D0" w14:textId="77777777"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5EEF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91CFA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5B6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0731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C091F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562F1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1C76C3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EA2C3-CAF4-442F-8F01-03DD3158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547</Words>
  <Characters>5563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2021-12-15T19:28:00Z</dcterms:created>
  <dcterms:modified xsi:type="dcterms:W3CDTF">2022-03-15T12:20:00Z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