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8C7786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24530">
        <w:fldChar w:fldCharType="begin"/>
      </w:r>
      <w:r w:rsidR="00A24530">
        <w:instrText xml:space="preserve"> DOCPROPERTY  Tdoc#  \* MERGEFORMAT </w:instrText>
      </w:r>
      <w:r w:rsidR="00A24530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3103B5">
        <w:rPr>
          <w:b/>
          <w:i/>
          <w:noProof/>
          <w:sz w:val="28"/>
        </w:rPr>
        <w:t>4</w:t>
      </w:r>
      <w:r w:rsidR="00CC44C2">
        <w:rPr>
          <w:b/>
          <w:i/>
          <w:noProof/>
          <w:sz w:val="28"/>
        </w:rPr>
        <w:t>1</w:t>
      </w:r>
      <w:r w:rsidR="00815968">
        <w:rPr>
          <w:b/>
          <w:i/>
          <w:noProof/>
          <w:sz w:val="28"/>
        </w:rPr>
        <w:t>6</w:t>
      </w:r>
      <w:r w:rsidR="00A24530">
        <w:rPr>
          <w:b/>
          <w:i/>
          <w:noProof/>
          <w:sz w:val="28"/>
        </w:rPr>
        <w:fldChar w:fldCharType="end"/>
      </w:r>
    </w:p>
    <w:p w14:paraId="210A5493" w14:textId="77777777" w:rsidR="00745C21" w:rsidRDefault="00A24530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A245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7A494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</w:t>
            </w:r>
            <w:r w:rsidR="00CC44C2">
              <w:rPr>
                <w:b/>
                <w:noProof/>
                <w:sz w:val="28"/>
              </w:rPr>
              <w:t>1</w:t>
            </w:r>
            <w:r w:rsidR="0081596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BA96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660C5" w:rsidR="001E41F3" w:rsidRDefault="00815968" w:rsidP="00B7489A">
            <w:pPr>
              <w:pStyle w:val="CRCoverPage"/>
              <w:spacing w:after="0"/>
              <w:rPr>
                <w:noProof/>
              </w:rPr>
            </w:pPr>
            <w:r w:rsidRPr="00815968">
              <w:t>Correction for NR5GC RRC test case 8.1.1.2.3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9483A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C44C2">
              <w:rPr>
                <w:noProof/>
              </w:rPr>
              <w:t>1</w:t>
            </w:r>
            <w:r w:rsidR="00A11045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A24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1D22B" w14:textId="77777777" w:rsidR="00A11045" w:rsidRDefault="00A11045" w:rsidP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 for step 1 states:</w:t>
            </w:r>
          </w:p>
          <w:p w14:paraId="53888E91" w14:textId="77777777" w:rsidR="00A11045" w:rsidRDefault="00A11045" w:rsidP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SS transmits one IP packet to the UE on the DRB associated with the default PDU session on NR Cell 1. (Note 2)</w:t>
            </w:r>
          </w:p>
          <w:p w14:paraId="38D22D70" w14:textId="77777777" w:rsidR="00A11045" w:rsidRDefault="00A11045" w:rsidP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7225F694" w14:textId="77777777" w:rsidR="00A11045" w:rsidRDefault="00A11045" w:rsidP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2:</w:t>
            </w:r>
            <w:r>
              <w:rPr>
                <w:noProof/>
              </w:rPr>
              <w:tab/>
              <w:t>Default PDU session type is set in the PICS pc_APN_Default_Configuration.</w:t>
            </w:r>
          </w:p>
          <w:p w14:paraId="35718440" w14:textId="77777777" w:rsidR="00A11045" w:rsidRDefault="00A11045" w:rsidP="00A11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EB6816" w14:textId="77777777" w:rsidR="00A11045" w:rsidRDefault="00A11045" w:rsidP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TTCN implementation is using the DRB associated with 1st PDU session, not taking into account pc_APN_Default_Configuration </w:t>
            </w:r>
          </w:p>
          <w:p w14:paraId="708AA7DE" w14:textId="01A1B52A" w:rsidR="001E41F3" w:rsidRDefault="001E41F3" w:rsidP="00A11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AFBE3C" w:rsidR="00CF1EF1" w:rsidRDefault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Find DRB associated with default PDU session according to PICS setting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CEA7E" w:rsidR="001E41F3" w:rsidRDefault="00A11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is not conisstent with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F08B1" w:rsidR="001E41F3" w:rsidRDefault="00815968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8.1.1.2.3.NR5GC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3090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B15F83" w14:textId="12540D5F" w:rsidR="000C220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2205" w:rsidRPr="00C80E3C">
        <w:rPr>
          <w:rFonts w:cs="Arial"/>
          <w:iCs/>
        </w:rPr>
        <w:t>Table of Contents</w:t>
      </w:r>
      <w:r w:rsidR="000C2205">
        <w:tab/>
      </w:r>
      <w:r w:rsidR="000C2205">
        <w:fldChar w:fldCharType="begin"/>
      </w:r>
      <w:r w:rsidR="000C2205">
        <w:instrText xml:space="preserve"> PAGEREF _Toc95309041 \h </w:instrText>
      </w:r>
      <w:r w:rsidR="000C2205">
        <w:fldChar w:fldCharType="separate"/>
      </w:r>
      <w:r w:rsidR="000C2205">
        <w:t>2</w:t>
      </w:r>
      <w:r w:rsidR="000C2205">
        <w:fldChar w:fldCharType="end"/>
      </w:r>
    </w:p>
    <w:p w14:paraId="0AA9E57B" w14:textId="7D0FE503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_Toc95309042 \h </w:instrText>
      </w:r>
      <w:r>
        <w:fldChar w:fldCharType="separate"/>
      </w:r>
      <w:r>
        <w:t>3</w:t>
      </w:r>
      <w:r>
        <w:fldChar w:fldCharType="end"/>
      </w:r>
    </w:p>
    <w:p w14:paraId="32D55EB3" w14:textId="6F4BB801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_Toc95309043 \h </w:instrText>
      </w:r>
      <w:r>
        <w:fldChar w:fldCharType="separate"/>
      </w:r>
      <w:r>
        <w:t>3</w:t>
      </w:r>
      <w:r>
        <w:fldChar w:fldCharType="end"/>
      </w:r>
    </w:p>
    <w:p w14:paraId="3E9EC9A7" w14:textId="1B4C1F6F" w:rsidR="000C2205" w:rsidRDefault="000C220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80E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80E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_Toc95309044 \h </w:instrText>
      </w:r>
      <w:r>
        <w:fldChar w:fldCharType="separate"/>
      </w:r>
      <w:r>
        <w:t>3</w:t>
      </w:r>
      <w:r>
        <w:fldChar w:fldCharType="end"/>
      </w:r>
    </w:p>
    <w:p w14:paraId="345A4A70" w14:textId="77777777" w:rsidR="00B749E9" w:rsidRDefault="00007D89" w:rsidP="00007D89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25A0C2F" w14:textId="677CA888" w:rsidR="00007D89" w:rsidRDefault="00007D89" w:rsidP="00007D89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530904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EBE5603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5309043"/>
      <w:r w:rsidRPr="00854C55">
        <w:rPr>
          <w:b/>
        </w:rPr>
        <w:t>Corrections required</w:t>
      </w:r>
      <w:bookmarkEnd w:id="4"/>
      <w:bookmarkEnd w:id="5"/>
      <w:bookmarkEnd w:id="6"/>
    </w:p>
    <w:p w14:paraId="46F6AB8F" w14:textId="002075DA" w:rsidR="00B749E9" w:rsidRDefault="00B749E9" w:rsidP="00B749E9"/>
    <w:p w14:paraId="13278781" w14:textId="77777777" w:rsidR="00B749E9" w:rsidRDefault="00B749E9" w:rsidP="00B749E9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749E9" w14:paraId="7B3D6936" w14:textId="77777777" w:rsidTr="00675A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14AF" w14:textId="77777777" w:rsidR="00B749E9" w:rsidRDefault="00B749E9" w:rsidP="00675A5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7FF4" w14:textId="3D79DDB5" w:rsidR="00B749E9" w:rsidRPr="00B65B1E" w:rsidRDefault="00B749E9" w:rsidP="00675A51">
            <w:pPr>
              <w:rPr>
                <w:rFonts w:ascii="Arial" w:hAnsi="Arial" w:cs="Arial"/>
                <w:lang w:val="en-US" w:eastAsia="en-GB"/>
              </w:rPr>
            </w:pPr>
            <w:r w:rsidRPr="00E12B5C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fl_TC_8_1_1_2_3_TestBody() </w:t>
            </w:r>
          </w:p>
        </w:tc>
      </w:tr>
      <w:tr w:rsidR="00B749E9" w14:paraId="790834AD" w14:textId="77777777" w:rsidTr="00675A5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37F2" w14:textId="77777777" w:rsidR="00B749E9" w:rsidRDefault="00B749E9" w:rsidP="00675A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7960" w14:textId="5858A8F1" w:rsidR="00B749E9" w:rsidRDefault="00B749E9" w:rsidP="00675A5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Prose for step 1 states:</w:t>
            </w:r>
          </w:p>
          <w:p w14:paraId="6D8E6364" w14:textId="04EAA601" w:rsidR="00B749E9" w:rsidRDefault="00B749E9" w:rsidP="00675A51">
            <w:pPr>
              <w:pStyle w:val="B2"/>
              <w:ind w:left="0" w:firstLine="0"/>
            </w:pPr>
            <w:r w:rsidRPr="00E91D9C">
              <w:t>The SS transmits one IP packet to the UE on the DRB associated with the default PDU session on NR Cell 1. (Note 2)</w:t>
            </w:r>
          </w:p>
          <w:p w14:paraId="38EF35A0" w14:textId="70223555" w:rsidR="00B749E9" w:rsidRDefault="00B749E9" w:rsidP="00675A51">
            <w:pPr>
              <w:pStyle w:val="B2"/>
              <w:ind w:left="0" w:firstLine="0"/>
            </w:pPr>
            <w:r>
              <w:t>…</w:t>
            </w:r>
          </w:p>
          <w:p w14:paraId="6B64E80D" w14:textId="19272366" w:rsidR="00B749E9" w:rsidRDefault="00B749E9" w:rsidP="00675A51">
            <w:pPr>
              <w:pStyle w:val="B2"/>
              <w:ind w:left="0" w:firstLine="0"/>
            </w:pPr>
            <w:r w:rsidRPr="00E91D9C">
              <w:t>Note 2:</w:t>
            </w:r>
            <w:r w:rsidRPr="00E91D9C">
              <w:tab/>
              <w:t xml:space="preserve">Default PDU session type is set in the PICS </w:t>
            </w:r>
            <w:proofErr w:type="spellStart"/>
            <w:r w:rsidRPr="00E91D9C">
              <w:t>pc_APN_Default_Configuration</w:t>
            </w:r>
            <w:proofErr w:type="spellEnd"/>
            <w:r w:rsidRPr="00E91D9C">
              <w:t>.</w:t>
            </w:r>
          </w:p>
          <w:p w14:paraId="4909AB90" w14:textId="557B2283" w:rsidR="00B749E9" w:rsidRDefault="00B749E9" w:rsidP="00675A5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  <w:p w14:paraId="03413E85" w14:textId="23C9D970" w:rsidR="00B749E9" w:rsidRPr="008D31B6" w:rsidRDefault="00672A0C" w:rsidP="00A1104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TTCN implementation is using the </w:t>
            </w:r>
            <w:r w:rsidR="00A11045">
              <w:rPr>
                <w:rFonts w:ascii="Arial" w:hAnsi="Arial" w:cs="Arial"/>
                <w:lang w:eastAsia="zh-CN"/>
              </w:rPr>
              <w:t xml:space="preserve">DRB associated with </w:t>
            </w:r>
            <w:r>
              <w:rPr>
                <w:rFonts w:ascii="Arial" w:hAnsi="Arial" w:cs="Arial"/>
                <w:lang w:eastAsia="zh-CN"/>
              </w:rPr>
              <w:t>1</w:t>
            </w:r>
            <w:r w:rsidRPr="00672A0C">
              <w:rPr>
                <w:rFonts w:ascii="Arial" w:hAnsi="Arial" w:cs="Arial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lang w:eastAsia="zh-CN"/>
              </w:rPr>
              <w:t xml:space="preserve"> PDU session, not taking into account</w:t>
            </w:r>
            <w:r w:rsidRPr="00E91D9C">
              <w:t xml:space="preserve"> </w:t>
            </w:r>
            <w:proofErr w:type="spellStart"/>
            <w:r w:rsidRPr="00E91D9C">
              <w:t>pc_APN_Default_Configuration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B749E9" w14:paraId="1D78D59C" w14:textId="77777777" w:rsidTr="00675A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D22D" w14:textId="77777777" w:rsidR="00B749E9" w:rsidRDefault="00B749E9" w:rsidP="00675A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E689" w14:textId="029328DF" w:rsidR="00B749E9" w:rsidRPr="0066224B" w:rsidRDefault="00672A0C" w:rsidP="00675A51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Find DRB associated with default PDU session according to PICS setting</w:t>
            </w:r>
          </w:p>
        </w:tc>
      </w:tr>
      <w:tr w:rsidR="00B749E9" w14:paraId="39DF134A" w14:textId="77777777" w:rsidTr="00675A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9238" w14:textId="77777777" w:rsidR="00B749E9" w:rsidRDefault="00B749E9" w:rsidP="00675A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24D" w14:textId="77777777" w:rsidR="00B749E9" w:rsidRDefault="00B749E9" w:rsidP="00675A51">
            <w:pPr>
              <w:spacing w:after="0"/>
              <w:rPr>
                <w:rFonts w:ascii="Arial" w:hAnsi="Arial" w:cs="Arial"/>
                <w:lang w:eastAsia="en-GB"/>
              </w:rPr>
            </w:pPr>
            <w:r w:rsidRPr="00CE14A9">
              <w:rPr>
                <w:rFonts w:ascii="Arial" w:hAnsi="Arial" w:cs="Arial"/>
                <w:lang w:eastAsia="en-GB"/>
              </w:rPr>
              <w:t>RRC_ConnEst_NR5GC</w:t>
            </w:r>
            <w:r w:rsidRPr="00E7615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B749E9" w14:paraId="463CB8E2" w14:textId="77777777" w:rsidTr="00675A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C404" w14:textId="77777777" w:rsidR="00B749E9" w:rsidRDefault="00B749E9" w:rsidP="00675A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A7E4" w14:textId="77777777" w:rsidR="00B749E9" w:rsidRDefault="00B749E9" w:rsidP="00675A51">
            <w:pPr>
              <w:rPr>
                <w:rFonts w:ascii="Arial" w:hAnsi="Arial"/>
                <w:lang w:eastAsia="zh-CN"/>
              </w:rPr>
            </w:pPr>
          </w:p>
        </w:tc>
      </w:tr>
    </w:tbl>
    <w:p w14:paraId="228D94E3" w14:textId="77777777" w:rsidR="00B749E9" w:rsidRDefault="00B749E9" w:rsidP="00B749E9">
      <w:pPr>
        <w:spacing w:after="0"/>
        <w:rPr>
          <w:rFonts w:ascii="Arial" w:hAnsi="Arial"/>
          <w:b/>
          <w:lang w:eastAsia="en-GB"/>
        </w:rPr>
      </w:pPr>
    </w:p>
    <w:p w14:paraId="2C9599B0" w14:textId="77777777" w:rsidR="00B749E9" w:rsidRDefault="00B749E9" w:rsidP="00B749E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749E9" w14:paraId="15210891" w14:textId="77777777" w:rsidTr="00675A5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AE2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>function fl_TC_8_1_1_2_3_TestBody() runs on NR5GC_PTC</w:t>
            </w:r>
          </w:p>
          <w:p w14:paraId="64B500B0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EE84FD0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NG_NAS_GutiParameters_Type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:= f_NR5GC_CellInfo_GetGutiParameters(nr_Cell1);</w:t>
            </w:r>
          </w:p>
          <w:p w14:paraId="014A89F3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NG_MobileIdentity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v_S_TMSI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:= f_NG_S_TMSI2MobileIdentity(omit,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);</w:t>
            </w:r>
          </w:p>
          <w:p w14:paraId="239AE946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;</w:t>
            </w:r>
          </w:p>
          <w:p w14:paraId="08F3EC8A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RejectWaitTime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v_RejectWaitTime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:= 10;</w:t>
            </w:r>
          </w:p>
          <w:p w14:paraId="10C61B67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octetstring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v_IPData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:= f_IPv4IPv6_IcmpEchoReply(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f_LoopbackModeB_IP_Address_UE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());</w:t>
            </w:r>
          </w:p>
          <w:p w14:paraId="1B15EF29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;</w:t>
            </w:r>
          </w:p>
          <w:p w14:paraId="3384C496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QosFlow_Identification_Type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v_QoS_Id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;</w:t>
            </w:r>
          </w:p>
          <w:p w14:paraId="077671A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float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v_Wait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rrcTimer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, int2float(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v_RejectWaitTime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)); //@sic R5s191085, R5s210051 sic@</w:t>
            </w:r>
          </w:p>
          <w:p w14:paraId="65F36DA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6C338B0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@</w:t>
            </w:r>
          </w:p>
          <w:p w14:paraId="4A6287F6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//The SS transmits one IP packet to the UE on the DRB associated with the default PDU session on Cell 1.</w:t>
            </w:r>
          </w:p>
          <w:p w14:paraId="4106C1E8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//Note 2: Default PDU session type is set in the PICS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pc_APN_Default_Configuration</w:t>
            </w:r>
            <w:proofErr w:type="spellEnd"/>
          </w:p>
          <w:p w14:paraId="3B49BD72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v_DRBId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f_NR_GetDefaultDRB_ForFirstPDUSession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();</w:t>
            </w:r>
          </w:p>
          <w:p w14:paraId="16F581ED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v_QoS_Id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f_NR_GetQosFlowIdentification_ForDRBId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);</w:t>
            </w:r>
          </w:p>
          <w:p w14:paraId="63862DD3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cas_NR_DRB_COMMON_REQ_SDAP_SDUList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v_QoS_Id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, {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v_IPData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}));</w:t>
            </w:r>
          </w:p>
          <w:p w14:paraId="2D98D17E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AA9A072" w14:textId="77777777" w:rsidR="00B749E9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//@siclog "Step 2"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@</w:t>
            </w:r>
          </w:p>
          <w:p w14:paraId="387D0ECE" w14:textId="77777777" w:rsidR="00B749E9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/* Skipping code */</w:t>
            </w:r>
          </w:p>
          <w:p w14:paraId="30ADC310" w14:textId="77777777" w:rsidR="00B749E9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2F526EA8" w14:textId="77777777" w:rsidR="00B749E9" w:rsidRDefault="00B749E9" w:rsidP="00B749E9">
      <w:pPr>
        <w:spacing w:after="0"/>
        <w:rPr>
          <w:rFonts w:ascii="Arial" w:hAnsi="Arial"/>
          <w:b/>
          <w:lang w:eastAsia="en-GB"/>
        </w:rPr>
      </w:pPr>
    </w:p>
    <w:p w14:paraId="086BDD8E" w14:textId="77777777" w:rsidR="00B749E9" w:rsidRDefault="00B749E9" w:rsidP="00B749E9">
      <w:pPr>
        <w:spacing w:after="0"/>
        <w:rPr>
          <w:rFonts w:ascii="Arial" w:hAnsi="Arial"/>
          <w:b/>
          <w:lang w:eastAsia="en-GB"/>
        </w:rPr>
      </w:pPr>
    </w:p>
    <w:p w14:paraId="2D1F3EBE" w14:textId="77777777" w:rsidR="00B749E9" w:rsidRDefault="00B749E9" w:rsidP="00B749E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749E9" w14:paraId="598F276D" w14:textId="77777777" w:rsidTr="00675A5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D4A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>function fl_TC_8_1_1_2_3_TestBody() runs on NR5GC_PTC</w:t>
            </w:r>
          </w:p>
          <w:p w14:paraId="5B096F33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3FBD185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NG_NAS_GutiParameters_Type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:= f_NR5GC_CellInfo_GetGutiParameters(nr_Cell1);</w:t>
            </w:r>
          </w:p>
          <w:p w14:paraId="3EA19490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NG_MobileIdentity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v_S_TMSI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:= f_NG_S_TMSI2MobileIdentity(omit,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);</w:t>
            </w:r>
          </w:p>
          <w:p w14:paraId="57CD2975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;</w:t>
            </w:r>
          </w:p>
          <w:p w14:paraId="74BC62D7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RejectWaitTime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v_RejectWaitTime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:= 10;</w:t>
            </w:r>
          </w:p>
          <w:p w14:paraId="7A28BD2D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octetstring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v_IPData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:= f_IPv4IPv6_IcmpEchoReply(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f_LoopbackModeB_IP_Address_UE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());</w:t>
            </w:r>
          </w:p>
          <w:p w14:paraId="07EE56E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;</w:t>
            </w:r>
          </w:p>
          <w:p w14:paraId="5D893AAE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QosFlow_Identification_Type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v_QoS_Id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;</w:t>
            </w:r>
          </w:p>
          <w:p w14:paraId="749CFFB9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var float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v_Wait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rrcTimer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, int2float(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v_RejectWaitTime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)); //@sic R5s191085, R5s210051 sic@</w:t>
            </w:r>
          </w:p>
          <w:p w14:paraId="460B463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992202C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@</w:t>
            </w:r>
          </w:p>
          <w:p w14:paraId="35E9108D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//The SS transmits one IP packet to the UE on the DRB associated with the default PDU session on Cell 1.</w:t>
            </w:r>
          </w:p>
          <w:p w14:paraId="492CBF86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//Note 2: Default PDU session type is set in the PICS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pc_APN_Default_Configuration</w:t>
            </w:r>
            <w:proofErr w:type="spellEnd"/>
          </w:p>
          <w:p w14:paraId="64F973AF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ab/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v_PDUType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f_GetDefaultAPN_DNNType_FromPICS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();</w:t>
            </w:r>
          </w:p>
          <w:p w14:paraId="50D7F7EF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select(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v_PDUType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)</w:t>
            </w:r>
          </w:p>
          <w:p w14:paraId="084F733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{</w:t>
            </w:r>
          </w:p>
          <w:p w14:paraId="6B044505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case(None)</w:t>
            </w:r>
          </w:p>
          <w:p w14:paraId="1DD8BF90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{</w:t>
            </w:r>
          </w:p>
          <w:p w14:paraId="1F39BCC6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v_DRBId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f_NR_GetDefaultDRB_ForFirstPDUSession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();</w:t>
            </w:r>
          </w:p>
          <w:p w14:paraId="050BBA05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2DEC0D3C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case (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Internet_DNN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) {</w:t>
            </w:r>
          </w:p>
          <w:p w14:paraId="53C49235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v_DRBId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f_NR_GetDefaultDRB_ForFirstNonIMSPDUSession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();</w:t>
            </w:r>
          </w:p>
          <w:p w14:paraId="3729EC2C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5E56238F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case (IMS_DNN) {</w:t>
            </w:r>
          </w:p>
          <w:p w14:paraId="299EFB0B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v_DRBId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proofErr w:type="spellStart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f_NR_GetDefaultDRB_ForIMSPDUSession</w:t>
            </w:r>
            <w:proofErr w:type="spellEnd"/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>();</w:t>
            </w:r>
          </w:p>
          <w:p w14:paraId="5311A385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66BB0CF1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30EC5B69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v_QoS_Id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f_NR_GetQosFlowIdentification_ForDRBId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);</w:t>
            </w:r>
          </w:p>
          <w:p w14:paraId="767B8729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cas_NR_DRB_COMMON_REQ_SDAP_SDUList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v_QoS_Id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, {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v_IPData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}));</w:t>
            </w:r>
          </w:p>
          <w:p w14:paraId="7BFD1CB0" w14:textId="77777777" w:rsidR="00B749E9" w:rsidRPr="00FC3EC4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8428240" w14:textId="77777777" w:rsidR="00B749E9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3EC4">
              <w:rPr>
                <w:rFonts w:ascii="Arial" w:hAnsi="Arial" w:cs="Arial"/>
                <w:lang w:val="en-US" w:eastAsia="en-GB"/>
              </w:rPr>
              <w:t xml:space="preserve">    //@siclog "Step 2" </w:t>
            </w:r>
            <w:proofErr w:type="spellStart"/>
            <w:r w:rsidRPr="00FC3EC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FC3EC4">
              <w:rPr>
                <w:rFonts w:ascii="Arial" w:hAnsi="Arial" w:cs="Arial"/>
                <w:lang w:val="en-US" w:eastAsia="en-GB"/>
              </w:rPr>
              <w:t>@</w:t>
            </w:r>
          </w:p>
          <w:p w14:paraId="6A8BA3E5" w14:textId="77777777" w:rsidR="00B749E9" w:rsidRPr="00692FD0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0A1B6F72" w14:textId="77777777" w:rsidR="00B749E9" w:rsidRPr="00571BB2" w:rsidRDefault="00B749E9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63E87795" w14:textId="77777777" w:rsidR="00B749E9" w:rsidRDefault="00B749E9" w:rsidP="00B749E9"/>
    <w:p w14:paraId="7855EB0F" w14:textId="77777777" w:rsidR="00B749E9" w:rsidRPr="00B749E9" w:rsidRDefault="00B749E9" w:rsidP="00B749E9"/>
    <w:sectPr w:rsidR="00B749E9" w:rsidRPr="00B749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34E2A" w14:textId="77777777" w:rsidR="00A24530" w:rsidRDefault="00A24530">
      <w:r>
        <w:separator/>
      </w:r>
    </w:p>
  </w:endnote>
  <w:endnote w:type="continuationSeparator" w:id="0">
    <w:p w14:paraId="2450B2D3" w14:textId="77777777" w:rsidR="00A24530" w:rsidRDefault="00A24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8D827" w14:textId="77777777" w:rsidR="00A24530" w:rsidRDefault="00A24530">
      <w:r>
        <w:separator/>
      </w:r>
    </w:p>
  </w:footnote>
  <w:footnote w:type="continuationSeparator" w:id="0">
    <w:p w14:paraId="2213EF4A" w14:textId="77777777" w:rsidR="00A24530" w:rsidRDefault="00A24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145D43"/>
    <w:rsid w:val="00175179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5409"/>
    <w:rsid w:val="003103B5"/>
    <w:rsid w:val="003156FB"/>
    <w:rsid w:val="003609EF"/>
    <w:rsid w:val="0036231A"/>
    <w:rsid w:val="003667E5"/>
    <w:rsid w:val="0037269D"/>
    <w:rsid w:val="00374DD4"/>
    <w:rsid w:val="003C15E3"/>
    <w:rsid w:val="003E1A36"/>
    <w:rsid w:val="00410371"/>
    <w:rsid w:val="004242F1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72A0C"/>
    <w:rsid w:val="00695808"/>
    <w:rsid w:val="006B46FB"/>
    <w:rsid w:val="006E21F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1596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11045"/>
    <w:rsid w:val="00A22FB8"/>
    <w:rsid w:val="00A24530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749E9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D00D8E"/>
    <w:rsid w:val="00D03F9A"/>
    <w:rsid w:val="00D06D51"/>
    <w:rsid w:val="00D24991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4</Pages>
  <Words>898</Words>
  <Characters>5123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23</cp:revision>
  <cp:lastPrinted>1900-01-01T00:00:00Z</cp:lastPrinted>
  <dcterms:created xsi:type="dcterms:W3CDTF">2022-01-24T16:23:00Z</dcterms:created>
  <dcterms:modified xsi:type="dcterms:W3CDTF">2022-03-11T14:11:00Z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