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F09291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F4101">
        <w:fldChar w:fldCharType="begin"/>
      </w:r>
      <w:r w:rsidR="00CF4101">
        <w:instrText xml:space="preserve"> DOCPROPERTY  Tdoc#  \* MERGEFORMAT </w:instrText>
      </w:r>
      <w:r w:rsidR="00CF4101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3103B5">
        <w:rPr>
          <w:b/>
          <w:i/>
          <w:noProof/>
          <w:sz w:val="28"/>
        </w:rPr>
        <w:t>4</w:t>
      </w:r>
      <w:r w:rsidR="00CC44C2">
        <w:rPr>
          <w:b/>
          <w:i/>
          <w:noProof/>
          <w:sz w:val="28"/>
        </w:rPr>
        <w:t>1</w:t>
      </w:r>
      <w:r w:rsidR="00440664">
        <w:rPr>
          <w:b/>
          <w:i/>
          <w:noProof/>
          <w:sz w:val="28"/>
        </w:rPr>
        <w:t>5</w:t>
      </w:r>
      <w:r w:rsidR="00CF4101">
        <w:rPr>
          <w:b/>
          <w:i/>
          <w:noProof/>
          <w:sz w:val="28"/>
        </w:rPr>
        <w:fldChar w:fldCharType="end"/>
      </w:r>
    </w:p>
    <w:p w14:paraId="210A5493" w14:textId="77777777" w:rsidR="00745C21" w:rsidRDefault="00CF4101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CF41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C104C8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103B5">
              <w:rPr>
                <w:b/>
                <w:noProof/>
                <w:sz w:val="28"/>
              </w:rPr>
              <w:t>4</w:t>
            </w:r>
            <w:r w:rsidR="00440664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BA964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F6BA8B" w:rsidR="001E41F3" w:rsidRDefault="00440664" w:rsidP="00B7489A">
            <w:pPr>
              <w:pStyle w:val="CRCoverPage"/>
              <w:spacing w:after="0"/>
              <w:rPr>
                <w:noProof/>
              </w:rPr>
            </w:pPr>
            <w:r w:rsidRPr="00440664">
              <w:t>Correction for 5GMM test case 9.1.4.1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66F8D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24014A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C44C2">
              <w:rPr>
                <w:noProof/>
              </w:rPr>
              <w:t>1</w:t>
            </w:r>
            <w:r w:rsidR="00440664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CF41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ACF79" w14:textId="77777777" w:rsidR="00FD2087" w:rsidRDefault="00FD2087" w:rsidP="00FD2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implementation of f_UT_ReadAllowedNSSAI() will return the allowed NSSAI according to the 1st +CGNSSAIRDP line returned by the UE. This may cause the test case 9.1.4.1 to fail at step 68 if the UE reports allowed NSSAI for multiple PLMN IDs. </w:t>
            </w:r>
          </w:p>
          <w:p w14:paraId="708AA7DE" w14:textId="6C647C65" w:rsidR="001E41F3" w:rsidRDefault="001E41F3" w:rsidP="00FD20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051172" w:rsidR="00CF1EF1" w:rsidRDefault="00FD2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Pass PLMN ID to f_UT_ReadAllowedNSSAI so the correct set of allowed NSSAI can be returned.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6E39C" w:rsidR="001E41F3" w:rsidRDefault="00FD2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18D875" w:rsidR="001E41F3" w:rsidRDefault="00440664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9.1.4.1</w:t>
            </w:r>
            <w:r w:rsidR="003103B5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53090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7B15F83" w14:textId="12540D5F" w:rsidR="000C2205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2205" w:rsidRPr="00C80E3C">
        <w:rPr>
          <w:rFonts w:cs="Arial"/>
          <w:iCs/>
        </w:rPr>
        <w:t>Table of Contents</w:t>
      </w:r>
      <w:r w:rsidR="000C2205">
        <w:tab/>
      </w:r>
      <w:r w:rsidR="000C2205">
        <w:fldChar w:fldCharType="begin"/>
      </w:r>
      <w:r w:rsidR="000C2205">
        <w:instrText xml:space="preserve"> PAGEREF _Toc95309041 \h </w:instrText>
      </w:r>
      <w:r w:rsidR="000C2205">
        <w:fldChar w:fldCharType="separate"/>
      </w:r>
      <w:r w:rsidR="000C2205">
        <w:t>2</w:t>
      </w:r>
      <w:r w:rsidR="000C2205">
        <w:fldChar w:fldCharType="end"/>
      </w:r>
    </w:p>
    <w:p w14:paraId="0AA9E57B" w14:textId="7D0FE503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_Toc95309042 \h </w:instrText>
      </w:r>
      <w:r>
        <w:fldChar w:fldCharType="separate"/>
      </w:r>
      <w:r>
        <w:t>3</w:t>
      </w:r>
      <w:r>
        <w:fldChar w:fldCharType="end"/>
      </w:r>
    </w:p>
    <w:p w14:paraId="32D55EB3" w14:textId="6F4BB801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_Toc95309043 \h </w:instrText>
      </w:r>
      <w:r>
        <w:fldChar w:fldCharType="separate"/>
      </w:r>
      <w:r>
        <w:t>3</w:t>
      </w:r>
      <w:r>
        <w:fldChar w:fldCharType="end"/>
      </w:r>
    </w:p>
    <w:p w14:paraId="3E9EC9A7" w14:textId="1B4C1F6F" w:rsidR="000C2205" w:rsidRDefault="000C220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80E3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80E3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_Toc95309044 \h </w:instrText>
      </w:r>
      <w:r>
        <w:fldChar w:fldCharType="separate"/>
      </w:r>
      <w:r>
        <w:t>3</w:t>
      </w:r>
      <w:r>
        <w:fldChar w:fldCharType="end"/>
      </w:r>
    </w:p>
    <w:p w14:paraId="325A0C2F" w14:textId="6CAAD03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530904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F113E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iwd-TTCN3-B2020-09_D12wk49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9CA3830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5309043"/>
      <w:r w:rsidRPr="00854C55">
        <w:rPr>
          <w:b/>
        </w:rPr>
        <w:t>Corrections required</w:t>
      </w:r>
      <w:bookmarkEnd w:id="4"/>
      <w:bookmarkEnd w:id="5"/>
      <w:bookmarkEnd w:id="6"/>
    </w:p>
    <w:p w14:paraId="42BE0714" w14:textId="77777777" w:rsidR="00440664" w:rsidRDefault="00440664" w:rsidP="00440664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40664" w14:paraId="5EA8C4C7" w14:textId="77777777" w:rsidTr="00220CC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65AE" w14:textId="77777777" w:rsidR="00440664" w:rsidRDefault="00440664" w:rsidP="00220CC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8EC4" w14:textId="77777777" w:rsidR="00440664" w:rsidRPr="00B65B1E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>function fl_TC_9_1_4_1_TestBody() runs on NR5GC_PTC</w:t>
            </w:r>
          </w:p>
        </w:tc>
      </w:tr>
      <w:tr w:rsidR="00440664" w14:paraId="7773F308" w14:textId="77777777" w:rsidTr="00220CC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DC64" w14:textId="77777777" w:rsidR="00440664" w:rsidRDefault="00440664" w:rsidP="00220C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907D" w14:textId="44F263F5" w:rsidR="00440664" w:rsidRPr="008D31B6" w:rsidRDefault="00440664" w:rsidP="00220CC9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 xml:space="preserve">Current implementation of </w:t>
            </w:r>
            <w:r w:rsidRPr="00440664">
              <w:rPr>
                <w:rFonts w:ascii="Arial" w:hAnsi="Arial"/>
                <w:noProof/>
              </w:rPr>
              <w:t>f_UT_ReadAllowedNSSAI</w:t>
            </w:r>
            <w:r>
              <w:rPr>
                <w:rFonts w:ascii="Arial" w:hAnsi="Arial"/>
                <w:noProof/>
              </w:rPr>
              <w:t>() will return the allowed NSSAI according to the 1</w:t>
            </w:r>
            <w:r w:rsidRPr="00440664">
              <w:rPr>
                <w:rFonts w:ascii="Arial" w:hAnsi="Arial"/>
                <w:noProof/>
                <w:vertAlign w:val="superscript"/>
              </w:rPr>
              <w:t>st</w:t>
            </w:r>
            <w:r>
              <w:rPr>
                <w:rFonts w:ascii="Arial" w:hAnsi="Arial"/>
                <w:noProof/>
              </w:rPr>
              <w:t xml:space="preserve"> +CGNSSAIRDP line returned by the UE. This may cause the test case 9.1.4.1 to fail at step 68 if the UE reports allowed NSSAI for multiple PLMN IDs. </w:t>
            </w:r>
          </w:p>
        </w:tc>
      </w:tr>
      <w:tr w:rsidR="00440664" w14:paraId="776DA4EB" w14:textId="77777777" w:rsidTr="00220CC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8234" w14:textId="77777777" w:rsidR="00440664" w:rsidRDefault="00440664" w:rsidP="00220C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C7F4" w14:textId="10AB48DE" w:rsidR="00440664" w:rsidRPr="0066224B" w:rsidRDefault="00440664" w:rsidP="00220CC9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Pass PLMN ID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 w:rsidRPr="00C9669A">
              <w:rPr>
                <w:noProof/>
              </w:rPr>
              <w:t>f_UT_ReadAllowedNSSAI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so the correct set of allowed NSSAI can be returned.</w:t>
            </w:r>
          </w:p>
        </w:tc>
      </w:tr>
      <w:tr w:rsidR="00440664" w14:paraId="609C820F" w14:textId="77777777" w:rsidTr="00220CC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BDF0" w14:textId="77777777" w:rsidR="00440664" w:rsidRDefault="00440664" w:rsidP="00220C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6FB0" w14:textId="77777777" w:rsidR="00440664" w:rsidRDefault="00440664" w:rsidP="00220CC9">
            <w:pPr>
              <w:spacing w:after="0"/>
              <w:rPr>
                <w:rFonts w:ascii="Arial" w:hAnsi="Arial" w:cs="Arial"/>
                <w:lang w:eastAsia="en-GB"/>
              </w:rPr>
            </w:pPr>
            <w:r w:rsidRPr="00B834C9">
              <w:rPr>
                <w:rFonts w:ascii="Arial" w:hAnsi="Arial" w:cs="Arial"/>
                <w:lang w:eastAsia="en-GB"/>
              </w:rPr>
              <w:t>ConfigurationUpdate_NR5GC</w:t>
            </w:r>
            <w:r w:rsidRPr="00E76156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440664" w14:paraId="0B9BA6A5" w14:textId="77777777" w:rsidTr="00220CC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7275" w14:textId="77777777" w:rsidR="00440664" w:rsidRDefault="00440664" w:rsidP="00220C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D9C2" w14:textId="77777777" w:rsidR="00440664" w:rsidRDefault="00440664" w:rsidP="00220CC9">
            <w:pPr>
              <w:rPr>
                <w:rFonts w:ascii="Arial" w:hAnsi="Arial"/>
                <w:lang w:eastAsia="zh-CN"/>
              </w:rPr>
            </w:pPr>
          </w:p>
        </w:tc>
      </w:tr>
    </w:tbl>
    <w:p w14:paraId="6D54C023" w14:textId="77777777" w:rsidR="00440664" w:rsidRDefault="00440664" w:rsidP="00440664">
      <w:pPr>
        <w:rPr>
          <w:lang w:val="en-US" w:eastAsia="zh-CN"/>
        </w:rPr>
      </w:pPr>
    </w:p>
    <w:p w14:paraId="675BE165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0664" w14:paraId="3FEC6E87" w14:textId="77777777" w:rsidTr="00220CC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C212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>function fl_TC_9_1_4_1_TestBody() runs on NR5GC_PTC</w:t>
            </w:r>
          </w:p>
          <w:p w14:paraId="783C1955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4A4C831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B834C9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B834C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834C9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B834C9">
              <w:rPr>
                <w:rFonts w:ascii="Arial" w:hAnsi="Arial" w:cs="Arial"/>
                <w:lang w:val="en-US" w:eastAsia="en-GB"/>
              </w:rPr>
              <w:t xml:space="preserve"> := f_NR5GC_MapNASCell(</w:t>
            </w:r>
            <w:proofErr w:type="spellStart"/>
            <w:r w:rsidRPr="00B834C9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B834C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B834C9">
              <w:rPr>
                <w:rFonts w:ascii="Arial" w:hAnsi="Arial" w:cs="Arial"/>
                <w:lang w:val="en-US" w:eastAsia="en-GB"/>
              </w:rPr>
              <w:t>NG_CellsOnDifferentPLMN</w:t>
            </w:r>
            <w:proofErr w:type="spellEnd"/>
            <w:r w:rsidRPr="00B834C9">
              <w:rPr>
                <w:rFonts w:ascii="Arial" w:hAnsi="Arial" w:cs="Arial"/>
                <w:lang w:val="en-US" w:eastAsia="en-GB"/>
              </w:rPr>
              <w:t>);</w:t>
            </w:r>
          </w:p>
          <w:p w14:paraId="30A0D273" w14:textId="77777777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B834C9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B834C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834C9">
              <w:rPr>
                <w:rFonts w:ascii="Arial" w:hAnsi="Arial" w:cs="Arial"/>
                <w:lang w:val="en-US" w:eastAsia="en-GB"/>
              </w:rPr>
              <w:t>v_NGC_NASCellG</w:t>
            </w:r>
            <w:proofErr w:type="spellEnd"/>
            <w:r w:rsidRPr="00B834C9">
              <w:rPr>
                <w:rFonts w:ascii="Arial" w:hAnsi="Arial" w:cs="Arial"/>
                <w:lang w:val="en-US" w:eastAsia="en-GB"/>
              </w:rPr>
              <w:t xml:space="preserve"> := f_NR5GC_MapNASCell(</w:t>
            </w:r>
            <w:proofErr w:type="spellStart"/>
            <w:r w:rsidRPr="00B834C9">
              <w:rPr>
                <w:rFonts w:ascii="Arial" w:hAnsi="Arial" w:cs="Arial"/>
                <w:lang w:val="en-US" w:eastAsia="en-GB"/>
              </w:rPr>
              <w:t>ngc_CellG</w:t>
            </w:r>
            <w:proofErr w:type="spellEnd"/>
            <w:r w:rsidRPr="00B834C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B834C9">
              <w:rPr>
                <w:rFonts w:ascii="Arial" w:hAnsi="Arial" w:cs="Arial"/>
                <w:lang w:val="en-US" w:eastAsia="en-GB"/>
              </w:rPr>
              <w:t>NG_CellsOnDifferentPLMN</w:t>
            </w:r>
            <w:proofErr w:type="spellEnd"/>
            <w:r w:rsidRPr="00B834C9">
              <w:rPr>
                <w:rFonts w:ascii="Arial" w:hAnsi="Arial" w:cs="Arial"/>
                <w:lang w:val="en-US" w:eastAsia="en-GB"/>
              </w:rPr>
              <w:t>);</w:t>
            </w:r>
          </w:p>
          <w:p w14:paraId="24B646AB" w14:textId="77777777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7FC1CD22" w14:textId="77777777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8E78856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//@siclog "Step 68" </w:t>
            </w:r>
            <w:proofErr w:type="spellStart"/>
            <w:r w:rsidRPr="00B834C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B834C9">
              <w:rPr>
                <w:rFonts w:ascii="Arial" w:hAnsi="Arial" w:cs="Arial"/>
                <w:lang w:val="en-US" w:eastAsia="en-GB"/>
              </w:rPr>
              <w:t>@</w:t>
            </w:r>
          </w:p>
          <w:p w14:paraId="75663629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40664">
              <w:rPr>
                <w:rFonts w:ascii="Arial" w:hAnsi="Arial" w:cs="Arial"/>
                <w:lang w:val="en-US" w:eastAsia="en-GB"/>
              </w:rPr>
              <w:t>v_AT_Response</w:t>
            </w:r>
            <w:proofErr w:type="spellEnd"/>
            <w:r w:rsidRPr="00440664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440664">
              <w:rPr>
                <w:rFonts w:ascii="Arial" w:hAnsi="Arial" w:cs="Arial"/>
                <w:lang w:val="en-US" w:eastAsia="en-GB"/>
              </w:rPr>
              <w:t>f_UT_ReadAllowedNSSAI</w:t>
            </w:r>
            <w:proofErr w:type="spellEnd"/>
            <w:r w:rsidRPr="00440664">
              <w:rPr>
                <w:rFonts w:ascii="Arial" w:hAnsi="Arial" w:cs="Arial"/>
                <w:lang w:val="en-US" w:eastAsia="en-GB"/>
              </w:rPr>
              <w:t>(UT);</w:t>
            </w:r>
          </w:p>
          <w:p w14:paraId="6D38CAD0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if (match (</w:t>
            </w:r>
            <w:proofErr w:type="spellStart"/>
            <w:r w:rsidRPr="00B834C9">
              <w:rPr>
                <w:rFonts w:ascii="Arial" w:hAnsi="Arial" w:cs="Arial"/>
                <w:lang w:val="en-US" w:eastAsia="en-GB"/>
              </w:rPr>
              <w:t>v_AT_Response</w:t>
            </w:r>
            <w:proofErr w:type="spellEnd"/>
            <w:r w:rsidRPr="00B834C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B834C9">
              <w:rPr>
                <w:rFonts w:ascii="Arial" w:hAnsi="Arial" w:cs="Arial"/>
                <w:lang w:val="en-US" w:eastAsia="en-GB"/>
              </w:rPr>
              <w:t>f_Convert_ListOfNSSAI_ForATCommand</w:t>
            </w:r>
            <w:proofErr w:type="spellEnd"/>
            <w:r w:rsidRPr="00B834C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B834C9">
              <w:rPr>
                <w:rFonts w:ascii="Arial" w:hAnsi="Arial" w:cs="Arial"/>
                <w:lang w:val="en-US" w:eastAsia="en-GB"/>
              </w:rPr>
              <w:t>cs_NSSAI_Allowed_Def</w:t>
            </w:r>
            <w:proofErr w:type="spellEnd"/>
            <w:r w:rsidRPr="00B834C9">
              <w:rPr>
                <w:rFonts w:ascii="Arial" w:hAnsi="Arial" w:cs="Arial"/>
                <w:lang w:val="en-US" w:eastAsia="en-GB"/>
              </w:rPr>
              <w:t>))) { // @sic R5s201141, R5-26256 sic@</w:t>
            </w:r>
          </w:p>
          <w:p w14:paraId="36C97A96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B834C9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B834C9">
              <w:rPr>
                <w:rFonts w:ascii="Arial" w:hAnsi="Arial" w:cs="Arial"/>
                <w:lang w:val="en-US" w:eastAsia="en-GB"/>
              </w:rPr>
              <w:t>(__FILE__, __LINE__, "Step 68");</w:t>
            </w:r>
          </w:p>
          <w:p w14:paraId="6A708B0E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7A938B9F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B834C9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B834C9">
              <w:rPr>
                <w:rFonts w:ascii="Arial" w:hAnsi="Arial" w:cs="Arial"/>
                <w:lang w:val="en-US" w:eastAsia="en-GB"/>
              </w:rPr>
              <w:t>(__FILE__, __LINE__, "Step 68");</w:t>
            </w:r>
          </w:p>
          <w:p w14:paraId="0960566A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FDFD987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59A8F2A6" w14:textId="77777777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//@siclog "Step 69 - 70" </w:t>
            </w:r>
            <w:proofErr w:type="spellStart"/>
            <w:r w:rsidRPr="00B834C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B834C9">
              <w:rPr>
                <w:rFonts w:ascii="Arial" w:hAnsi="Arial" w:cs="Arial"/>
                <w:lang w:val="en-US" w:eastAsia="en-GB"/>
              </w:rPr>
              <w:t>@</w:t>
            </w:r>
          </w:p>
          <w:p w14:paraId="4171A5A4" w14:textId="77777777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6C5904BC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2E179C61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5AD70749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063F5164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462222F3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26A391E8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0664" w14:paraId="0FF1DA0E" w14:textId="77777777" w:rsidTr="00220CC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2BA6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>function fl_TC_9_1_4_1_TestBody() runs on NR5GC_PTC</w:t>
            </w:r>
          </w:p>
          <w:p w14:paraId="4F946C40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AE315C8" w14:textId="32ADF673" w:rsidR="00440664" w:rsidRDefault="00440664" w:rsidP="00FD20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4C798D0" w14:textId="3F120DF3" w:rsidR="00440664" w:rsidRDefault="00FD2087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……………………..</w:t>
            </w:r>
          </w:p>
          <w:p w14:paraId="183E207B" w14:textId="77777777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270DC03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//@siclog "Step 68" </w:t>
            </w:r>
            <w:proofErr w:type="spellStart"/>
            <w:r w:rsidRPr="00B834C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B834C9">
              <w:rPr>
                <w:rFonts w:ascii="Arial" w:hAnsi="Arial" w:cs="Arial"/>
                <w:lang w:val="en-US" w:eastAsia="en-GB"/>
              </w:rPr>
              <w:t>@</w:t>
            </w:r>
          </w:p>
          <w:p w14:paraId="5EB523F3" w14:textId="69171CA9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440664">
              <w:rPr>
                <w:rFonts w:ascii="Arial" w:hAnsi="Arial" w:cs="Arial"/>
                <w:lang w:val="en-US" w:eastAsia="en-GB"/>
              </w:rPr>
              <w:lastRenderedPageBreak/>
              <w:t>v_AT_Response</w:t>
            </w:r>
            <w:proofErr w:type="spellEnd"/>
            <w:r w:rsidRPr="00440664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440664">
              <w:rPr>
                <w:rFonts w:ascii="Arial" w:hAnsi="Arial" w:cs="Arial"/>
                <w:lang w:val="en-US" w:eastAsia="en-GB"/>
              </w:rPr>
              <w:t>f_UT_ReadAllowedNSSAI</w:t>
            </w:r>
            <w:proofErr w:type="spellEnd"/>
            <w:r w:rsidRPr="00440664">
              <w:rPr>
                <w:rFonts w:ascii="Arial" w:hAnsi="Arial" w:cs="Arial"/>
                <w:lang w:val="en-US" w:eastAsia="en-GB"/>
              </w:rPr>
              <w:t>(UT</w:t>
            </w:r>
            <w:r w:rsidRPr="00440664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440664">
              <w:rPr>
                <w:rFonts w:ascii="Arial" w:hAnsi="Arial" w:cs="Arial"/>
                <w:highlight w:val="yellow"/>
                <w:lang w:val="en-US" w:eastAsia="en-GB"/>
              </w:rPr>
              <w:t>f_ConvertPLMNtoString</w:t>
            </w:r>
            <w:proofErr w:type="spellEnd"/>
            <w:r w:rsidRPr="00440664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440664">
              <w:rPr>
                <w:rFonts w:ascii="Arial" w:hAnsi="Arial" w:cs="Arial"/>
                <w:highlight w:val="yellow"/>
                <w:lang w:val="en-US" w:eastAsia="en-GB"/>
              </w:rPr>
              <w:t>v_PLMN_CellG</w:t>
            </w:r>
            <w:proofErr w:type="spellEnd"/>
            <w:r w:rsidRPr="00440664">
              <w:rPr>
                <w:rFonts w:ascii="Arial" w:hAnsi="Arial" w:cs="Arial"/>
                <w:highlight w:val="yellow"/>
                <w:lang w:val="en-US" w:eastAsia="en-GB"/>
              </w:rPr>
              <w:t>)</w:t>
            </w:r>
            <w:r w:rsidRPr="00440664">
              <w:rPr>
                <w:rFonts w:ascii="Arial" w:hAnsi="Arial" w:cs="Arial"/>
                <w:lang w:val="en-US" w:eastAsia="en-GB"/>
              </w:rPr>
              <w:t>);</w:t>
            </w:r>
          </w:p>
          <w:p w14:paraId="6630F858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if (match (</w:t>
            </w:r>
            <w:proofErr w:type="spellStart"/>
            <w:r w:rsidRPr="00B834C9">
              <w:rPr>
                <w:rFonts w:ascii="Arial" w:hAnsi="Arial" w:cs="Arial"/>
                <w:lang w:val="en-US" w:eastAsia="en-GB"/>
              </w:rPr>
              <w:t>v_AT_Response</w:t>
            </w:r>
            <w:proofErr w:type="spellEnd"/>
            <w:r w:rsidRPr="00B834C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B834C9">
              <w:rPr>
                <w:rFonts w:ascii="Arial" w:hAnsi="Arial" w:cs="Arial"/>
                <w:lang w:val="en-US" w:eastAsia="en-GB"/>
              </w:rPr>
              <w:t>f_Convert_ListOfNSSAI_ForATCommand</w:t>
            </w:r>
            <w:proofErr w:type="spellEnd"/>
            <w:r w:rsidRPr="00B834C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B834C9">
              <w:rPr>
                <w:rFonts w:ascii="Arial" w:hAnsi="Arial" w:cs="Arial"/>
                <w:lang w:val="en-US" w:eastAsia="en-GB"/>
              </w:rPr>
              <w:t>cs_NSSAI_Allowed_Def</w:t>
            </w:r>
            <w:proofErr w:type="spellEnd"/>
            <w:r w:rsidRPr="00B834C9">
              <w:rPr>
                <w:rFonts w:ascii="Arial" w:hAnsi="Arial" w:cs="Arial"/>
                <w:lang w:val="en-US" w:eastAsia="en-GB"/>
              </w:rPr>
              <w:t>))) { // @sic R5s201141, R5-26256 sic@</w:t>
            </w:r>
          </w:p>
          <w:p w14:paraId="7FB4245A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B834C9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B834C9">
              <w:rPr>
                <w:rFonts w:ascii="Arial" w:hAnsi="Arial" w:cs="Arial"/>
                <w:lang w:val="en-US" w:eastAsia="en-GB"/>
              </w:rPr>
              <w:t>(__FILE__, __LINE__, "Step 68");</w:t>
            </w:r>
          </w:p>
          <w:p w14:paraId="3CE38F79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0103FBB0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B834C9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B834C9">
              <w:rPr>
                <w:rFonts w:ascii="Arial" w:hAnsi="Arial" w:cs="Arial"/>
                <w:lang w:val="en-US" w:eastAsia="en-GB"/>
              </w:rPr>
              <w:t>(__FILE__, __LINE__, "Step 68");</w:t>
            </w:r>
          </w:p>
          <w:p w14:paraId="10DB438A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6BACC3E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073A33F7" w14:textId="77777777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//@siclog "Step 69 - 70" </w:t>
            </w:r>
            <w:proofErr w:type="spellStart"/>
            <w:r w:rsidRPr="00B834C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B834C9">
              <w:rPr>
                <w:rFonts w:ascii="Arial" w:hAnsi="Arial" w:cs="Arial"/>
                <w:lang w:val="en-US" w:eastAsia="en-GB"/>
              </w:rPr>
              <w:t>@</w:t>
            </w:r>
          </w:p>
          <w:p w14:paraId="5EE846D2" w14:textId="77777777" w:rsidR="00440664" w:rsidRPr="00571BB2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4C4716EA" w14:textId="77777777" w:rsidR="00440664" w:rsidRPr="00AB302D" w:rsidRDefault="00440664" w:rsidP="00440664">
      <w:pPr>
        <w:rPr>
          <w:lang w:val="en-US" w:eastAsia="zh-CN"/>
        </w:rPr>
      </w:pPr>
    </w:p>
    <w:p w14:paraId="5E46E1F4" w14:textId="77777777" w:rsidR="00440664" w:rsidRPr="00AB302D" w:rsidRDefault="00440664" w:rsidP="00440664"/>
    <w:p w14:paraId="60572A66" w14:textId="77777777" w:rsidR="00440664" w:rsidRDefault="00440664" w:rsidP="00440664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7" w:name="_Toc14250"/>
      <w:r>
        <w:rPr>
          <w:rFonts w:cs="Arial"/>
          <w:color w:val="000000"/>
          <w:lang w:eastAsia="en-GB"/>
        </w:rPr>
        <w:t xml:space="preserve">Change </w:t>
      </w:r>
      <w:bookmarkEnd w:id="7"/>
      <w:r>
        <w:rPr>
          <w:rFonts w:eastAsia="SimSun" w:cs="Arial"/>
          <w:color w:val="000000"/>
          <w:lang w:val="en-US" w:eastAsia="zh-CN"/>
        </w:rPr>
        <w:t>2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40664" w14:paraId="1DBA50EA" w14:textId="77777777" w:rsidTr="00220CC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8651" w14:textId="77777777" w:rsidR="00440664" w:rsidRDefault="00440664" w:rsidP="00220CC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7D2E" w14:textId="5FD7217F" w:rsidR="00440664" w:rsidRPr="00B65B1E" w:rsidRDefault="00440664" w:rsidP="00220CC9">
            <w:pPr>
              <w:rPr>
                <w:rFonts w:ascii="Arial" w:hAnsi="Arial" w:cs="Arial"/>
                <w:lang w:val="en-US" w:eastAsia="en-GB"/>
              </w:rPr>
            </w:pPr>
            <w:proofErr w:type="spellStart"/>
            <w:r w:rsidRPr="005D0C0C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f_UT_ReadAllowedNSSAI</w:t>
            </w:r>
            <w:proofErr w:type="spell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()</w:t>
            </w:r>
          </w:p>
        </w:tc>
      </w:tr>
      <w:tr w:rsidR="00440664" w14:paraId="19C0832D" w14:textId="77777777" w:rsidTr="00220CC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D696" w14:textId="77777777" w:rsidR="00440664" w:rsidRDefault="00440664" w:rsidP="00220C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E719" w14:textId="1AD8526E" w:rsidR="00440664" w:rsidRPr="008D31B6" w:rsidRDefault="00FD2087" w:rsidP="00220CC9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 xml:space="preserve">Current implementation of </w:t>
            </w:r>
            <w:r w:rsidRPr="00440664">
              <w:rPr>
                <w:rFonts w:ascii="Arial" w:hAnsi="Arial"/>
                <w:noProof/>
              </w:rPr>
              <w:t>f_UT_ReadAllowedNSSAI</w:t>
            </w:r>
            <w:r>
              <w:rPr>
                <w:rFonts w:ascii="Arial" w:hAnsi="Arial"/>
                <w:noProof/>
              </w:rPr>
              <w:t>() will return the allowed NSSAI according to the 1</w:t>
            </w:r>
            <w:r w:rsidRPr="00440664">
              <w:rPr>
                <w:rFonts w:ascii="Arial" w:hAnsi="Arial"/>
                <w:noProof/>
                <w:vertAlign w:val="superscript"/>
              </w:rPr>
              <w:t>st</w:t>
            </w:r>
            <w:r>
              <w:rPr>
                <w:rFonts w:ascii="Arial" w:hAnsi="Arial"/>
                <w:noProof/>
              </w:rPr>
              <w:t xml:space="preserve"> +CGNSSAIRDP line returned by the UE. This may cause the test case 9.1.4.1 to fail at step 68 if the UE reports allowed NSSAI for multiple PLMN IDs.</w:t>
            </w:r>
          </w:p>
        </w:tc>
      </w:tr>
      <w:tr w:rsidR="00440664" w14:paraId="68890D2E" w14:textId="77777777" w:rsidTr="00220CC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7B4" w14:textId="77777777" w:rsidR="00440664" w:rsidRDefault="00440664" w:rsidP="00220C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3A43" w14:textId="198D6136" w:rsidR="00440664" w:rsidRPr="0066224B" w:rsidRDefault="00FD2087" w:rsidP="00220CC9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Take PLMN id string as additional input parameter to return correct list of allowed NSSAI</w:t>
            </w:r>
          </w:p>
        </w:tc>
      </w:tr>
      <w:tr w:rsidR="00440664" w14:paraId="659C28BF" w14:textId="77777777" w:rsidTr="00220CC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8CAD" w14:textId="77777777" w:rsidR="00440664" w:rsidRDefault="00440664" w:rsidP="00220C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C96C" w14:textId="77777777" w:rsidR="00440664" w:rsidRDefault="00440664" w:rsidP="00220CC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8E6C19">
              <w:rPr>
                <w:rFonts w:ascii="Arial" w:hAnsi="Arial" w:cs="Arial"/>
                <w:lang w:eastAsia="en-GB"/>
              </w:rPr>
              <w:t>UpperTesterFunctions</w:t>
            </w:r>
            <w:r w:rsidRPr="00E76156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440664" w14:paraId="5100E228" w14:textId="77777777" w:rsidTr="00220CC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1289" w14:textId="77777777" w:rsidR="00440664" w:rsidRDefault="00440664" w:rsidP="00220C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E1DF" w14:textId="77777777" w:rsidR="00440664" w:rsidRDefault="00440664" w:rsidP="00220CC9">
            <w:pPr>
              <w:rPr>
                <w:rFonts w:ascii="Arial" w:hAnsi="Arial"/>
                <w:lang w:eastAsia="zh-CN"/>
              </w:rPr>
            </w:pPr>
          </w:p>
        </w:tc>
      </w:tr>
    </w:tbl>
    <w:p w14:paraId="29F0F093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1B49FB4A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0664" w14:paraId="5A4895E6" w14:textId="77777777" w:rsidTr="00220CC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0F18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function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f_UT_ReadAllowedNSSAI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(UT_PTC_MTC_PORT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p_Port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,</w:t>
            </w:r>
          </w:p>
          <w:p w14:paraId="4E61AA97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                           template (omit)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p_PLMN_ID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:= omit,</w:t>
            </w:r>
          </w:p>
          <w:p w14:paraId="13DA3668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                          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p_Access3GPP := true) return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</w:p>
          <w:p w14:paraId="3565E396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0D8C6FD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v_ResultString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f_UT_ReadNSSAI_DynamicParams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p_Port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Default_Rejected_Configured_Allowed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p_PLMN_ID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);</w:t>
            </w:r>
          </w:p>
          <w:p w14:paraId="3756950D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CharStringList_Type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v_ListOfLines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f_StringSplitLines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v_ResultString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, "&lt;CR&gt;&lt;LF&gt;");  // a list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charstrings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separated by CR LF @sic R5s210431 sic@</w:t>
            </w:r>
          </w:p>
          <w:p w14:paraId="0FA0F5F5" w14:textId="633C50F3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v_Allowed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:= "";</w:t>
            </w:r>
          </w:p>
          <w:p w14:paraId="2D087080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CharStringList_Type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v_CharStringList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;</w:t>
            </w:r>
          </w:p>
          <w:p w14:paraId="37D0B6B1" w14:textId="420CA900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;</w:t>
            </w:r>
          </w:p>
          <w:p w14:paraId="7ABC43C8" w14:textId="77777777" w:rsidR="00FD2087" w:rsidRPr="008E6C19" w:rsidRDefault="00FD2087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CFD761F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2A96A98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v_ListOfLines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f_CharStringList_Remove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v_ListOfLines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, ""); // remove empty lines from the list @sic R5s210431 sic@</w:t>
            </w:r>
          </w:p>
          <w:p w14:paraId="386AE8D7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8E6C19">
              <w:rPr>
                <w:rFonts w:ascii="Arial" w:hAnsi="Arial" w:cs="Arial"/>
                <w:highlight w:val="yellow"/>
                <w:lang w:val="en-US" w:eastAsia="en-GB"/>
              </w:rPr>
              <w:t>v_CharStringList</w:t>
            </w:r>
            <w:proofErr w:type="spellEnd"/>
            <w:r w:rsidRPr="008E6C19">
              <w:rPr>
                <w:rFonts w:ascii="Arial" w:hAnsi="Arial" w:cs="Arial"/>
                <w:highlight w:val="yellow"/>
                <w:lang w:val="en-US" w:eastAsia="en-GB"/>
              </w:rPr>
              <w:t xml:space="preserve"> := </w:t>
            </w:r>
            <w:proofErr w:type="spellStart"/>
            <w:r w:rsidRPr="008E6C19">
              <w:rPr>
                <w:rFonts w:ascii="Arial" w:hAnsi="Arial" w:cs="Arial"/>
                <w:highlight w:val="yellow"/>
                <w:lang w:val="en-US" w:eastAsia="en-GB"/>
              </w:rPr>
              <w:t>f_StringSplit</w:t>
            </w:r>
            <w:proofErr w:type="spellEnd"/>
            <w:r w:rsidRPr="008E6C19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8E6C19">
              <w:rPr>
                <w:rFonts w:ascii="Arial" w:hAnsi="Arial" w:cs="Arial"/>
                <w:highlight w:val="yellow"/>
                <w:lang w:val="en-US" w:eastAsia="en-GB"/>
              </w:rPr>
              <w:t>v_ListOfLines</w:t>
            </w:r>
            <w:proofErr w:type="spellEnd"/>
            <w:r w:rsidRPr="008E6C19">
              <w:rPr>
                <w:rFonts w:ascii="Arial" w:hAnsi="Arial" w:cs="Arial"/>
                <w:highlight w:val="yellow"/>
                <w:lang w:val="en-US" w:eastAsia="en-GB"/>
              </w:rPr>
              <w:t>[1], {","}); // @sic R5s210431 sic@</w:t>
            </w:r>
          </w:p>
          <w:p w14:paraId="78734C9B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A4ED89B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if (p_Access3GPP) {</w:t>
            </w:r>
          </w:p>
          <w:p w14:paraId="3DD8ADB7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:= 4;</w:t>
            </w:r>
          </w:p>
          <w:p w14:paraId="3C8D259D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0DE8D39A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:= 6;</w:t>
            </w:r>
          </w:p>
          <w:p w14:paraId="380A6D13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307393D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72B89A3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isvalue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v_CharStringList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])) { // @sic R5s210431 sic@</w:t>
            </w:r>
          </w:p>
          <w:p w14:paraId="6C4C200F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v_Allowed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regexp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v_CharStringList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], """(*)""", 0);</w:t>
            </w:r>
          </w:p>
          <w:p w14:paraId="3F76DB3B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DC542F8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v_Allowed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;</w:t>
            </w:r>
          </w:p>
          <w:p w14:paraId="23A70A73" w14:textId="77777777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2DAB7445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25983B22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5C214671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039834A5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01285E62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04B9912C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0664" w14:paraId="6E909D5E" w14:textId="77777777" w:rsidTr="00220CC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07F8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function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f_UT_ReadAllowedNSSAI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(UT_PTC_MTC_PORT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p_Port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,</w:t>
            </w:r>
          </w:p>
          <w:p w14:paraId="3555A944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                           template (omit)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p_PLMN_ID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:= omit,</w:t>
            </w:r>
          </w:p>
          <w:p w14:paraId="324B6D12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                          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p_Access3GPP := true) return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</w:p>
          <w:p w14:paraId="12A41D70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D0A199F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v_ResultString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f_UT_ReadNSSAI_DynamicParams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p_Port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Default_Rejected_Configured_Allowed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p_PLMN_ID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);</w:t>
            </w:r>
          </w:p>
          <w:p w14:paraId="4785AAA0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CharStringList_Type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v_ListOfLines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f_StringSplitLines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v_ResultString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, "&lt;CR&gt;&lt;LF&gt;");  // a list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charstrings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separated by CR LF @sic R5s210431 sic@</w:t>
            </w:r>
          </w:p>
          <w:p w14:paraId="6DEF8900" w14:textId="3E09E45D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v_Allowed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:= "";</w:t>
            </w:r>
          </w:p>
          <w:p w14:paraId="1C8AAAD0" w14:textId="42B4E278" w:rsidR="00FD2087" w:rsidRPr="008E6C19" w:rsidRDefault="00FD2087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2087">
              <w:rPr>
                <w:rFonts w:ascii="Arial" w:hAnsi="Arial" w:cs="Arial"/>
                <w:lang w:val="en-US" w:eastAsia="en-GB"/>
              </w:rPr>
              <w:t xml:space="preserve">     </w:t>
            </w:r>
            <w:r w:rsidRPr="00FD2087">
              <w:rPr>
                <w:rFonts w:ascii="Arial" w:hAnsi="Arial" w:cs="Arial"/>
                <w:highlight w:val="yellow"/>
                <w:lang w:val="en-US" w:eastAsia="en-GB"/>
              </w:rPr>
              <w:t xml:space="preserve">var </w:t>
            </w:r>
            <w:proofErr w:type="spellStart"/>
            <w:r w:rsidRPr="00FD2087">
              <w:rPr>
                <w:rFonts w:ascii="Arial" w:hAnsi="Arial" w:cs="Arial"/>
                <w:highlight w:val="yellow"/>
                <w:lang w:val="en-US" w:eastAsia="en-GB"/>
              </w:rPr>
              <w:t>charstring</w:t>
            </w:r>
            <w:proofErr w:type="spellEnd"/>
            <w:r w:rsidRPr="00FD2087">
              <w:rPr>
                <w:rFonts w:ascii="Arial" w:hAnsi="Arial" w:cs="Arial"/>
                <w:highlight w:val="yellow"/>
                <w:lang w:val="en-US" w:eastAsia="en-GB"/>
              </w:rPr>
              <w:t xml:space="preserve"> v_Allowed1 := "";</w:t>
            </w:r>
          </w:p>
          <w:p w14:paraId="1967ACC7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CharStringList_Type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v_CharStringList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;</w:t>
            </w:r>
          </w:p>
          <w:p w14:paraId="395C17CC" w14:textId="3060DF7A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;</w:t>
            </w:r>
          </w:p>
          <w:p w14:paraId="0F6A198C" w14:textId="1B05F470" w:rsidR="00FD2087" w:rsidRPr="008E6C19" w:rsidRDefault="00FD2087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 </w:t>
            </w:r>
            <w:r w:rsidRPr="00FD2087">
              <w:rPr>
                <w:rFonts w:ascii="Arial" w:hAnsi="Arial" w:cs="Arial"/>
                <w:highlight w:val="yellow"/>
                <w:lang w:val="en-US" w:eastAsia="en-GB"/>
              </w:rPr>
              <w:t>var integer j:=1;</w:t>
            </w:r>
          </w:p>
          <w:p w14:paraId="1D09CE38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C38FD68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v_ListOfLines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f_CharStringList_Remove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v_ListOfLines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, ""); // remove empty lines from the list @sic R5s210431 sic@</w:t>
            </w:r>
          </w:p>
          <w:p w14:paraId="515E480F" w14:textId="77777777" w:rsidR="00440664" w:rsidRPr="00AB302D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B302D">
              <w:rPr>
                <w:rFonts w:ascii="Arial" w:hAnsi="Arial" w:cs="Arial"/>
                <w:lang w:val="en-US" w:eastAsia="en-GB"/>
              </w:rPr>
              <w:t xml:space="preserve">       </w:t>
            </w:r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>while (</w:t>
            </w:r>
            <w:proofErr w:type="spellStart"/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>isvalue</w:t>
            </w:r>
            <w:proofErr w:type="spellEnd"/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>v_ListOfLines</w:t>
            </w:r>
            <w:proofErr w:type="spellEnd"/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>[j])) {</w:t>
            </w:r>
          </w:p>
          <w:p w14:paraId="28FF5A04" w14:textId="77777777" w:rsidR="00440664" w:rsidRPr="00AB302D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>v_CharStringList</w:t>
            </w:r>
            <w:proofErr w:type="spellEnd"/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 xml:space="preserve"> := </w:t>
            </w:r>
            <w:proofErr w:type="spellStart"/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>f_StringSplit</w:t>
            </w:r>
            <w:proofErr w:type="spellEnd"/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>v_ListOfLines</w:t>
            </w:r>
            <w:proofErr w:type="spellEnd"/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>[j], {","});</w:t>
            </w:r>
          </w:p>
          <w:p w14:paraId="672D1AE0" w14:textId="77777777" w:rsidR="00440664" w:rsidRPr="00AB302D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 xml:space="preserve">        v_Allowed1 := </w:t>
            </w:r>
            <w:proofErr w:type="spellStart"/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>regexp</w:t>
            </w:r>
            <w:proofErr w:type="spellEnd"/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>v_CharStringList</w:t>
            </w:r>
            <w:proofErr w:type="spellEnd"/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>[0],"*C5GNSSAIRDP: ""(*)""*", 0);</w:t>
            </w:r>
          </w:p>
          <w:p w14:paraId="486CF1E5" w14:textId="77777777" w:rsidR="00440664" w:rsidRPr="00AB302D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if(match (p_PLMN_ID,v_Allowed1) )</w:t>
            </w:r>
          </w:p>
          <w:p w14:paraId="1688B4F6" w14:textId="77777777" w:rsidR="00440664" w:rsidRPr="00AB302D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 {</w:t>
            </w:r>
          </w:p>
          <w:p w14:paraId="159301E2" w14:textId="77777777" w:rsidR="00440664" w:rsidRPr="00AB302D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   break;</w:t>
            </w:r>
          </w:p>
          <w:p w14:paraId="43BBFDA3" w14:textId="77777777" w:rsidR="00440664" w:rsidRPr="00AB302D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 }</w:t>
            </w:r>
          </w:p>
          <w:p w14:paraId="1DFE3B72" w14:textId="77777777" w:rsidR="00440664" w:rsidRPr="00AB302D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 xml:space="preserve">        j:= j+1;</w:t>
            </w:r>
          </w:p>
          <w:p w14:paraId="3D3B471A" w14:textId="77777777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 xml:space="preserve">       }</w:t>
            </w:r>
          </w:p>
          <w:p w14:paraId="26237D40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A88BAB2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if (p_Access3GPP) {</w:t>
            </w:r>
          </w:p>
          <w:p w14:paraId="2A6F0C37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:= 4;</w:t>
            </w:r>
          </w:p>
          <w:p w14:paraId="013473C0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54493117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:= 6;</w:t>
            </w:r>
          </w:p>
          <w:p w14:paraId="16ED1CDF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217949F7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5174FFD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isvalue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v_CharStringList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])) { // @sic R5s210431 sic@</w:t>
            </w:r>
          </w:p>
          <w:p w14:paraId="2A646CC9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v_Allowed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regexp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v_CharStringList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], """(*)""", 0);</w:t>
            </w:r>
          </w:p>
          <w:p w14:paraId="69AE269F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90C862A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spellStart"/>
            <w:r w:rsidRPr="008E6C19">
              <w:rPr>
                <w:rFonts w:ascii="Arial" w:hAnsi="Arial" w:cs="Arial"/>
                <w:lang w:val="en-US" w:eastAsia="en-GB"/>
              </w:rPr>
              <w:t>v_Allowed</w:t>
            </w:r>
            <w:proofErr w:type="spellEnd"/>
            <w:r w:rsidRPr="008E6C19">
              <w:rPr>
                <w:rFonts w:ascii="Arial" w:hAnsi="Arial" w:cs="Arial"/>
                <w:lang w:val="en-US" w:eastAsia="en-GB"/>
              </w:rPr>
              <w:t>;</w:t>
            </w:r>
          </w:p>
          <w:p w14:paraId="5083E262" w14:textId="77777777" w:rsidR="00440664" w:rsidRPr="00571BB2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3CF22233" w14:textId="77777777" w:rsidR="00440664" w:rsidRDefault="00440664" w:rsidP="00440664"/>
    <w:p w14:paraId="3DDA7A34" w14:textId="77777777" w:rsidR="00440664" w:rsidRPr="00440664" w:rsidRDefault="00440664" w:rsidP="00440664"/>
    <w:sectPr w:rsidR="00440664" w:rsidRPr="004406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07125" w14:textId="77777777" w:rsidR="00CF4101" w:rsidRDefault="00CF4101">
      <w:r>
        <w:separator/>
      </w:r>
    </w:p>
  </w:endnote>
  <w:endnote w:type="continuationSeparator" w:id="0">
    <w:p w14:paraId="47FE24EC" w14:textId="77777777" w:rsidR="00CF4101" w:rsidRDefault="00CF4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3A67F" w14:textId="77777777" w:rsidR="00CF4101" w:rsidRDefault="00CF4101">
      <w:r>
        <w:separator/>
      </w:r>
    </w:p>
  </w:footnote>
  <w:footnote w:type="continuationSeparator" w:id="0">
    <w:p w14:paraId="7B3C2390" w14:textId="77777777" w:rsidR="00CF4101" w:rsidRDefault="00CF4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2205"/>
    <w:rsid w:val="000C6598"/>
    <w:rsid w:val="000D44B3"/>
    <w:rsid w:val="00145D43"/>
    <w:rsid w:val="00175179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5409"/>
    <w:rsid w:val="003103B5"/>
    <w:rsid w:val="003156FB"/>
    <w:rsid w:val="003609EF"/>
    <w:rsid w:val="0036231A"/>
    <w:rsid w:val="003667E5"/>
    <w:rsid w:val="0037269D"/>
    <w:rsid w:val="00374DD4"/>
    <w:rsid w:val="003C15E3"/>
    <w:rsid w:val="003E1A36"/>
    <w:rsid w:val="00410371"/>
    <w:rsid w:val="004242F1"/>
    <w:rsid w:val="00440664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F1EF1"/>
    <w:rsid w:val="00CF4101"/>
    <w:rsid w:val="00D00D8E"/>
    <w:rsid w:val="00D03F9A"/>
    <w:rsid w:val="00D06D51"/>
    <w:rsid w:val="00D24991"/>
    <w:rsid w:val="00D50255"/>
    <w:rsid w:val="00D66520"/>
    <w:rsid w:val="00D84AE9"/>
    <w:rsid w:val="00DA11E9"/>
    <w:rsid w:val="00DE34CF"/>
    <w:rsid w:val="00E13F3D"/>
    <w:rsid w:val="00E34898"/>
    <w:rsid w:val="00EB09B7"/>
    <w:rsid w:val="00EE7D7C"/>
    <w:rsid w:val="00F25D98"/>
    <w:rsid w:val="00F2700A"/>
    <w:rsid w:val="00F300FB"/>
    <w:rsid w:val="00FA556D"/>
    <w:rsid w:val="00FB6386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</TotalTime>
  <Pages>5</Pages>
  <Words>1083</Words>
  <Characters>6178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23</cp:revision>
  <cp:lastPrinted>1900-01-01T00:00:00Z</cp:lastPrinted>
  <dcterms:created xsi:type="dcterms:W3CDTF">2022-01-24T16:23:00Z</dcterms:created>
  <dcterms:modified xsi:type="dcterms:W3CDTF">2022-03-16T15:07:00Z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