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0237D8B1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423AB6">
          <w:rPr>
            <w:b/>
            <w:i/>
            <w:noProof/>
            <w:sz w:val="28"/>
          </w:rPr>
          <w:t>03</w:t>
        </w:r>
        <w:r w:rsidR="004C265D">
          <w:rPr>
            <w:b/>
            <w:i/>
            <w:noProof/>
            <w:sz w:val="28"/>
          </w:rPr>
          <w:t>82</w:t>
        </w:r>
      </w:fldSimple>
    </w:p>
    <w:p w14:paraId="210A5493" w14:textId="77777777" w:rsidR="00745C21" w:rsidRDefault="005D293B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8554F5" w:rsidR="001E41F3" w:rsidRPr="00410371" w:rsidRDefault="005D29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</w:t>
              </w:r>
              <w:r w:rsidR="00576BCD">
                <w:rPr>
                  <w:b/>
                  <w:noProof/>
                  <w:sz w:val="28"/>
                </w:rPr>
                <w:t>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5EBC92" w:rsidR="001E41F3" w:rsidRPr="00410371" w:rsidRDefault="00576B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</w:t>
            </w:r>
            <w:r w:rsidR="004C265D">
              <w:rPr>
                <w:b/>
                <w:noProof/>
                <w:sz w:val="28"/>
              </w:rPr>
              <w:t>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0997F1" w:rsidR="001E41F3" w:rsidRPr="00410371" w:rsidRDefault="005D29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</w:t>
              </w:r>
              <w:r w:rsidR="00576BCD">
                <w:rPr>
                  <w:b/>
                  <w:noProof/>
                  <w:sz w:val="28"/>
                </w:rPr>
                <w:t>6</w:t>
              </w:r>
              <w:r w:rsidR="00423AB6">
                <w:rPr>
                  <w:b/>
                  <w:noProof/>
                  <w:sz w:val="28"/>
                </w:rPr>
                <w:t>.</w:t>
              </w:r>
              <w:r w:rsidR="00576BCD">
                <w:rPr>
                  <w:b/>
                  <w:noProof/>
                  <w:sz w:val="28"/>
                </w:rPr>
                <w:t>4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BD1C23" w:rsidR="001E41F3" w:rsidRDefault="00576BCD" w:rsidP="00423AB6">
            <w:pPr>
              <w:pStyle w:val="CRCoverPage"/>
              <w:spacing w:after="0"/>
              <w:rPr>
                <w:noProof/>
              </w:rPr>
            </w:pPr>
            <w:r w:rsidRPr="00576BCD">
              <w:t>Addition of IMS NR5GC XCAP test case 8.</w:t>
            </w:r>
            <w:r w:rsidR="00B87CBD">
              <w:t>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328A21" w:rsidR="001E41F3" w:rsidRDefault="004D7D01" w:rsidP="000B166E">
            <w:pPr>
              <w:pStyle w:val="CRCoverPage"/>
              <w:spacing w:after="0"/>
              <w:rPr>
                <w:noProof/>
              </w:rPr>
            </w:pPr>
            <w:r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A29B9A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A6056C">
              <w:rPr>
                <w:noProof/>
              </w:rPr>
              <w:t>03-04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437694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76BCD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670BE6" w:rsidR="004D7D01" w:rsidRDefault="00576BCD" w:rsidP="00576BCD">
            <w:pPr>
              <w:pStyle w:val="CRCoverPage"/>
              <w:spacing w:after="0"/>
              <w:rPr>
                <w:noProof/>
              </w:rPr>
            </w:pPr>
            <w:r w:rsidRPr="00576BCD">
              <w:t xml:space="preserve">To add test case </w:t>
            </w:r>
            <w:r>
              <w:t>8.</w:t>
            </w:r>
            <w:r w:rsidR="00B87CBD">
              <w:t>5</w:t>
            </w:r>
            <w:r w:rsidRPr="00576BCD">
              <w:t xml:space="preserve"> to  the </w:t>
            </w:r>
            <w:r>
              <w:t>IMS</w:t>
            </w:r>
            <w:r w:rsidRPr="00576BCD">
              <w:t>/NR5GC ATS.</w:t>
            </w:r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08A7DCBB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 w:rsidR="00576BCD">
              <w:t xml:space="preserve">IMS NR5GC XCAP </w:t>
            </w:r>
            <w:r w:rsidR="00D3275B">
              <w:t>test</w:t>
            </w:r>
            <w:r w:rsidR="00576BCD">
              <w:t xml:space="preserve"> case 8.</w:t>
            </w:r>
            <w:r w:rsidR="00B87CBD">
              <w:t>5</w:t>
            </w:r>
            <w:r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809C9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B87CBD">
              <w:rPr>
                <w:noProof/>
              </w:rPr>
              <w:t>5</w:t>
            </w:r>
            <w:r w:rsidR="00576BCD">
              <w:rPr>
                <w:noProof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669074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166744D" w14:textId="7802B2D4" w:rsidR="00B87CBD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87CBD" w:rsidRPr="00851DFA">
        <w:rPr>
          <w:rFonts w:cs="Arial"/>
          <w:iCs/>
        </w:rPr>
        <w:t>Table of Contents</w:t>
      </w:r>
      <w:r w:rsidR="00B87CBD">
        <w:tab/>
      </w:r>
      <w:r w:rsidR="00B87CBD">
        <w:fldChar w:fldCharType="begin"/>
      </w:r>
      <w:r w:rsidR="00B87CBD">
        <w:instrText xml:space="preserve"> PAGEREF _Toc96690745 \h </w:instrText>
      </w:r>
      <w:r w:rsidR="00B87CBD">
        <w:fldChar w:fldCharType="separate"/>
      </w:r>
      <w:r w:rsidR="00B87CBD">
        <w:t>2</w:t>
      </w:r>
      <w:r w:rsidR="00B87CBD">
        <w:fldChar w:fldCharType="end"/>
      </w:r>
    </w:p>
    <w:p w14:paraId="32889C58" w14:textId="5AA0A051" w:rsidR="00B87CBD" w:rsidRDefault="00B87CB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51DF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_Toc96690746 \h </w:instrText>
      </w:r>
      <w:r>
        <w:fldChar w:fldCharType="separate"/>
      </w:r>
      <w:r>
        <w:t>3</w:t>
      </w:r>
      <w:r>
        <w:fldChar w:fldCharType="end"/>
      </w:r>
    </w:p>
    <w:p w14:paraId="3DE2A4CD" w14:textId="08DC31EE" w:rsidR="00B87CBD" w:rsidRDefault="00B87CB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51DFA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51DFA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_Toc96690747 \h </w:instrText>
      </w:r>
      <w:r>
        <w:fldChar w:fldCharType="separate"/>
      </w:r>
      <w:r>
        <w:t>3</w:t>
      </w:r>
      <w:r>
        <w:fldChar w:fldCharType="end"/>
      </w:r>
    </w:p>
    <w:p w14:paraId="3AD9153B" w14:textId="321FDF8C" w:rsidR="00B87CBD" w:rsidRDefault="00B87CB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51DF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51DF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_Toc96690748 \h </w:instrText>
      </w:r>
      <w:r>
        <w:fldChar w:fldCharType="separate"/>
      </w:r>
      <w:r>
        <w:t>3</w:t>
      </w:r>
      <w:r>
        <w:fldChar w:fldCharType="end"/>
      </w:r>
    </w:p>
    <w:p w14:paraId="35103A39" w14:textId="313C0BF6" w:rsidR="00B87CBD" w:rsidRDefault="00B87CB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51DFA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51DFA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_Toc96690749 \h </w:instrText>
      </w:r>
      <w:r>
        <w:fldChar w:fldCharType="separate"/>
      </w:r>
      <w:r>
        <w:t>3</w:t>
      </w:r>
      <w:r>
        <w:fldChar w:fldCharType="end"/>
      </w:r>
    </w:p>
    <w:p w14:paraId="4A96629D" w14:textId="60B75729" w:rsidR="00B87CBD" w:rsidRDefault="00B87CB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51DF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51DF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_Toc96690750 \h </w:instrText>
      </w:r>
      <w:r>
        <w:fldChar w:fldCharType="separate"/>
      </w:r>
      <w:r>
        <w:t>3</w:t>
      </w:r>
      <w:r>
        <w:fldChar w:fldCharType="end"/>
      </w:r>
    </w:p>
    <w:p w14:paraId="06520CF0" w14:textId="3BB810F6" w:rsidR="00B87CBD" w:rsidRDefault="00B87CB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51DFA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51DFA">
        <w:rPr>
          <w:rFonts w:cs="Arial"/>
          <w:b/>
        </w:rPr>
        <w:t>Qualcomm SM 8450+SDX65</w:t>
      </w:r>
      <w:r>
        <w:tab/>
      </w:r>
      <w:r>
        <w:fldChar w:fldCharType="begin"/>
      </w:r>
      <w:r>
        <w:instrText xml:space="preserve"> PAGEREF _Toc96690751 \h </w:instrText>
      </w:r>
      <w:r>
        <w:fldChar w:fldCharType="separate"/>
      </w:r>
      <w:r>
        <w:t>3</w:t>
      </w:r>
      <w:r>
        <w:fldChar w:fldCharType="end"/>
      </w:r>
    </w:p>
    <w:p w14:paraId="14C6F5E2" w14:textId="22F8541F" w:rsidR="00B87CBD" w:rsidRDefault="00B87CB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51DF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51DF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_Toc96690752 \h </w:instrText>
      </w:r>
      <w:r>
        <w:fldChar w:fldCharType="separate"/>
      </w:r>
      <w:r>
        <w:t>3</w:t>
      </w:r>
      <w:r>
        <w:fldChar w:fldCharType="end"/>
      </w:r>
    </w:p>
    <w:p w14:paraId="325A0C2F" w14:textId="2FD39666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96690746"/>
      <w:r w:rsidRPr="00662A05"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39759F59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5D5B00">
        <w:rPr>
          <w:rFonts w:cs="Arial"/>
        </w:rPr>
        <w:t>8.</w:t>
      </w:r>
      <w:r w:rsidR="00D865C0">
        <w:rPr>
          <w:rFonts w:cs="Arial"/>
        </w:rPr>
        <w:t>5</w:t>
      </w:r>
      <w:r w:rsidRPr="00662A05">
        <w:rPr>
          <w:rFonts w:cs="Arial"/>
        </w:rPr>
        <w:t xml:space="preserve"> which is part of the </w:t>
      </w:r>
      <w:r w:rsidR="00576BCD">
        <w:rPr>
          <w:rFonts w:cs="Arial"/>
        </w:rPr>
        <w:t>IMS</w:t>
      </w:r>
      <w:r w:rsidR="00662A05" w:rsidRPr="00662A05">
        <w:rPr>
          <w:rFonts w:cs="Arial"/>
        </w:rPr>
        <w:t xml:space="preserve">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96690747"/>
      <w:r w:rsidRPr="00662A05">
        <w:rPr>
          <w:b/>
        </w:rPr>
        <w:t>Verification Test Summary</w:t>
      </w:r>
      <w:bookmarkEnd w:id="4"/>
      <w:r w:rsidRPr="00662A05">
        <w:rPr>
          <w:b/>
        </w:rPr>
        <w:t xml:space="preserve"> </w:t>
      </w:r>
    </w:p>
    <w:p w14:paraId="1FB96184" w14:textId="3A6C2C8B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5D5B00">
        <w:rPr>
          <w:rFonts w:cs="Arial"/>
          <w:lang w:eastAsia="ja-JP"/>
        </w:rPr>
        <w:t>8.</w:t>
      </w:r>
      <w:r w:rsidR="00B87CBD">
        <w:rPr>
          <w:rFonts w:cs="Arial"/>
          <w:lang w:eastAsia="ja-JP"/>
        </w:rPr>
        <w:t>5</w:t>
      </w:r>
    </w:p>
    <w:p w14:paraId="763E129C" w14:textId="00B444B6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iwd-TTCN3-B2020-09_D12wk49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0BBFD548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4D7D01" w:rsidRPr="004D7D01">
        <w:rPr>
          <w:rFonts w:cs="Arial"/>
          <w:b/>
          <w:lang w:eastAsia="ja-JP"/>
        </w:rPr>
        <w:t>Qualcomm SM 8450+SDX65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68E0BD5A" w14:textId="6F86B720" w:rsidR="005F6E66" w:rsidRPr="005F6E66" w:rsidRDefault="00007D89" w:rsidP="005F6E6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6690748"/>
      <w:r w:rsidRPr="00854C55">
        <w:rPr>
          <w:b/>
        </w:rPr>
        <w:t>Corrections require</w:t>
      </w:r>
      <w:bookmarkEnd w:id="5"/>
      <w:bookmarkEnd w:id="6"/>
      <w:r w:rsidR="00FC2058">
        <w:rPr>
          <w:b/>
        </w:rPr>
        <w:t>d</w:t>
      </w:r>
      <w:bookmarkEnd w:id="7"/>
    </w:p>
    <w:p w14:paraId="3A63BBA9" w14:textId="4C9CAE6F" w:rsidR="00564DEC" w:rsidRPr="00564DEC" w:rsidRDefault="005F6E66" w:rsidP="00564DEC">
      <w:r>
        <w:rPr>
          <w:lang w:eastAsia="en-GB"/>
        </w:rPr>
        <w:t>The changes of R5s2203</w:t>
      </w:r>
      <w:r w:rsidR="00A6056C">
        <w:rPr>
          <w:lang w:eastAsia="en-GB"/>
        </w:rPr>
        <w:t>80</w:t>
      </w:r>
      <w:r>
        <w:rPr>
          <w:lang w:eastAsia="en-GB"/>
        </w:rPr>
        <w:t xml:space="preserve"> are required and applied.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96690749"/>
      <w:r w:rsidRPr="00854C55">
        <w:rPr>
          <w:rFonts w:cs="Arial"/>
          <w:b/>
        </w:rPr>
        <w:t xml:space="preserve">Branches </w:t>
      </w:r>
      <w:bookmarkEnd w:id="8"/>
      <w:bookmarkEnd w:id="9"/>
      <w:bookmarkEnd w:id="10"/>
      <w:r>
        <w:rPr>
          <w:rFonts w:cs="Arial"/>
          <w:b/>
        </w:rPr>
        <w:t>executed</w:t>
      </w:r>
      <w:bookmarkEnd w:id="11"/>
    </w:p>
    <w:p w14:paraId="7A367498" w14:textId="6AAFD15A" w:rsidR="00662A05" w:rsidRPr="00662A05" w:rsidRDefault="00662A05" w:rsidP="00662A05">
      <w:pPr>
        <w:rPr>
          <w:rFonts w:cs="Arial"/>
          <w:b/>
        </w:rPr>
      </w:pPr>
      <w:bookmarkStart w:id="12" w:name="_Toc122434494"/>
      <w:bookmarkStart w:id="13" w:name="_Toc295288971"/>
      <w:bookmarkStart w:id="14" w:name="_Toc325725666"/>
      <w:r w:rsidRPr="00662A05">
        <w:rPr>
          <w:rFonts w:cs="Arial"/>
        </w:rPr>
        <w:t>The test case was executed on NR band n</w:t>
      </w:r>
      <w:r w:rsidR="00576BCD">
        <w:rPr>
          <w:rFonts w:cs="Arial"/>
        </w:rPr>
        <w:t>41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96690750"/>
      <w:r w:rsidRPr="00854C55">
        <w:rPr>
          <w:rFonts w:cs="Arial"/>
          <w:b/>
        </w:rPr>
        <w:t>Execution Log Files</w:t>
      </w:r>
      <w:bookmarkEnd w:id="12"/>
      <w:bookmarkEnd w:id="13"/>
      <w:bookmarkEnd w:id="14"/>
      <w:bookmarkEnd w:id="15"/>
    </w:p>
    <w:p w14:paraId="3F4DE0CB" w14:textId="2FAD134E" w:rsidR="00007D89" w:rsidRPr="00954EDD" w:rsidRDefault="0074508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6" w:name="_Toc96690751"/>
      <w:r w:rsidRPr="0074508C">
        <w:rPr>
          <w:rFonts w:cs="Arial"/>
          <w:b/>
        </w:rPr>
        <w:t>Qualcomm SM 8450+SDX65</w:t>
      </w:r>
      <w:bookmarkEnd w:id="16"/>
    </w:p>
    <w:p w14:paraId="29B59B52" w14:textId="7D566E3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74508C" w:rsidRPr="0074508C">
        <w:rPr>
          <w:rFonts w:cs="Arial"/>
        </w:rPr>
        <w:t>Qualcomm SM 8450+SDX65</w:t>
      </w:r>
      <w:r w:rsidR="0074508C">
        <w:rPr>
          <w:rFonts w:cs="Arial"/>
        </w:rPr>
        <w:t xml:space="preserve"> 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689ECB7B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5D5B00">
        <w:rPr>
          <w:rFonts w:cs="Arial"/>
        </w:rPr>
        <w:t>8_</w:t>
      </w:r>
      <w:r w:rsidR="00B87CBD">
        <w:rPr>
          <w:rFonts w:cs="Arial"/>
        </w:rPr>
        <w:t>5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69362B35" w:rsidR="00662A05" w:rsidRDefault="00662A05" w:rsidP="00B87CB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5D5B00">
        <w:rPr>
          <w:rFonts w:cs="Arial"/>
        </w:rPr>
        <w:t>8_</w:t>
      </w:r>
      <w:r w:rsidR="00B87CBD">
        <w:rPr>
          <w:rFonts w:cs="Arial"/>
        </w:rPr>
        <w:t>5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2434496"/>
      <w:bookmarkStart w:id="18" w:name="_Toc295288973"/>
      <w:bookmarkStart w:id="19" w:name="_Toc325725668"/>
      <w:bookmarkStart w:id="20" w:name="_Toc96690752"/>
      <w:r w:rsidRPr="002D362B">
        <w:rPr>
          <w:rFonts w:cs="Arial"/>
          <w:b/>
        </w:rPr>
        <w:t>References</w:t>
      </w:r>
      <w:bookmarkEnd w:id="17"/>
      <w:bookmarkEnd w:id="18"/>
      <w:bookmarkEnd w:id="19"/>
      <w:bookmarkEnd w:id="20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4B264C8F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576BCD">
              <w:rPr>
                <w:rFonts w:cs="Arial"/>
                <w:b/>
                <w:sz w:val="18"/>
              </w:rPr>
              <w:t>3</w:t>
            </w:r>
            <w:r w:rsidR="00B87CBD">
              <w:rPr>
                <w:rFonts w:cs="Arial"/>
                <w:b/>
                <w:sz w:val="18"/>
              </w:rPr>
              <w:t xml:space="preserve">60 </w:t>
            </w:r>
            <w:r>
              <w:rPr>
                <w:rFonts w:cs="Arial"/>
                <w:b/>
                <w:sz w:val="18"/>
              </w:rPr>
              <w:t>: Supporting information for a</w:t>
            </w:r>
            <w:r w:rsidR="00576BCD" w:rsidRPr="00576BCD">
              <w:rPr>
                <w:rFonts w:cs="Arial"/>
                <w:b/>
                <w:sz w:val="18"/>
              </w:rPr>
              <w:t>ddition of IMS NR5GC XCAP test case 8.</w:t>
            </w:r>
            <w:r w:rsidR="00B87CBD">
              <w:rPr>
                <w:rFonts w:cs="Arial"/>
                <w:b/>
                <w:sz w:val="18"/>
              </w:rPr>
              <w:t>5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AA6CB" w14:textId="77777777" w:rsidR="006D3C6A" w:rsidRDefault="006D3C6A">
      <w:r>
        <w:separator/>
      </w:r>
    </w:p>
  </w:endnote>
  <w:endnote w:type="continuationSeparator" w:id="0">
    <w:p w14:paraId="3438D12B" w14:textId="77777777" w:rsidR="006D3C6A" w:rsidRDefault="006D3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624FB" w14:textId="77777777" w:rsidR="006D3C6A" w:rsidRDefault="006D3C6A">
      <w:r>
        <w:separator/>
      </w:r>
    </w:p>
  </w:footnote>
  <w:footnote w:type="continuationSeparator" w:id="0">
    <w:p w14:paraId="6CCFCA0C" w14:textId="77777777" w:rsidR="006D3C6A" w:rsidRDefault="006D3C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90C"/>
    <w:rsid w:val="002359B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824"/>
    <w:rsid w:val="003E1A36"/>
    <w:rsid w:val="00410371"/>
    <w:rsid w:val="00423AB6"/>
    <w:rsid w:val="004242F1"/>
    <w:rsid w:val="00440757"/>
    <w:rsid w:val="00444216"/>
    <w:rsid w:val="00457F71"/>
    <w:rsid w:val="00491E2E"/>
    <w:rsid w:val="00495D31"/>
    <w:rsid w:val="004B75B7"/>
    <w:rsid w:val="004C265D"/>
    <w:rsid w:val="004D3833"/>
    <w:rsid w:val="004D7D01"/>
    <w:rsid w:val="004E3F2A"/>
    <w:rsid w:val="004F1599"/>
    <w:rsid w:val="005047B0"/>
    <w:rsid w:val="005141D9"/>
    <w:rsid w:val="0051580D"/>
    <w:rsid w:val="00546BC1"/>
    <w:rsid w:val="00547111"/>
    <w:rsid w:val="00551BB5"/>
    <w:rsid w:val="00564DEC"/>
    <w:rsid w:val="00576BCD"/>
    <w:rsid w:val="00592D74"/>
    <w:rsid w:val="005D293B"/>
    <w:rsid w:val="005D5B00"/>
    <w:rsid w:val="005E2C44"/>
    <w:rsid w:val="005F6E66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D3C6A"/>
    <w:rsid w:val="006E21FB"/>
    <w:rsid w:val="0074508C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54EDD"/>
    <w:rsid w:val="0096244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056C"/>
    <w:rsid w:val="00A7671C"/>
    <w:rsid w:val="00AA2CBC"/>
    <w:rsid w:val="00AC5820"/>
    <w:rsid w:val="00AD1CD8"/>
    <w:rsid w:val="00B0233C"/>
    <w:rsid w:val="00B258BB"/>
    <w:rsid w:val="00B67B97"/>
    <w:rsid w:val="00B87CBD"/>
    <w:rsid w:val="00B968C8"/>
    <w:rsid w:val="00B976D4"/>
    <w:rsid w:val="00BA3EC5"/>
    <w:rsid w:val="00BA51D9"/>
    <w:rsid w:val="00BB5DFC"/>
    <w:rsid w:val="00BC41FF"/>
    <w:rsid w:val="00BD279D"/>
    <w:rsid w:val="00BD6BB8"/>
    <w:rsid w:val="00C0080B"/>
    <w:rsid w:val="00C66BA2"/>
    <w:rsid w:val="00C777AD"/>
    <w:rsid w:val="00C870F6"/>
    <w:rsid w:val="00C95985"/>
    <w:rsid w:val="00CC5026"/>
    <w:rsid w:val="00CC68D0"/>
    <w:rsid w:val="00D03F9A"/>
    <w:rsid w:val="00D06D51"/>
    <w:rsid w:val="00D24991"/>
    <w:rsid w:val="00D3275B"/>
    <w:rsid w:val="00D50255"/>
    <w:rsid w:val="00D66520"/>
    <w:rsid w:val="00D84AE9"/>
    <w:rsid w:val="00D865C0"/>
    <w:rsid w:val="00DE34CF"/>
    <w:rsid w:val="00E13F3D"/>
    <w:rsid w:val="00E34898"/>
    <w:rsid w:val="00EB09B7"/>
    <w:rsid w:val="00EE7D7C"/>
    <w:rsid w:val="00F25D98"/>
    <w:rsid w:val="00F2700A"/>
    <w:rsid w:val="00F300FB"/>
    <w:rsid w:val="00FB6386"/>
    <w:rsid w:val="00FC2058"/>
    <w:rsid w:val="00FC64D3"/>
    <w:rsid w:val="00FD2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rsid w:val="0044075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3</Pages>
  <Words>560</Words>
  <Characters>3197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36</cp:revision>
  <cp:lastPrinted>1900-01-01T00:00:00Z</cp:lastPrinted>
  <dcterms:created xsi:type="dcterms:W3CDTF">2022-01-24T16:23:00Z</dcterms:created>
  <dcterms:modified xsi:type="dcterms:W3CDTF">2022-03-04T13:28:00Z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