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C76CB4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976D4">
        <w:fldChar w:fldCharType="begin"/>
      </w:r>
      <w:r w:rsidR="00B976D4">
        <w:instrText xml:space="preserve"> DOCPROPERTY  Tdoc#  \* MERGEFORMAT </w:instrText>
      </w:r>
      <w:r w:rsidR="00B976D4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03</w:t>
      </w:r>
      <w:r w:rsidR="004D7D01">
        <w:rPr>
          <w:b/>
          <w:i/>
          <w:noProof/>
          <w:sz w:val="28"/>
        </w:rPr>
        <w:t>38</w:t>
      </w:r>
      <w:r w:rsidR="00B976D4">
        <w:rPr>
          <w:b/>
          <w:i/>
          <w:noProof/>
          <w:sz w:val="28"/>
        </w:rPr>
        <w:fldChar w:fldCharType="end"/>
      </w:r>
    </w:p>
    <w:p w14:paraId="210A5493" w14:textId="77777777" w:rsidR="00745C21" w:rsidRDefault="00B976D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B976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800B4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B97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3D099" w:rsidR="001E41F3" w:rsidRDefault="004D7D01" w:rsidP="00423AB6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Pr="004D7D01">
              <w:t>R5GC FR1 : Addition of NR5GC RRC test case 8.1.1.3.7b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E055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4D7D01">
              <w:t>R5GC FR1 : Addition of NR5GC RRC test case 8.1.1.3.7b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EEBEAA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NR5GC RRC test case 8.1.1.3.7b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1CC9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8.1.1.3.7b.NR5GC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41779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D304DFF" w14:textId="454AD7B7" w:rsidR="00C777A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777AD" w:rsidRPr="00092264">
        <w:rPr>
          <w:rFonts w:cs="Arial"/>
          <w:iCs/>
        </w:rPr>
        <w:t>Table of Contents</w:t>
      </w:r>
      <w:r w:rsidR="00C777AD">
        <w:tab/>
      </w:r>
      <w:r w:rsidR="00C777AD">
        <w:fldChar w:fldCharType="begin"/>
      </w:r>
      <w:r w:rsidR="00C777AD">
        <w:instrText xml:space="preserve"> PAGEREF _Toc96417798 \h </w:instrText>
      </w:r>
      <w:r w:rsidR="00C777AD">
        <w:fldChar w:fldCharType="separate"/>
      </w:r>
      <w:r w:rsidR="00C777AD">
        <w:t>2</w:t>
      </w:r>
      <w:r w:rsidR="00C777AD">
        <w:fldChar w:fldCharType="end"/>
      </w:r>
    </w:p>
    <w:p w14:paraId="112CE6DD" w14:textId="7520B5C9" w:rsidR="00C777AD" w:rsidRDefault="00C777A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22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_Toc96417799 \h </w:instrText>
      </w:r>
      <w:r>
        <w:fldChar w:fldCharType="separate"/>
      </w:r>
      <w:r>
        <w:t>3</w:t>
      </w:r>
      <w:r>
        <w:fldChar w:fldCharType="end"/>
      </w:r>
    </w:p>
    <w:p w14:paraId="02A15ABF" w14:textId="03725CFA" w:rsidR="00C777AD" w:rsidRDefault="00C777A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22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22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_Toc96417800 \h </w:instrText>
      </w:r>
      <w:r>
        <w:fldChar w:fldCharType="separate"/>
      </w:r>
      <w:r>
        <w:t>3</w:t>
      </w:r>
      <w:r>
        <w:fldChar w:fldCharType="end"/>
      </w:r>
    </w:p>
    <w:p w14:paraId="0322F62E" w14:textId="093E75C6" w:rsidR="00C777AD" w:rsidRDefault="00C777A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22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22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_Toc96417801 \h </w:instrText>
      </w:r>
      <w:r>
        <w:fldChar w:fldCharType="separate"/>
      </w:r>
      <w:r>
        <w:t>3</w:t>
      </w:r>
      <w:r>
        <w:fldChar w:fldCharType="end"/>
      </w:r>
    </w:p>
    <w:p w14:paraId="6F4AFD4E" w14:textId="723B3F8B" w:rsidR="00C777AD" w:rsidRDefault="00C777A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22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22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_Toc96417802 \h </w:instrText>
      </w:r>
      <w:r>
        <w:fldChar w:fldCharType="separate"/>
      </w:r>
      <w:r>
        <w:t>3</w:t>
      </w:r>
      <w:r>
        <w:fldChar w:fldCharType="end"/>
      </w:r>
    </w:p>
    <w:p w14:paraId="2AE48BD3" w14:textId="39A82319" w:rsidR="00C777AD" w:rsidRDefault="00C777A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22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22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_Toc96417803 \h </w:instrText>
      </w:r>
      <w:r>
        <w:fldChar w:fldCharType="separate"/>
      </w:r>
      <w:r>
        <w:t>3</w:t>
      </w:r>
      <w:r>
        <w:fldChar w:fldCharType="end"/>
      </w:r>
    </w:p>
    <w:p w14:paraId="1CD4DE9E" w14:textId="5A011732" w:rsidR="00C777AD" w:rsidRDefault="00C777A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22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22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_Toc96417804 \h </w:instrText>
      </w:r>
      <w:r>
        <w:fldChar w:fldCharType="separate"/>
      </w:r>
      <w:r>
        <w:t>3</w:t>
      </w:r>
      <w:r>
        <w:fldChar w:fldCharType="end"/>
      </w:r>
    </w:p>
    <w:p w14:paraId="2D6D1962" w14:textId="54A90B30" w:rsidR="00C777AD" w:rsidRDefault="00C777A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22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22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_Toc96417805 \h </w:instrText>
      </w:r>
      <w:r>
        <w:fldChar w:fldCharType="separate"/>
      </w:r>
      <w:r>
        <w:t>3</w:t>
      </w:r>
      <w:r>
        <w:fldChar w:fldCharType="end"/>
      </w:r>
    </w:p>
    <w:p w14:paraId="325A0C2F" w14:textId="4D7391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417799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6FBCA0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8.1.1</w:t>
      </w:r>
      <w:r w:rsidR="003D3824">
        <w:rPr>
          <w:rFonts w:cs="Arial"/>
        </w:rPr>
        <w:t>.3.7b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417800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6224946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8.1.</w:t>
      </w:r>
      <w:r w:rsidR="004D7D01">
        <w:rPr>
          <w:rFonts w:cs="Arial"/>
          <w:lang w:eastAsia="ja-JP"/>
        </w:rPr>
        <w:t>1.3.7b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417801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6417802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7D735E62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D5B00">
        <w:rPr>
          <w:rFonts w:cs="Arial"/>
        </w:rPr>
        <w:t>78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6417803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6417804"/>
      <w:r w:rsidRPr="0074508C">
        <w:rPr>
          <w:rFonts w:cs="Arial"/>
          <w:b/>
        </w:rPr>
        <w:t>Qualcomm SM 8450+SDX65</w:t>
      </w:r>
      <w:bookmarkEnd w:id="16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E8DC708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8_1_</w:t>
      </w:r>
      <w:r w:rsidR="0074508C">
        <w:rPr>
          <w:rFonts w:cs="Arial"/>
        </w:rPr>
        <w:t>1_3_7b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D0A58F6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8_1_</w:t>
      </w:r>
      <w:r w:rsidR="0074508C">
        <w:rPr>
          <w:rFonts w:cs="Arial"/>
        </w:rPr>
        <w:t>1_3_7b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6417805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5A6FB8C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954EDD">
              <w:rPr>
                <w:rFonts w:cs="Arial"/>
                <w:b/>
                <w:sz w:val="18"/>
              </w:rPr>
              <w:t>3</w:t>
            </w:r>
            <w:r w:rsidR="0074508C">
              <w:rPr>
                <w:rFonts w:cs="Arial"/>
                <w:b/>
                <w:sz w:val="18"/>
              </w:rPr>
              <w:t>39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62443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 xml:space="preserve">NR5GC </w:t>
            </w:r>
            <w:r w:rsidR="0074508C">
              <w:rPr>
                <w:rFonts w:cs="Arial"/>
                <w:b/>
                <w:sz w:val="18"/>
              </w:rPr>
              <w:t>RRC test case 8.1.1.3.7b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3AC4" w14:textId="77777777" w:rsidR="00B976D4" w:rsidRDefault="00B976D4">
      <w:r>
        <w:separator/>
      </w:r>
    </w:p>
  </w:endnote>
  <w:endnote w:type="continuationSeparator" w:id="0">
    <w:p w14:paraId="0AC0D29B" w14:textId="77777777" w:rsidR="00B976D4" w:rsidRDefault="00B9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7DCD6" w14:textId="77777777" w:rsidR="00B976D4" w:rsidRDefault="00B976D4">
      <w:r>
        <w:separator/>
      </w:r>
    </w:p>
  </w:footnote>
  <w:footnote w:type="continuationSeparator" w:id="0">
    <w:p w14:paraId="1945AB98" w14:textId="77777777" w:rsidR="00B976D4" w:rsidRDefault="00B97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26</cp:revision>
  <cp:lastPrinted>1900-01-01T00:00:00Z</cp:lastPrinted>
  <dcterms:created xsi:type="dcterms:W3CDTF">2022-01-24T16:23:00Z</dcterms:created>
  <dcterms:modified xsi:type="dcterms:W3CDTF">2022-02-22T11:55:00Z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