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23A14B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B90614">
          <w:rPr>
            <w:b/>
            <w:i/>
            <w:noProof/>
            <w:sz w:val="28"/>
          </w:rPr>
          <w:t>307</w:t>
        </w:r>
      </w:fldSimple>
    </w:p>
    <w:p w14:paraId="210A5493" w14:textId="77777777" w:rsidR="00745C21" w:rsidRDefault="00467D7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67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BC17C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B90614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467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F7D28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B90614">
              <w:t>9.1.5.1.3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91F1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853525">
              <w:rPr>
                <w:noProof/>
              </w:rPr>
              <w:t>9.1.5.1.3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D8A76F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53525">
              <w:t>9.1.5.1.3</w:t>
            </w:r>
            <w:r w:rsidR="000D4B2C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5DD11" w:rsidR="004D7D01" w:rsidRDefault="00B9061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9.1.5.1.3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E4E5F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B90614">
        <w:t>9.1.5.1.3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56924326" w14:textId="77777777" w:rsidR="00B90614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B90614">
        <w:t>9.1.5.1.3</w:t>
      </w:r>
    </w:p>
    <w:p w14:paraId="763E129C" w14:textId="0FBCBC58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93FB8F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B90614">
        <w:rPr>
          <w:rFonts w:cs="Arial"/>
        </w:rPr>
        <w:t>9_1_5_1_3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801CD46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B90614">
        <w:rPr>
          <w:rFonts w:cs="Arial"/>
        </w:rPr>
        <w:t>9_1_5_1_3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7638483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B90614">
              <w:rPr>
                <w:rFonts w:cs="Arial"/>
                <w:b/>
                <w:sz w:val="18"/>
              </w:rPr>
              <w:t>308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B90614">
              <w:rPr>
                <w:rFonts w:cs="Arial"/>
                <w:b/>
                <w:sz w:val="18"/>
              </w:rPr>
              <w:t>9.1.5.1.3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6CA5D" w14:textId="77777777" w:rsidR="00C21CB5" w:rsidRDefault="00C21CB5">
      <w:r>
        <w:separator/>
      </w:r>
    </w:p>
  </w:endnote>
  <w:endnote w:type="continuationSeparator" w:id="0">
    <w:p w14:paraId="3998D462" w14:textId="77777777" w:rsidR="00C21CB5" w:rsidRDefault="00C2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C07B5" w14:textId="77777777" w:rsidR="00C21CB5" w:rsidRDefault="00C21CB5">
      <w:r>
        <w:separator/>
      </w:r>
    </w:p>
  </w:footnote>
  <w:footnote w:type="continuationSeparator" w:id="0">
    <w:p w14:paraId="55F186DF" w14:textId="77777777" w:rsidR="00C21CB5" w:rsidRDefault="00C21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67D72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53525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0614"/>
    <w:rsid w:val="00B968C8"/>
    <w:rsid w:val="00B976D4"/>
    <w:rsid w:val="00BA3EC5"/>
    <w:rsid w:val="00BA51D9"/>
    <w:rsid w:val="00BB5DFC"/>
    <w:rsid w:val="00BC41FF"/>
    <w:rsid w:val="00BD279D"/>
    <w:rsid w:val="00BD6BB8"/>
    <w:rsid w:val="00C21CB5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29</cp:revision>
  <cp:lastPrinted>1900-01-01T00:00:00Z</cp:lastPrinted>
  <dcterms:created xsi:type="dcterms:W3CDTF">2022-01-24T16:23:00Z</dcterms:created>
  <dcterms:modified xsi:type="dcterms:W3CDTF">2022-02-23T13:20:00Z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