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5E1A17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0D4B2C">
          <w:rPr>
            <w:b/>
            <w:i/>
            <w:noProof/>
            <w:sz w:val="28"/>
          </w:rPr>
          <w:t>2</w:t>
        </w:r>
        <w:r w:rsidR="00E940B4">
          <w:rPr>
            <w:b/>
            <w:i/>
            <w:noProof/>
            <w:sz w:val="28"/>
          </w:rPr>
          <w:t>93</w:t>
        </w:r>
      </w:fldSimple>
    </w:p>
    <w:p w14:paraId="210A5493" w14:textId="77777777" w:rsidR="00745C21" w:rsidRDefault="0012056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12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57EEF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37</w:t>
            </w:r>
            <w:r w:rsidR="00E940B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1205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565AB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>NR5GC FR</w:t>
            </w:r>
            <w:proofErr w:type="gramStart"/>
            <w:r w:rsidRPr="000D4B2C">
              <w:t>2 :</w:t>
            </w:r>
            <w:proofErr w:type="gramEnd"/>
            <w:r w:rsidRPr="000D4B2C">
              <w:t xml:space="preserve"> Addition of test case </w:t>
            </w:r>
            <w:r w:rsidR="0042561A">
              <w:t>7.1.1.5.4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3D78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2561A">
              <w:t xml:space="preserve">7.1.1.5.4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7692F9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2561A">
              <w:t xml:space="preserve">7.1.1.5.4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EC842" w:rsidR="004D7D01" w:rsidRDefault="0042561A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7.1.1.5.4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91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0F02069" w14:textId="61A8B0C4" w:rsidR="0042561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561A" w:rsidRPr="00227CC4">
        <w:rPr>
          <w:rFonts w:cs="Arial"/>
          <w:iCs/>
        </w:rPr>
        <w:t>Table of Contents</w:t>
      </w:r>
      <w:r w:rsidR="0042561A">
        <w:tab/>
      </w:r>
      <w:r w:rsidR="0042561A">
        <w:fldChar w:fldCharType="begin"/>
      </w:r>
      <w:r w:rsidR="0042561A">
        <w:instrText xml:space="preserve"> PAGEREF _Toc96439147 \h </w:instrText>
      </w:r>
      <w:r w:rsidR="0042561A">
        <w:fldChar w:fldCharType="separate"/>
      </w:r>
      <w:r w:rsidR="0042561A">
        <w:t>2</w:t>
      </w:r>
      <w:r w:rsidR="0042561A">
        <w:fldChar w:fldCharType="end"/>
      </w:r>
    </w:p>
    <w:p w14:paraId="1717FF70" w14:textId="76F19772" w:rsidR="0042561A" w:rsidRDefault="004256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27CC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_Toc96439148 \h </w:instrText>
      </w:r>
      <w:r>
        <w:fldChar w:fldCharType="separate"/>
      </w:r>
      <w:r>
        <w:t>3</w:t>
      </w:r>
      <w:r>
        <w:fldChar w:fldCharType="end"/>
      </w:r>
    </w:p>
    <w:p w14:paraId="0EAF345F" w14:textId="17483B5B" w:rsidR="0042561A" w:rsidRDefault="004256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27CC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27CC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_Toc96439149 \h </w:instrText>
      </w:r>
      <w:r>
        <w:fldChar w:fldCharType="separate"/>
      </w:r>
      <w:r>
        <w:t>3</w:t>
      </w:r>
      <w:r>
        <w:fldChar w:fldCharType="end"/>
      </w:r>
    </w:p>
    <w:p w14:paraId="7278E6D4" w14:textId="1649743D" w:rsidR="0042561A" w:rsidRDefault="004256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27C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27C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_Toc96439150 \h </w:instrText>
      </w:r>
      <w:r>
        <w:fldChar w:fldCharType="separate"/>
      </w:r>
      <w:r>
        <w:t>3</w:t>
      </w:r>
      <w:r>
        <w:fldChar w:fldCharType="end"/>
      </w:r>
    </w:p>
    <w:p w14:paraId="233C520F" w14:textId="2F508EDF" w:rsidR="0042561A" w:rsidRDefault="004256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27CC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27CC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_Toc96439151 \h </w:instrText>
      </w:r>
      <w:r>
        <w:fldChar w:fldCharType="separate"/>
      </w:r>
      <w:r>
        <w:t>3</w:t>
      </w:r>
      <w:r>
        <w:fldChar w:fldCharType="end"/>
      </w:r>
    </w:p>
    <w:p w14:paraId="5C24CF0E" w14:textId="56336DA2" w:rsidR="0042561A" w:rsidRDefault="004256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27CC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27CC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_Toc96439152 \h </w:instrText>
      </w:r>
      <w:r>
        <w:fldChar w:fldCharType="separate"/>
      </w:r>
      <w:r>
        <w:t>3</w:t>
      </w:r>
      <w:r>
        <w:fldChar w:fldCharType="end"/>
      </w:r>
    </w:p>
    <w:p w14:paraId="0B28427A" w14:textId="38F568C4" w:rsidR="0042561A" w:rsidRDefault="004256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27CC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27CC4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_Toc96439153 \h </w:instrText>
      </w:r>
      <w:r>
        <w:fldChar w:fldCharType="separate"/>
      </w:r>
      <w:r>
        <w:t>3</w:t>
      </w:r>
      <w:r>
        <w:fldChar w:fldCharType="end"/>
      </w:r>
    </w:p>
    <w:p w14:paraId="228AF580" w14:textId="06A71715" w:rsidR="0042561A" w:rsidRDefault="004256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27CC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27CC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_Toc96439154 \h </w:instrText>
      </w:r>
      <w:r>
        <w:fldChar w:fldCharType="separate"/>
      </w:r>
      <w:r>
        <w:t>3</w:t>
      </w:r>
      <w:r>
        <w:fldChar w:fldCharType="end"/>
      </w:r>
    </w:p>
    <w:p w14:paraId="325A0C2F" w14:textId="47F8E54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9148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F7690B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2561A">
        <w:rPr>
          <w:rFonts w:cs="Arial"/>
        </w:rPr>
        <w:t>7.1.1.5.4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9149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DC9D0C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2561A">
        <w:rPr>
          <w:rFonts w:cs="Arial"/>
          <w:lang w:eastAsia="ja-JP"/>
        </w:rPr>
        <w:t>7.1.1.5.4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45806F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2561A" w:rsidRPr="0042561A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9150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9151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9152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729EED14" w:rsidR="00007D89" w:rsidRPr="00954EDD" w:rsidRDefault="0042561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9153"/>
      <w:r w:rsidRPr="0042561A">
        <w:rPr>
          <w:rFonts w:cs="Arial"/>
          <w:b/>
        </w:rPr>
        <w:t>Samsung SM-G996B</w:t>
      </w:r>
      <w:bookmarkEnd w:id="17"/>
    </w:p>
    <w:p w14:paraId="29B59B52" w14:textId="3BCAD16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2561A" w:rsidRPr="0042561A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C2D2E0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42561A">
        <w:rPr>
          <w:rFonts w:cs="Arial"/>
        </w:rPr>
        <w:t>7_1_1_5_4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4A24A69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42561A">
        <w:rPr>
          <w:rFonts w:cs="Arial"/>
        </w:rPr>
        <w:t>7_1_1_5_4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9154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5966A51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0D4B2C">
              <w:rPr>
                <w:rFonts w:cs="Arial"/>
                <w:b/>
                <w:sz w:val="18"/>
              </w:rPr>
              <w:t>2</w:t>
            </w:r>
            <w:r w:rsidR="0042561A">
              <w:rPr>
                <w:rFonts w:cs="Arial"/>
                <w:b/>
                <w:sz w:val="18"/>
              </w:rPr>
              <w:t>94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42561A">
              <w:rPr>
                <w:rFonts w:cs="Arial"/>
                <w:b/>
                <w:sz w:val="18"/>
              </w:rPr>
              <w:t>7.1.1.5.4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BC56B" w14:textId="77777777" w:rsidR="00BF438A" w:rsidRDefault="00BF438A">
      <w:r>
        <w:separator/>
      </w:r>
    </w:p>
  </w:endnote>
  <w:endnote w:type="continuationSeparator" w:id="0">
    <w:p w14:paraId="16418CD5" w14:textId="77777777" w:rsidR="00BF438A" w:rsidRDefault="00BF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BC824" w14:textId="77777777" w:rsidR="00BF438A" w:rsidRDefault="00BF438A">
      <w:r>
        <w:separator/>
      </w:r>
    </w:p>
  </w:footnote>
  <w:footnote w:type="continuationSeparator" w:id="0">
    <w:p w14:paraId="6A8DCBDD" w14:textId="77777777" w:rsidR="00BF438A" w:rsidRDefault="00BF4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20566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2561A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438A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40B4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29</cp:revision>
  <cp:lastPrinted>1900-01-01T00:00:00Z</cp:lastPrinted>
  <dcterms:created xsi:type="dcterms:W3CDTF">2022-01-24T16:23:00Z</dcterms:created>
  <dcterms:modified xsi:type="dcterms:W3CDTF">2022-02-22T16:52:00Z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