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0E354B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0D4B2C">
          <w:rPr>
            <w:b/>
            <w:i/>
            <w:noProof/>
            <w:sz w:val="28"/>
          </w:rPr>
          <w:t>281</w:t>
        </w:r>
      </w:fldSimple>
    </w:p>
    <w:p w14:paraId="210A5493" w14:textId="77777777" w:rsidR="00745C21" w:rsidRDefault="00B976D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97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26889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B97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C0636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>NR5GC FR2 : Addition of test case 6.1.1.4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688A3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>test case 6.1.1.4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15F168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D4B2C">
              <w:t xml:space="preserve">6.1.1.4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B967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6.1.1.4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DED404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D4B2C">
        <w:rPr>
          <w:rFonts w:cs="Arial"/>
        </w:rPr>
        <w:t>6.1.1.4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A8C9E5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D4B2C">
        <w:rPr>
          <w:rFonts w:cs="Arial"/>
          <w:lang w:eastAsia="ja-JP"/>
        </w:rPr>
        <w:t>6.1.1.4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1080D98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0D4B2C">
        <w:rPr>
          <w:rFonts w:cs="Arial"/>
        </w:rPr>
        <w:t>6_1_1_4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23CB85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0D4B2C">
        <w:rPr>
          <w:rFonts w:cs="Arial"/>
        </w:rPr>
        <w:t>6_1_1_4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2C629DD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282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6.1.1.4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96B7" w14:textId="77777777" w:rsidR="00574A7C" w:rsidRDefault="00574A7C">
      <w:r>
        <w:separator/>
      </w:r>
    </w:p>
  </w:endnote>
  <w:endnote w:type="continuationSeparator" w:id="0">
    <w:p w14:paraId="02283CD8" w14:textId="77777777" w:rsidR="00574A7C" w:rsidRDefault="0057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D2CC8" w14:textId="77777777" w:rsidR="00574A7C" w:rsidRDefault="00574A7C">
      <w:r>
        <w:separator/>
      </w:r>
    </w:p>
  </w:footnote>
  <w:footnote w:type="continuationSeparator" w:id="0">
    <w:p w14:paraId="43538641" w14:textId="77777777" w:rsidR="00574A7C" w:rsidRDefault="00574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</cp:revision>
  <cp:lastPrinted>1900-01-01T00:00:00Z</cp:lastPrinted>
  <dcterms:created xsi:type="dcterms:W3CDTF">2022-01-24T16:23:00Z</dcterms:created>
  <dcterms:modified xsi:type="dcterms:W3CDTF">2022-02-22T15:55:00Z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