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E9994C9"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CF24F3">
        <w:fldChar w:fldCharType="begin"/>
      </w:r>
      <w:r w:rsidR="00CF24F3">
        <w:instrText xml:space="preserve"> DOCPROPERTY  Tdoc#  \* MERGEFORMAT </w:instrText>
      </w:r>
      <w:r w:rsidR="00CF24F3">
        <w:fldChar w:fldCharType="separate"/>
      </w:r>
      <w:r w:rsidR="00A1055C">
        <w:rPr>
          <w:b/>
          <w:i/>
          <w:noProof/>
          <w:sz w:val="28"/>
        </w:rPr>
        <w:t>R5s2</w:t>
      </w:r>
      <w:r w:rsidR="009943F9">
        <w:rPr>
          <w:b/>
          <w:i/>
          <w:noProof/>
          <w:sz w:val="28"/>
        </w:rPr>
        <w:t>2</w:t>
      </w:r>
      <w:r w:rsidR="005A6FEB">
        <w:rPr>
          <w:b/>
          <w:i/>
          <w:noProof/>
          <w:sz w:val="28"/>
        </w:rPr>
        <w:t>0</w:t>
      </w:r>
      <w:r w:rsidR="00CF24F3">
        <w:rPr>
          <w:b/>
          <w:i/>
          <w:noProof/>
          <w:sz w:val="28"/>
        </w:rPr>
        <w:t>26</w:t>
      </w:r>
      <w:r w:rsidR="00664D32">
        <w:rPr>
          <w:b/>
          <w:i/>
          <w:noProof/>
          <w:sz w:val="28"/>
        </w:rPr>
        <w:t>6</w:t>
      </w:r>
      <w:r w:rsidR="00CF24F3">
        <w:rPr>
          <w:b/>
          <w:i/>
          <w:noProof/>
          <w:sz w:val="28"/>
        </w:rPr>
        <w:fldChar w:fldCharType="end"/>
      </w:r>
    </w:p>
    <w:p w14:paraId="5D6FC58C" w14:textId="1E5CEA7A" w:rsidR="001A09A3" w:rsidRDefault="00CF24F3"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2A4AF23A" w:rsidR="001E41F3" w:rsidRPr="00410371" w:rsidRDefault="00B943E0" w:rsidP="005A6FEB">
            <w:pPr>
              <w:pStyle w:val="CRCoverPage"/>
              <w:spacing w:after="0"/>
              <w:jc w:val="center"/>
              <w:rPr>
                <w:b/>
                <w:noProof/>
                <w:sz w:val="28"/>
              </w:rPr>
            </w:pPr>
            <w:r>
              <w:rPr>
                <w:b/>
                <w:noProof/>
                <w:sz w:val="28"/>
              </w:rPr>
              <w:t>34.229</w:t>
            </w:r>
            <w:r w:rsidR="005A6FEB">
              <w:rPr>
                <w:b/>
                <w:noProof/>
                <w:sz w:val="28"/>
              </w:rPr>
              <w:t>-3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9B76272" w:rsidR="001E41F3" w:rsidRPr="00410371" w:rsidRDefault="00B943E0" w:rsidP="00547111">
            <w:pPr>
              <w:pStyle w:val="CRCoverPage"/>
              <w:spacing w:after="0"/>
              <w:rPr>
                <w:noProof/>
              </w:rPr>
            </w:pPr>
            <w:r>
              <w:rPr>
                <w:b/>
                <w:noProof/>
                <w:sz w:val="28"/>
              </w:rPr>
              <w:t>076</w:t>
            </w:r>
            <w:r w:rsidR="00664D32">
              <w:rPr>
                <w:b/>
                <w:noProof/>
                <w:sz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3E14655F" w:rsidR="001E41F3" w:rsidRPr="00A1055C" w:rsidRDefault="00CF24F3"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1539329" w:rsidR="001E41F3" w:rsidRPr="00410371" w:rsidRDefault="005A6FEB">
            <w:pPr>
              <w:pStyle w:val="CRCoverPage"/>
              <w:spacing w:after="0"/>
              <w:jc w:val="center"/>
              <w:rPr>
                <w:noProof/>
                <w:sz w:val="28"/>
              </w:rPr>
            </w:pPr>
            <w:r>
              <w:rPr>
                <w:b/>
                <w:noProof/>
                <w:sz w:val="28"/>
              </w:rPr>
              <w:t>1</w:t>
            </w:r>
            <w:r w:rsidR="00B943E0">
              <w:rPr>
                <w:b/>
                <w:noProof/>
                <w:sz w:val="28"/>
              </w:rPr>
              <w:t>6</w:t>
            </w:r>
            <w:r>
              <w:rPr>
                <w:b/>
                <w:noProof/>
                <w:sz w:val="28"/>
              </w:rPr>
              <w:t>.</w:t>
            </w:r>
            <w:r w:rsidR="00CF24F3">
              <w:rPr>
                <w:b/>
                <w:noProof/>
                <w:sz w:val="28"/>
              </w:rPr>
              <w:t>4</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50339AD" w:rsidR="001E41F3" w:rsidRDefault="00B943E0" w:rsidP="005A6FEB">
            <w:pPr>
              <w:pStyle w:val="CRCoverPage"/>
              <w:spacing w:after="0"/>
              <w:rPr>
                <w:noProof/>
              </w:rPr>
            </w:pPr>
            <w:r w:rsidRPr="00B943E0">
              <w:t>Correction for IMS 5GS video call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75318DB" w:rsidR="001E41F3" w:rsidRDefault="00872DE8" w:rsidP="00872DE8">
            <w:pPr>
              <w:pStyle w:val="CRCoverPage"/>
              <w:spacing w:after="0"/>
              <w:rPr>
                <w:noProof/>
              </w:rPr>
            </w:pPr>
            <w:r w:rsidRPr="00872DE8">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63DB999" w:rsidR="001E41F3" w:rsidRDefault="005A6FEB" w:rsidP="005A6FEB">
            <w:pPr>
              <w:pStyle w:val="CRCoverPage"/>
              <w:spacing w:after="0"/>
              <w:rPr>
                <w:noProof/>
              </w:rPr>
            </w:pPr>
            <w:r>
              <w:rPr>
                <w:noProof/>
              </w:rPr>
              <w:t>202</w:t>
            </w:r>
            <w:r w:rsidR="00664D32">
              <w:rPr>
                <w:noProof/>
              </w:rPr>
              <w:t>1</w:t>
            </w:r>
            <w:r>
              <w:rPr>
                <w:noProof/>
              </w:rPr>
              <w:t>-12-16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CABB572" w:rsidR="001E41F3" w:rsidRDefault="00872DE8">
            <w:pPr>
              <w:pStyle w:val="CRCoverPage"/>
              <w:spacing w:after="0"/>
              <w:ind w:left="100"/>
              <w:rPr>
                <w:noProof/>
              </w:rPr>
            </w:pPr>
            <w:r>
              <w:t>Rel-1</w:t>
            </w:r>
            <w:r w:rsidR="00B943E0">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1035B29B" w:rsidR="001E41F3" w:rsidRDefault="007C7846" w:rsidP="00AE2596">
            <w:pPr>
              <w:pStyle w:val="CRCoverPage"/>
              <w:spacing w:after="0"/>
              <w:ind w:left="100"/>
              <w:rPr>
                <w:noProof/>
              </w:rPr>
            </w:pPr>
            <w:r>
              <w:t xml:space="preserve">Currently during IMS video call setup procedure, two QoS rules are added in the PDU SESSION MODIFICATION COMMAND but the packet filter lists associated </w:t>
            </w:r>
            <w:r w:rsidR="006459D4">
              <w:t xml:space="preserve">with these </w:t>
            </w:r>
            <w:r>
              <w:t xml:space="preserve">are both created using </w:t>
            </w:r>
            <w:r w:rsidR="006459D4">
              <w:t xml:space="preserve">the same template </w:t>
            </w:r>
            <w:r w:rsidR="006459D4" w:rsidRPr="006459D4">
              <w:t xml:space="preserve">cs_PacketFilterList_MediaUDP </w:t>
            </w:r>
            <w:r>
              <w:t xml:space="preserve">and </w:t>
            </w:r>
            <w:r w:rsidR="006459D4">
              <w:t xml:space="preserve">so </w:t>
            </w:r>
            <w:r>
              <w:t>both refer to the RTP/RTCP ports set up for the voice stream</w:t>
            </w:r>
            <w:r w:rsidR="006459D4">
              <w:t xml:space="preserve"> (</w:t>
            </w:r>
            <w:r w:rsidR="006459D4" w:rsidRPr="007C7846">
              <w:rPr>
                <w:noProof/>
              </w:rPr>
              <w:t>tsc_IMS_MediaPort_M</w:t>
            </w:r>
            <w:r w:rsidR="006459D4">
              <w:rPr>
                <w:noProof/>
              </w:rPr>
              <w:t>1)</w:t>
            </w:r>
            <w:r>
              <w:t xml:space="preserve">. There </w:t>
            </w:r>
            <w:r w:rsidR="006459D4">
              <w:t xml:space="preserve">is </w:t>
            </w:r>
            <w:r>
              <w:t>no</w:t>
            </w:r>
            <w:r w:rsidR="006459D4">
              <w:t xml:space="preserve"> </w:t>
            </w:r>
            <w:r>
              <w:t>active packet filter for the RTP / RTCP ports used by the video stream. Due to this the UE can set the video stream to “port=0” / “a=inactive” in the next SDP content</w:t>
            </w:r>
            <w:r>
              <w:rPr>
                <w:bCs/>
                <w:lang w:val="en-US" w:eastAsia="en-GB"/>
              </w:rPr>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22B6EDF4" w:rsidR="0064218F" w:rsidRPr="0064218F" w:rsidRDefault="007C7846">
            <w:pPr>
              <w:pStyle w:val="CRCoverPage"/>
              <w:spacing w:after="0"/>
              <w:ind w:left="100"/>
              <w:rPr>
                <w:noProof/>
              </w:rPr>
            </w:pPr>
            <w:r>
              <w:rPr>
                <w:noProof/>
              </w:rPr>
              <w:t>Create new template and function to build</w:t>
            </w:r>
            <w:r w:rsidRPr="007C7846">
              <w:rPr>
                <w:noProof/>
              </w:rPr>
              <w:t xml:space="preserve"> packet filter for video stream, using the consant tsc_IMS_MediaPort_M2.</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B1F6A58" w:rsidR="001E41F3" w:rsidRDefault="00AD4AFC">
            <w:pPr>
              <w:pStyle w:val="CRCoverPage"/>
              <w:spacing w:after="0"/>
              <w:ind w:left="100"/>
              <w:rPr>
                <w:noProof/>
              </w:rPr>
            </w:pPr>
            <w:r>
              <w:rPr>
                <w:noProof/>
              </w:rPr>
              <w:t xml:space="preserve">A conformant UE can fail </w:t>
            </w:r>
            <w:r w:rsidR="00B943E0">
              <w:rPr>
                <w:noProof/>
              </w:rPr>
              <w:t>IMS video calling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E883380" w:rsidR="001E41F3" w:rsidRDefault="00B943E0" w:rsidP="005A6FEB">
            <w:pPr>
              <w:pStyle w:val="CRCoverPage"/>
              <w:spacing w:after="0"/>
              <w:rPr>
                <w:noProof/>
              </w:rPr>
            </w:pPr>
            <w:r>
              <w:rPr>
                <w:noProof/>
              </w:rPr>
              <w:t>e.g. 8.27.NR5GC, 8.29.NR5GC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0557596"/>
      <w:r w:rsidRPr="00D83A7A">
        <w:rPr>
          <w:rStyle w:val="Emphasis"/>
          <w:rFonts w:cs="Arial"/>
          <w:i w:val="0"/>
        </w:rPr>
        <w:lastRenderedPageBreak/>
        <w:t>Table of Contents</w:t>
      </w:r>
      <w:bookmarkEnd w:id="1"/>
    </w:p>
    <w:p w14:paraId="11AE637C" w14:textId="0F2FD247" w:rsidR="000D592F"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D592F" w:rsidRPr="00603281">
        <w:rPr>
          <w:rFonts w:cs="Arial"/>
          <w:iCs/>
        </w:rPr>
        <w:t>Table of Contents</w:t>
      </w:r>
      <w:r w:rsidR="000D592F">
        <w:tab/>
      </w:r>
      <w:r w:rsidR="000D592F">
        <w:fldChar w:fldCharType="begin"/>
      </w:r>
      <w:r w:rsidR="000D592F">
        <w:instrText xml:space="preserve"> PAGEREF _Toc90557596 \h </w:instrText>
      </w:r>
      <w:r w:rsidR="000D592F">
        <w:fldChar w:fldCharType="separate"/>
      </w:r>
      <w:r w:rsidR="000D592F">
        <w:t>2</w:t>
      </w:r>
      <w:r w:rsidR="000D592F">
        <w:fldChar w:fldCharType="end"/>
      </w:r>
    </w:p>
    <w:p w14:paraId="6A2B4E22" w14:textId="256B4496" w:rsidR="000D592F" w:rsidRDefault="000D592F">
      <w:pPr>
        <w:pStyle w:val="TOC1"/>
        <w:rPr>
          <w:rFonts w:asciiTheme="minorHAnsi" w:eastAsiaTheme="minorEastAsia" w:hAnsiTheme="minorHAnsi" w:cstheme="minorBidi"/>
          <w:szCs w:val="22"/>
          <w:lang w:val="en-US"/>
        </w:rPr>
      </w:pPr>
      <w:r w:rsidRPr="00603281">
        <w:rPr>
          <w:b/>
          <w:lang w:eastAsia="ja-JP"/>
        </w:rPr>
        <w:t>1</w:t>
      </w:r>
      <w:r>
        <w:rPr>
          <w:rFonts w:asciiTheme="minorHAnsi" w:eastAsiaTheme="minorEastAsia" w:hAnsiTheme="minorHAnsi" w:cstheme="minorBidi"/>
          <w:szCs w:val="22"/>
          <w:lang w:val="en-US"/>
        </w:rPr>
        <w:tab/>
      </w:r>
      <w:r w:rsidRPr="00603281">
        <w:rPr>
          <w:b/>
          <w:lang w:eastAsia="ja-JP"/>
        </w:rPr>
        <w:t>Overview</w:t>
      </w:r>
      <w:r>
        <w:tab/>
      </w:r>
      <w:r>
        <w:fldChar w:fldCharType="begin"/>
      </w:r>
      <w:r>
        <w:instrText xml:space="preserve"> PAGEREF _Toc90557597 \h </w:instrText>
      </w:r>
      <w:r>
        <w:fldChar w:fldCharType="separate"/>
      </w:r>
      <w:r>
        <w:t>3</w:t>
      </w:r>
      <w:r>
        <w:fldChar w:fldCharType="end"/>
      </w:r>
    </w:p>
    <w:p w14:paraId="1A615023" w14:textId="19C9B938" w:rsidR="000D592F" w:rsidRDefault="000D592F">
      <w:pPr>
        <w:pStyle w:val="TOC1"/>
        <w:rPr>
          <w:rFonts w:asciiTheme="minorHAnsi" w:eastAsiaTheme="minorEastAsia" w:hAnsiTheme="minorHAnsi" w:cstheme="minorBidi"/>
          <w:szCs w:val="22"/>
          <w:lang w:val="en-US"/>
        </w:rPr>
      </w:pPr>
      <w:r w:rsidRPr="00603281">
        <w:rPr>
          <w:b/>
        </w:rPr>
        <w:t>2</w:t>
      </w:r>
      <w:r>
        <w:rPr>
          <w:rFonts w:asciiTheme="minorHAnsi" w:eastAsiaTheme="minorEastAsia" w:hAnsiTheme="minorHAnsi" w:cstheme="minorBidi"/>
          <w:szCs w:val="22"/>
          <w:lang w:val="en-US"/>
        </w:rPr>
        <w:tab/>
      </w:r>
      <w:r w:rsidRPr="00603281">
        <w:rPr>
          <w:b/>
        </w:rPr>
        <w:t>Corrections required</w:t>
      </w:r>
      <w:r>
        <w:tab/>
      </w:r>
      <w:r>
        <w:fldChar w:fldCharType="begin"/>
      </w:r>
      <w:r>
        <w:instrText xml:space="preserve"> PAGEREF _Toc90557598 \h </w:instrText>
      </w:r>
      <w:r>
        <w:fldChar w:fldCharType="separate"/>
      </w:r>
      <w:r>
        <w:t>3</w:t>
      </w:r>
      <w:r>
        <w:fldChar w:fldCharType="end"/>
      </w:r>
    </w:p>
    <w:p w14:paraId="224C03C4" w14:textId="0D323626" w:rsidR="000D592F" w:rsidRDefault="000D592F">
      <w:pPr>
        <w:pStyle w:val="TOC2"/>
        <w:rPr>
          <w:rFonts w:asciiTheme="minorHAnsi" w:eastAsiaTheme="minorEastAsia" w:hAnsiTheme="minorHAnsi" w:cstheme="minorBidi"/>
          <w:sz w:val="22"/>
          <w:szCs w:val="22"/>
          <w:lang w:val="en-US"/>
        </w:rPr>
      </w:pPr>
      <w:r w:rsidRPr="00603281">
        <w:rPr>
          <w:b/>
          <w:lang w:val="pt-BR"/>
        </w:rPr>
        <w:t>2.1</w:t>
      </w:r>
      <w:r>
        <w:rPr>
          <w:rFonts w:asciiTheme="minorHAnsi" w:eastAsiaTheme="minorEastAsia" w:hAnsiTheme="minorHAnsi" w:cstheme="minorBidi"/>
          <w:sz w:val="22"/>
          <w:szCs w:val="22"/>
          <w:lang w:val="en-US"/>
        </w:rPr>
        <w:tab/>
      </w:r>
      <w:r w:rsidRPr="00603281">
        <w:rPr>
          <w:b/>
          <w:lang w:val="pt-BR"/>
        </w:rPr>
        <w:t>Change 1</w:t>
      </w:r>
      <w:r>
        <w:tab/>
      </w:r>
      <w:r>
        <w:fldChar w:fldCharType="begin"/>
      </w:r>
      <w:r>
        <w:instrText xml:space="preserve"> PAGEREF _Toc90557599 \h </w:instrText>
      </w:r>
      <w:r>
        <w:fldChar w:fldCharType="separate"/>
      </w:r>
      <w:r>
        <w:t>3</w:t>
      </w:r>
      <w:r>
        <w:fldChar w:fldCharType="end"/>
      </w:r>
    </w:p>
    <w:p w14:paraId="593940C1" w14:textId="07B33DFB" w:rsidR="000D592F" w:rsidRDefault="000D592F">
      <w:pPr>
        <w:pStyle w:val="TOC2"/>
        <w:rPr>
          <w:rFonts w:asciiTheme="minorHAnsi" w:eastAsiaTheme="minorEastAsia" w:hAnsiTheme="minorHAnsi" w:cstheme="minorBidi"/>
          <w:sz w:val="22"/>
          <w:szCs w:val="22"/>
          <w:lang w:val="en-US"/>
        </w:rPr>
      </w:pPr>
      <w:r w:rsidRPr="00603281">
        <w:rPr>
          <w:b/>
          <w:lang w:val="pt-BR"/>
        </w:rPr>
        <w:t>2.2</w:t>
      </w:r>
      <w:r>
        <w:rPr>
          <w:rFonts w:asciiTheme="minorHAnsi" w:eastAsiaTheme="minorEastAsia" w:hAnsiTheme="minorHAnsi" w:cstheme="minorBidi"/>
          <w:sz w:val="22"/>
          <w:szCs w:val="22"/>
          <w:lang w:val="en-US"/>
        </w:rPr>
        <w:tab/>
      </w:r>
      <w:r w:rsidRPr="00603281">
        <w:rPr>
          <w:b/>
          <w:lang w:val="pt-BR"/>
        </w:rPr>
        <w:t>Change 2</w:t>
      </w:r>
      <w:r>
        <w:tab/>
      </w:r>
      <w:r>
        <w:fldChar w:fldCharType="begin"/>
      </w:r>
      <w:r>
        <w:instrText xml:space="preserve"> PAGEREF _Toc90557600 \h </w:instrText>
      </w:r>
      <w:r>
        <w:fldChar w:fldCharType="separate"/>
      </w:r>
      <w:r>
        <w:t>3</w:t>
      </w:r>
      <w:r>
        <w:fldChar w:fldCharType="end"/>
      </w:r>
    </w:p>
    <w:p w14:paraId="0476220E" w14:textId="12FB166A" w:rsidR="000D592F" w:rsidRDefault="000D592F">
      <w:pPr>
        <w:pStyle w:val="TOC2"/>
        <w:rPr>
          <w:rFonts w:asciiTheme="minorHAnsi" w:eastAsiaTheme="minorEastAsia" w:hAnsiTheme="minorHAnsi" w:cstheme="minorBidi"/>
          <w:sz w:val="22"/>
          <w:szCs w:val="22"/>
          <w:lang w:val="en-US"/>
        </w:rPr>
      </w:pPr>
      <w:r w:rsidRPr="00603281">
        <w:rPr>
          <w:b/>
          <w:lang w:val="pt-BR"/>
        </w:rPr>
        <w:t>2.3</w:t>
      </w:r>
      <w:r>
        <w:rPr>
          <w:rFonts w:asciiTheme="minorHAnsi" w:eastAsiaTheme="minorEastAsia" w:hAnsiTheme="minorHAnsi" w:cstheme="minorBidi"/>
          <w:sz w:val="22"/>
          <w:szCs w:val="22"/>
          <w:lang w:val="en-US"/>
        </w:rPr>
        <w:tab/>
      </w:r>
      <w:r w:rsidRPr="00603281">
        <w:rPr>
          <w:b/>
          <w:lang w:val="pt-BR"/>
        </w:rPr>
        <w:t>Change 3</w:t>
      </w:r>
      <w:r>
        <w:tab/>
      </w:r>
      <w:r>
        <w:fldChar w:fldCharType="begin"/>
      </w:r>
      <w:r>
        <w:instrText xml:space="preserve"> PAGEREF _Toc90557601 \h </w:instrText>
      </w:r>
      <w:r>
        <w:fldChar w:fldCharType="separate"/>
      </w:r>
      <w:r>
        <w:t>4</w:t>
      </w:r>
      <w:r>
        <w:fldChar w:fldCharType="end"/>
      </w:r>
    </w:p>
    <w:p w14:paraId="2E4D4796" w14:textId="430522D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0557597"/>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0557598"/>
      <w:r w:rsidRPr="00854C55">
        <w:rPr>
          <w:b/>
        </w:rPr>
        <w:t>Corrections required</w:t>
      </w:r>
      <w:bookmarkEnd w:id="4"/>
      <w:bookmarkEnd w:id="5"/>
      <w:bookmarkEnd w:id="6"/>
    </w:p>
    <w:p w14:paraId="3CFC875C" w14:textId="77777777" w:rsidR="009222E6" w:rsidRDefault="009222E6" w:rsidP="009222E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bookmarkStart w:id="9" w:name="_Toc90557599"/>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222E6" w14:paraId="6E7812FA" w14:textId="77777777" w:rsidTr="003D2106">
        <w:trPr>
          <w:trHeight w:val="447"/>
        </w:trPr>
        <w:tc>
          <w:tcPr>
            <w:tcW w:w="1985" w:type="dxa"/>
          </w:tcPr>
          <w:p w14:paraId="3EE1B0A9" w14:textId="77777777" w:rsidR="009222E6" w:rsidRDefault="009222E6" w:rsidP="003D2106">
            <w:pPr>
              <w:spacing w:before="40" w:after="40"/>
              <w:rPr>
                <w:rFonts w:ascii="Arial" w:hAnsi="Arial" w:cs="Arial"/>
                <w:b/>
              </w:rPr>
            </w:pPr>
            <w:r>
              <w:rPr>
                <w:rFonts w:ascii="Arial" w:hAnsi="Arial" w:cs="Arial"/>
                <w:b/>
              </w:rPr>
              <w:t>Function name</w:t>
            </w:r>
          </w:p>
        </w:tc>
        <w:tc>
          <w:tcPr>
            <w:tcW w:w="7654" w:type="dxa"/>
          </w:tcPr>
          <w:p w14:paraId="73430DDF" w14:textId="4670C0D7" w:rsidR="009222E6" w:rsidRDefault="008C0794" w:rsidP="003D2106">
            <w:r>
              <w:t xml:space="preserve">New function </w:t>
            </w:r>
            <w:r w:rsidR="009222E6" w:rsidRPr="005F64EF">
              <w:t>fl_BuildRemotePortRangeVideoCall</w:t>
            </w:r>
            <w:r>
              <w:t>()</w:t>
            </w:r>
          </w:p>
        </w:tc>
      </w:tr>
      <w:tr w:rsidR="009222E6" w14:paraId="3FDF23CD" w14:textId="77777777" w:rsidTr="003D2106">
        <w:trPr>
          <w:trHeight w:val="452"/>
        </w:trPr>
        <w:tc>
          <w:tcPr>
            <w:tcW w:w="1985" w:type="dxa"/>
          </w:tcPr>
          <w:p w14:paraId="0F7D017A" w14:textId="77777777" w:rsidR="009222E6" w:rsidRDefault="009222E6" w:rsidP="003D2106">
            <w:pPr>
              <w:spacing w:before="40" w:after="40"/>
              <w:rPr>
                <w:rFonts w:ascii="Arial" w:hAnsi="Arial"/>
                <w:b/>
              </w:rPr>
            </w:pPr>
            <w:r>
              <w:rPr>
                <w:rFonts w:ascii="Arial" w:hAnsi="Arial"/>
                <w:b/>
              </w:rPr>
              <w:t>Reason for change</w:t>
            </w:r>
          </w:p>
        </w:tc>
        <w:tc>
          <w:tcPr>
            <w:tcW w:w="7654" w:type="dxa"/>
            <w:shd w:val="clear" w:color="auto" w:fill="auto"/>
          </w:tcPr>
          <w:p w14:paraId="49AE5426" w14:textId="74B90E14" w:rsidR="009222E6" w:rsidRPr="007D7545" w:rsidRDefault="009222E6" w:rsidP="003D2106">
            <w:pPr>
              <w:spacing w:before="100" w:beforeAutospacing="1" w:after="100" w:afterAutospacing="1"/>
            </w:pPr>
            <w:r>
              <w:t xml:space="preserve">Currently during IMS video call setup procedure, two QoS rules are added in the PDU SESSION MODIFICATION COMMAND but the packet filter lists associatrd with these are the same and both referring to the RTP/RTCP ports set up for the voice stream. There is noa ctive packet filter for the RTP / RTCP ports used by the video stream. Due to </w:t>
            </w:r>
            <w:r w:rsidR="008C0794">
              <w:t>this</w:t>
            </w:r>
            <w:r>
              <w:t xml:space="preserve"> the UE can set the video stream to </w:t>
            </w:r>
            <w:r w:rsidR="008C0794">
              <w:t>“</w:t>
            </w:r>
            <w:r>
              <w:t>port=0</w:t>
            </w:r>
            <w:r w:rsidR="008C0794">
              <w:t>”</w:t>
            </w:r>
            <w:r>
              <w:t xml:space="preserve"> / </w:t>
            </w:r>
            <w:r w:rsidR="008C0794">
              <w:t>“</w:t>
            </w:r>
            <w:r>
              <w:t>a=ina</w:t>
            </w:r>
            <w:r w:rsidR="008C0794">
              <w:t>c</w:t>
            </w:r>
            <w:r>
              <w:t>tive</w:t>
            </w:r>
            <w:r w:rsidR="008C0794">
              <w:t>”</w:t>
            </w:r>
            <w:r>
              <w:t xml:space="preserve"> in the next SDP content.</w:t>
            </w:r>
          </w:p>
        </w:tc>
      </w:tr>
      <w:tr w:rsidR="009222E6" w14:paraId="71F0B884" w14:textId="77777777" w:rsidTr="003D2106">
        <w:tc>
          <w:tcPr>
            <w:tcW w:w="1985" w:type="dxa"/>
          </w:tcPr>
          <w:p w14:paraId="6E6D3BD2" w14:textId="77777777" w:rsidR="009222E6" w:rsidRDefault="009222E6" w:rsidP="003D2106">
            <w:pPr>
              <w:spacing w:before="40" w:after="40"/>
              <w:rPr>
                <w:rFonts w:ascii="Arial" w:hAnsi="Arial"/>
                <w:b/>
              </w:rPr>
            </w:pPr>
            <w:r>
              <w:rPr>
                <w:rFonts w:ascii="Arial" w:hAnsi="Arial"/>
                <w:b/>
              </w:rPr>
              <w:t>Summary of change</w:t>
            </w:r>
          </w:p>
        </w:tc>
        <w:tc>
          <w:tcPr>
            <w:tcW w:w="7654" w:type="dxa"/>
            <w:shd w:val="clear" w:color="auto" w:fill="auto"/>
          </w:tcPr>
          <w:p w14:paraId="6F9CEB03" w14:textId="782D6B62" w:rsidR="009222E6" w:rsidRPr="00B54883" w:rsidRDefault="009222E6" w:rsidP="003D2106">
            <w:pPr>
              <w:pStyle w:val="CRCoverPage"/>
              <w:spacing w:after="0"/>
              <w:rPr>
                <w:rFonts w:ascii="Times New Roman" w:hAnsi="Times New Roman"/>
              </w:rPr>
            </w:pPr>
            <w:r w:rsidRPr="00B54883">
              <w:rPr>
                <w:rFonts w:ascii="Times New Roman" w:hAnsi="Times New Roman"/>
              </w:rPr>
              <w:t>Created new function fl_BuildRemotePortRangeVideoCall to build a remote port range packet filter for video stream</w:t>
            </w:r>
            <w:r w:rsidR="008C0794">
              <w:rPr>
                <w:rFonts w:ascii="Times New Roman" w:hAnsi="Times New Roman"/>
              </w:rPr>
              <w:t xml:space="preserve">, using the consant </w:t>
            </w:r>
            <w:r w:rsidR="008C0794" w:rsidRPr="008C0794">
              <w:rPr>
                <w:rFonts w:ascii="Times New Roman" w:hAnsi="Times New Roman"/>
              </w:rPr>
              <w:t>tsc_IMS_MediaPort_M2</w:t>
            </w:r>
            <w:r>
              <w:rPr>
                <w:rFonts w:ascii="Times New Roman" w:hAnsi="Times New Roman"/>
              </w:rPr>
              <w:t>.</w:t>
            </w:r>
          </w:p>
        </w:tc>
      </w:tr>
      <w:tr w:rsidR="009222E6" w14:paraId="0BBA7314" w14:textId="77777777" w:rsidTr="003D2106">
        <w:tc>
          <w:tcPr>
            <w:tcW w:w="1985" w:type="dxa"/>
          </w:tcPr>
          <w:p w14:paraId="3AE3857B" w14:textId="77777777" w:rsidR="009222E6" w:rsidRDefault="009222E6" w:rsidP="003D2106">
            <w:pPr>
              <w:spacing w:before="40" w:after="40"/>
              <w:rPr>
                <w:rFonts w:ascii="Arial" w:hAnsi="Arial"/>
                <w:b/>
              </w:rPr>
            </w:pPr>
            <w:r>
              <w:rPr>
                <w:rFonts w:ascii="Arial" w:hAnsi="Arial"/>
                <w:b/>
              </w:rPr>
              <w:t>TTCN module</w:t>
            </w:r>
          </w:p>
        </w:tc>
        <w:tc>
          <w:tcPr>
            <w:tcW w:w="7654" w:type="dxa"/>
            <w:shd w:val="clear" w:color="auto" w:fill="auto"/>
          </w:tcPr>
          <w:p w14:paraId="45849E51" w14:textId="77777777" w:rsidR="009222E6" w:rsidRPr="00B54883" w:rsidRDefault="009222E6" w:rsidP="003D2106">
            <w:pPr>
              <w:spacing w:after="0"/>
            </w:pPr>
            <w:r w:rsidRPr="00B54883">
              <w:t>NG_NAS_Common.ttcn</w:t>
            </w:r>
          </w:p>
        </w:tc>
      </w:tr>
      <w:tr w:rsidR="009222E6" w14:paraId="675066B6" w14:textId="77777777" w:rsidTr="003D2106">
        <w:tc>
          <w:tcPr>
            <w:tcW w:w="1985" w:type="dxa"/>
          </w:tcPr>
          <w:p w14:paraId="0ADD7E17" w14:textId="77777777" w:rsidR="009222E6" w:rsidRDefault="009222E6" w:rsidP="003D2106">
            <w:pPr>
              <w:spacing w:before="40" w:after="40"/>
              <w:rPr>
                <w:rFonts w:ascii="Arial" w:hAnsi="Arial"/>
                <w:b/>
                <w:highlight w:val="cyan"/>
              </w:rPr>
            </w:pPr>
            <w:r>
              <w:rPr>
                <w:rFonts w:ascii="Arial" w:hAnsi="Arial"/>
                <w:b/>
              </w:rPr>
              <w:t>MCC160 Comment</w:t>
            </w:r>
          </w:p>
        </w:tc>
        <w:tc>
          <w:tcPr>
            <w:tcW w:w="7654" w:type="dxa"/>
          </w:tcPr>
          <w:p w14:paraId="6E3AF831" w14:textId="77777777" w:rsidR="009222E6" w:rsidRDefault="009222E6" w:rsidP="003D2106">
            <w:pPr>
              <w:rPr>
                <w:rFonts w:ascii="Arial" w:hAnsi="Arial"/>
                <w:highlight w:val="cyan"/>
              </w:rPr>
            </w:pPr>
          </w:p>
        </w:tc>
      </w:tr>
    </w:tbl>
    <w:p w14:paraId="12813826" w14:textId="77777777" w:rsidR="009222E6" w:rsidRDefault="009222E6" w:rsidP="009222E6">
      <w:pPr>
        <w:rPr>
          <w:lang w:val="en-US"/>
        </w:rPr>
      </w:pPr>
    </w:p>
    <w:p w14:paraId="47FF7065" w14:textId="7236DCCC" w:rsidR="009222E6" w:rsidRPr="00F13CC7" w:rsidRDefault="008C0794" w:rsidP="009222E6">
      <w:pPr>
        <w:rPr>
          <w:b/>
          <w:bCs/>
          <w:lang w:val="en-US"/>
        </w:rPr>
      </w:pPr>
      <w:r>
        <w:rPr>
          <w:b/>
          <w:bCs/>
          <w:lang w:val="en-US"/>
        </w:rPr>
        <w:t>New function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0794" w14:paraId="10EB01BA" w14:textId="77777777" w:rsidTr="008C0794">
        <w:tc>
          <w:tcPr>
            <w:tcW w:w="9629" w:type="dxa"/>
          </w:tcPr>
          <w:p w14:paraId="2D87A6B0"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function fl_BuildRemotePortRangeVideoCall () return octetstring</w:t>
            </w:r>
          </w:p>
          <w:p w14:paraId="4812792A"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w:t>
            </w:r>
          </w:p>
          <w:p w14:paraId="07BF2830"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var octetstring v_PacketFilter;</w:t>
            </w:r>
          </w:p>
          <w:p w14:paraId="4B756A71"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v_PacketFilter := '51'O; // id = remote port range</w:t>
            </w:r>
          </w:p>
          <w:p w14:paraId="728142F2"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v_PacketFilter := v_PacketFilter &amp; int2oct(tsc_IMS_MediaPort_M2, 2) &amp; int2oct(tsc_IMS_MediaPort_M2+1, 2);</w:t>
            </w:r>
          </w:p>
          <w:p w14:paraId="63F22C35" w14:textId="77777777" w:rsidR="008C0794" w:rsidRPr="005F64EF" w:rsidRDefault="008C0794" w:rsidP="003D2106">
            <w:pPr>
              <w:autoSpaceDE w:val="0"/>
              <w:autoSpaceDN w:val="0"/>
              <w:adjustRightInd w:val="0"/>
              <w:spacing w:after="0"/>
              <w:rPr>
                <w:lang w:val="en-US" w:eastAsia="zh-CN"/>
              </w:rPr>
            </w:pPr>
            <w:r w:rsidRPr="005F64EF">
              <w:rPr>
                <w:lang w:val="en-US" w:eastAsia="zh-CN"/>
              </w:rPr>
              <w:t xml:space="preserve">    return v_PacketFilter;</w:t>
            </w:r>
          </w:p>
          <w:p w14:paraId="5C96D57A" w14:textId="77777777" w:rsidR="008C0794" w:rsidRDefault="008C0794" w:rsidP="003D2106">
            <w:pPr>
              <w:autoSpaceDE w:val="0"/>
              <w:autoSpaceDN w:val="0"/>
              <w:adjustRightInd w:val="0"/>
              <w:spacing w:after="0"/>
              <w:rPr>
                <w:lang w:val="en-US" w:eastAsia="zh-CN"/>
              </w:rPr>
            </w:pPr>
            <w:r w:rsidRPr="005F64EF">
              <w:rPr>
                <w:lang w:val="en-US" w:eastAsia="zh-CN"/>
              </w:rPr>
              <w:t xml:space="preserve">  }</w:t>
            </w:r>
          </w:p>
        </w:tc>
      </w:tr>
    </w:tbl>
    <w:p w14:paraId="5DE27D7C" w14:textId="5B8161C7" w:rsidR="009222E6" w:rsidRDefault="009222E6" w:rsidP="009222E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90557600"/>
      <w:r>
        <w:rPr>
          <w:b/>
          <w:lang w:val="pt-BR"/>
        </w:rPr>
        <w:t xml:space="preserve">Change </w:t>
      </w:r>
      <w:r w:rsidR="008C0794">
        <w:rPr>
          <w:b/>
          <w:lang w:val="pt-BR"/>
        </w:rPr>
        <w:t>2</w:t>
      </w:r>
      <w:bookmarkEnd w:id="10"/>
    </w:p>
    <w:p w14:paraId="54F4F256" w14:textId="77777777" w:rsidR="009222E6" w:rsidRDefault="009222E6" w:rsidP="009222E6">
      <w:pPr>
        <w:rPr>
          <w:lang w:val="en-U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222E6" w14:paraId="67F2629C" w14:textId="77777777" w:rsidTr="003D2106">
        <w:trPr>
          <w:trHeight w:val="447"/>
        </w:trPr>
        <w:tc>
          <w:tcPr>
            <w:tcW w:w="1985" w:type="dxa"/>
          </w:tcPr>
          <w:p w14:paraId="5401A37C" w14:textId="77777777" w:rsidR="009222E6" w:rsidRDefault="009222E6" w:rsidP="003D2106">
            <w:pPr>
              <w:spacing w:before="40" w:after="40"/>
              <w:rPr>
                <w:rFonts w:ascii="Arial" w:hAnsi="Arial" w:cs="Arial"/>
                <w:b/>
              </w:rPr>
            </w:pPr>
            <w:r>
              <w:rPr>
                <w:rFonts w:ascii="Arial" w:hAnsi="Arial" w:cs="Arial"/>
                <w:b/>
              </w:rPr>
              <w:t>Function name</w:t>
            </w:r>
          </w:p>
        </w:tc>
        <w:tc>
          <w:tcPr>
            <w:tcW w:w="7654" w:type="dxa"/>
          </w:tcPr>
          <w:p w14:paraId="5DE9A882" w14:textId="27CF137B" w:rsidR="009222E6" w:rsidRDefault="008C0794" w:rsidP="003D2106">
            <w:pPr>
              <w:tabs>
                <w:tab w:val="left" w:pos="612"/>
              </w:tabs>
              <w:spacing w:after="0"/>
            </w:pPr>
            <w:r>
              <w:rPr>
                <w:lang w:val="en-US" w:eastAsia="zh-CN"/>
              </w:rPr>
              <w:t xml:space="preserve">New </w:t>
            </w:r>
            <w:r w:rsidR="009222E6" w:rsidRPr="00C10A79">
              <w:rPr>
                <w:lang w:val="en-US" w:eastAsia="zh-CN"/>
              </w:rPr>
              <w:t>template</w:t>
            </w:r>
            <w:r>
              <w:rPr>
                <w:lang w:val="en-US" w:eastAsia="zh-CN"/>
              </w:rPr>
              <w:t xml:space="preserve"> c</w:t>
            </w:r>
            <w:r w:rsidR="009222E6" w:rsidRPr="00C10A79">
              <w:rPr>
                <w:lang w:val="en-US" w:eastAsia="zh-CN"/>
              </w:rPr>
              <w:t>s_PacketFilterList_MediaUDP_VideoCall</w:t>
            </w:r>
          </w:p>
        </w:tc>
      </w:tr>
      <w:tr w:rsidR="009222E6" w14:paraId="2BB083F0" w14:textId="77777777" w:rsidTr="003D2106">
        <w:trPr>
          <w:trHeight w:val="452"/>
        </w:trPr>
        <w:tc>
          <w:tcPr>
            <w:tcW w:w="1985" w:type="dxa"/>
          </w:tcPr>
          <w:p w14:paraId="58BDDD47" w14:textId="77777777" w:rsidR="009222E6" w:rsidRDefault="009222E6" w:rsidP="003D2106">
            <w:pPr>
              <w:spacing w:before="40" w:after="40"/>
              <w:rPr>
                <w:rFonts w:ascii="Arial" w:hAnsi="Arial"/>
                <w:b/>
              </w:rPr>
            </w:pPr>
            <w:r>
              <w:rPr>
                <w:rFonts w:ascii="Arial" w:hAnsi="Arial"/>
                <w:b/>
              </w:rPr>
              <w:t>Reason for change</w:t>
            </w:r>
          </w:p>
        </w:tc>
        <w:tc>
          <w:tcPr>
            <w:tcW w:w="7654" w:type="dxa"/>
          </w:tcPr>
          <w:p w14:paraId="06DEC822" w14:textId="1B385341" w:rsidR="009222E6" w:rsidRPr="00CF2DD1" w:rsidRDefault="008C0794" w:rsidP="003D2106">
            <w:pPr>
              <w:rPr>
                <w:rFonts w:ascii="Arial" w:hAnsi="Arial"/>
                <w:bCs/>
                <w:lang w:val="en-US" w:eastAsia="en-GB"/>
              </w:rPr>
            </w:pPr>
            <w:r>
              <w:t>Currently during IMS video call setup procedure, two QoS rules are added in the PDU SESSION MODIFICATION COMMAND but the packet filter lists associatrd with these are the same and both referring to the RTP/RTCP ports set up for the voice stream. There is noa ctive packet filter for the RTP / RTCP ports used by the video stream. Due to this the UE can set the video stream to “port=0” / “a=inactive” in the next SDP content.</w:t>
            </w:r>
          </w:p>
        </w:tc>
      </w:tr>
      <w:tr w:rsidR="009222E6" w14:paraId="37F07A56" w14:textId="77777777" w:rsidTr="003D2106">
        <w:tc>
          <w:tcPr>
            <w:tcW w:w="1985" w:type="dxa"/>
          </w:tcPr>
          <w:p w14:paraId="2DC261E2" w14:textId="77777777" w:rsidR="009222E6" w:rsidRDefault="009222E6" w:rsidP="003D2106">
            <w:pPr>
              <w:spacing w:before="40" w:after="40"/>
              <w:rPr>
                <w:rFonts w:ascii="Arial" w:hAnsi="Arial"/>
                <w:b/>
              </w:rPr>
            </w:pPr>
            <w:r>
              <w:rPr>
                <w:rFonts w:ascii="Arial" w:hAnsi="Arial"/>
                <w:b/>
              </w:rPr>
              <w:t>Summary of change</w:t>
            </w:r>
          </w:p>
        </w:tc>
        <w:tc>
          <w:tcPr>
            <w:tcW w:w="7654" w:type="dxa"/>
          </w:tcPr>
          <w:p w14:paraId="1531F0D3" w14:textId="2EC816BF" w:rsidR="009222E6" w:rsidRPr="008C0794" w:rsidRDefault="009222E6" w:rsidP="003D2106">
            <w:pPr>
              <w:pStyle w:val="CRCoverPage"/>
              <w:spacing w:after="0"/>
            </w:pPr>
            <w:r>
              <w:rPr>
                <w:lang w:val="en-SG"/>
              </w:rPr>
              <w:t xml:space="preserve">New template </w:t>
            </w:r>
            <w:r>
              <w:t xml:space="preserve"> for packet filter list for video call is created</w:t>
            </w:r>
            <w:r w:rsidR="008C0794">
              <w:t xml:space="preserve">, utilising new function </w:t>
            </w:r>
            <w:r w:rsidR="008C0794" w:rsidRPr="00C10A79">
              <w:rPr>
                <w:lang w:val="en-US" w:eastAsia="zh-CN"/>
              </w:rPr>
              <w:t>fl_BuildRemotePortRangeVideoCall</w:t>
            </w:r>
            <w:r w:rsidR="008C0794">
              <w:rPr>
                <w:lang w:val="en-US" w:eastAsia="zh-CN"/>
              </w:rPr>
              <w:t>() (see change 1)</w:t>
            </w:r>
          </w:p>
        </w:tc>
      </w:tr>
      <w:tr w:rsidR="009222E6" w14:paraId="49BBF928" w14:textId="77777777" w:rsidTr="003D2106">
        <w:tc>
          <w:tcPr>
            <w:tcW w:w="1985" w:type="dxa"/>
          </w:tcPr>
          <w:p w14:paraId="1F920B1D" w14:textId="77777777" w:rsidR="009222E6" w:rsidRDefault="009222E6" w:rsidP="003D2106">
            <w:pPr>
              <w:spacing w:before="40" w:after="40"/>
              <w:rPr>
                <w:rFonts w:ascii="Arial" w:hAnsi="Arial"/>
                <w:b/>
              </w:rPr>
            </w:pPr>
            <w:r>
              <w:rPr>
                <w:rFonts w:ascii="Arial" w:hAnsi="Arial"/>
                <w:b/>
              </w:rPr>
              <w:t>TTCN module</w:t>
            </w:r>
          </w:p>
        </w:tc>
        <w:tc>
          <w:tcPr>
            <w:tcW w:w="7654" w:type="dxa"/>
          </w:tcPr>
          <w:p w14:paraId="40C11128" w14:textId="77777777" w:rsidR="009222E6" w:rsidRDefault="009222E6" w:rsidP="003D2106">
            <w:pPr>
              <w:rPr>
                <w:rFonts w:ascii="Arial" w:hAnsi="Arial" w:cs="Arial"/>
                <w:lang w:val="en-US"/>
              </w:rPr>
            </w:pPr>
            <w:r w:rsidRPr="00887D34">
              <w:rPr>
                <w:rFonts w:ascii="Arial" w:hAnsi="Arial"/>
                <w:bCs/>
                <w:lang w:val="en-US" w:eastAsia="en-GB"/>
              </w:rPr>
              <w:t>NG_NAS_Templates.ttcn</w:t>
            </w:r>
          </w:p>
        </w:tc>
      </w:tr>
      <w:tr w:rsidR="009222E6" w14:paraId="72C17D67" w14:textId="77777777" w:rsidTr="003D2106">
        <w:tc>
          <w:tcPr>
            <w:tcW w:w="1985" w:type="dxa"/>
          </w:tcPr>
          <w:p w14:paraId="4B525443" w14:textId="77777777" w:rsidR="009222E6" w:rsidRDefault="009222E6" w:rsidP="003D2106">
            <w:pPr>
              <w:spacing w:before="40" w:after="40"/>
              <w:rPr>
                <w:rFonts w:ascii="Arial" w:hAnsi="Arial"/>
                <w:b/>
                <w:highlight w:val="cyan"/>
              </w:rPr>
            </w:pPr>
            <w:r>
              <w:rPr>
                <w:rFonts w:ascii="Arial" w:hAnsi="Arial"/>
                <w:b/>
              </w:rPr>
              <w:lastRenderedPageBreak/>
              <w:t>MCC160 Comment</w:t>
            </w:r>
          </w:p>
        </w:tc>
        <w:tc>
          <w:tcPr>
            <w:tcW w:w="7654" w:type="dxa"/>
          </w:tcPr>
          <w:p w14:paraId="30777B49" w14:textId="77777777" w:rsidR="009222E6" w:rsidRDefault="009222E6" w:rsidP="003D2106">
            <w:pPr>
              <w:rPr>
                <w:rFonts w:ascii="Arial" w:hAnsi="Arial"/>
                <w:highlight w:val="cyan"/>
              </w:rPr>
            </w:pPr>
          </w:p>
        </w:tc>
      </w:tr>
    </w:tbl>
    <w:p w14:paraId="03F4C91D" w14:textId="77777777" w:rsidR="009222E6" w:rsidRDefault="009222E6" w:rsidP="009222E6">
      <w:pPr>
        <w:rPr>
          <w:lang w:val="en-US"/>
        </w:rPr>
      </w:pPr>
    </w:p>
    <w:p w14:paraId="667F2A92" w14:textId="06A4E7DD" w:rsidR="009222E6" w:rsidRPr="00F13CC7" w:rsidRDefault="008C0794" w:rsidP="009222E6">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22E6" w14:paraId="033E11F0" w14:textId="77777777" w:rsidTr="003D2106">
        <w:tc>
          <w:tcPr>
            <w:tcW w:w="9629" w:type="dxa"/>
          </w:tcPr>
          <w:p w14:paraId="3790FFCD" w14:textId="77777777" w:rsidR="009222E6" w:rsidRPr="00C10A79" w:rsidRDefault="009222E6" w:rsidP="003D2106">
            <w:pPr>
              <w:autoSpaceDE w:val="0"/>
              <w:autoSpaceDN w:val="0"/>
              <w:adjustRightInd w:val="0"/>
              <w:spacing w:after="0"/>
              <w:rPr>
                <w:lang w:val="en-US" w:eastAsia="zh-CN"/>
              </w:rPr>
            </w:pPr>
            <w:r w:rsidRPr="00C10A79">
              <w:rPr>
                <w:lang w:val="en-US" w:eastAsia="zh-CN"/>
              </w:rPr>
              <w:t>template (value) NG_PacketFilterList cs_PacketFilterList_MediaUDP_VideoCall (B4_Type p_Id) :=</w:t>
            </w:r>
          </w:p>
          <w:p w14:paraId="50B2305E"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 /* @status    APPROVED (IMS, NR5GC, NR5GC_IRAT, POS) */</w:t>
            </w:r>
          </w:p>
          <w:p w14:paraId="5EF65845"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new := {</w:t>
            </w:r>
          </w:p>
          <w:p w14:paraId="2BA52BE7"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cs_NG_PacketFilter_Type2 ('11'B,       // bi-directional</w:t>
            </w:r>
          </w:p>
          <w:p w14:paraId="7A9218C7"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p_Id,</w:t>
            </w:r>
          </w:p>
          <w:p w14:paraId="51CD7EA8"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fl_BuildRemotePortRangeVideoCall() &amp; fl_BuildProtocolIdNextHeaderUDP())                                                         // Protocol id / Next Header UDP</w:t>
            </w:r>
          </w:p>
          <w:p w14:paraId="5380D051" w14:textId="77777777" w:rsidR="009222E6" w:rsidRPr="00C10A79" w:rsidRDefault="009222E6" w:rsidP="003D2106">
            <w:pPr>
              <w:autoSpaceDE w:val="0"/>
              <w:autoSpaceDN w:val="0"/>
              <w:adjustRightInd w:val="0"/>
              <w:spacing w:after="0"/>
              <w:rPr>
                <w:lang w:val="en-US" w:eastAsia="zh-CN"/>
              </w:rPr>
            </w:pPr>
            <w:r w:rsidRPr="00C10A79">
              <w:rPr>
                <w:lang w:val="en-US" w:eastAsia="zh-CN"/>
              </w:rPr>
              <w:t xml:space="preserve">    }</w:t>
            </w:r>
          </w:p>
          <w:p w14:paraId="0FC492BD" w14:textId="77777777" w:rsidR="009222E6" w:rsidRDefault="009222E6" w:rsidP="003D2106">
            <w:pPr>
              <w:autoSpaceDE w:val="0"/>
              <w:autoSpaceDN w:val="0"/>
              <w:adjustRightInd w:val="0"/>
              <w:spacing w:after="0"/>
              <w:rPr>
                <w:lang w:val="en-US" w:eastAsia="zh-CN"/>
              </w:rPr>
            </w:pPr>
            <w:r w:rsidRPr="00C10A79">
              <w:rPr>
                <w:lang w:val="en-US" w:eastAsia="zh-CN"/>
              </w:rPr>
              <w:t xml:space="preserve">  };</w:t>
            </w:r>
          </w:p>
        </w:tc>
      </w:tr>
    </w:tbl>
    <w:p w14:paraId="7F42DD48" w14:textId="77777777" w:rsidR="009222E6" w:rsidRDefault="009222E6" w:rsidP="009222E6">
      <w:pPr>
        <w:rPr>
          <w:lang w:val="en-US"/>
        </w:rPr>
      </w:pPr>
    </w:p>
    <w:p w14:paraId="2B7B9C97" w14:textId="7C29581F" w:rsidR="008C0794" w:rsidRDefault="008C0794" w:rsidP="008C079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90557601"/>
      <w:bookmarkStart w:id="12" w:name="_Toc122434494"/>
      <w:bookmarkStart w:id="13" w:name="_Toc295288971"/>
      <w:bookmarkStart w:id="14" w:name="_Toc325725666"/>
      <w:bookmarkStart w:id="15" w:name="_Toc66864323"/>
      <w:bookmarkStart w:id="16" w:name="_Toc84011981"/>
      <w:r>
        <w:rPr>
          <w:b/>
          <w:lang w:val="pt-BR"/>
        </w:rPr>
        <w:t>Change 3</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C0794" w14:paraId="0D8419CB" w14:textId="77777777" w:rsidTr="003D2106">
        <w:trPr>
          <w:trHeight w:val="447"/>
        </w:trPr>
        <w:tc>
          <w:tcPr>
            <w:tcW w:w="1985" w:type="dxa"/>
          </w:tcPr>
          <w:p w14:paraId="403328A5" w14:textId="77777777" w:rsidR="008C0794" w:rsidRDefault="008C0794" w:rsidP="003D2106">
            <w:pPr>
              <w:spacing w:before="40" w:after="40"/>
              <w:rPr>
                <w:rFonts w:ascii="Arial" w:hAnsi="Arial" w:cs="Arial"/>
                <w:b/>
              </w:rPr>
            </w:pPr>
            <w:r>
              <w:rPr>
                <w:rFonts w:ascii="Arial" w:hAnsi="Arial" w:cs="Arial"/>
                <w:b/>
              </w:rPr>
              <w:t>Function name</w:t>
            </w:r>
          </w:p>
        </w:tc>
        <w:tc>
          <w:tcPr>
            <w:tcW w:w="7654" w:type="dxa"/>
          </w:tcPr>
          <w:p w14:paraId="05AB08FA" w14:textId="77777777" w:rsidR="008C0794" w:rsidRDefault="008C0794" w:rsidP="003D2106">
            <w:pPr>
              <w:tabs>
                <w:tab w:val="left" w:pos="612"/>
              </w:tabs>
              <w:spacing w:after="0"/>
            </w:pPr>
            <w:r w:rsidRPr="00FB4E72">
              <w:rPr>
                <w:lang w:val="en-US"/>
              </w:rPr>
              <w:t>f_BuildDefaultQoSRules</w:t>
            </w:r>
            <w:r>
              <w:rPr>
                <w:lang w:val="en-US"/>
              </w:rPr>
              <w:t>()</w:t>
            </w:r>
          </w:p>
        </w:tc>
      </w:tr>
      <w:tr w:rsidR="008C0794" w14:paraId="36804B5D" w14:textId="77777777" w:rsidTr="003D2106">
        <w:trPr>
          <w:trHeight w:val="452"/>
        </w:trPr>
        <w:tc>
          <w:tcPr>
            <w:tcW w:w="1985" w:type="dxa"/>
          </w:tcPr>
          <w:p w14:paraId="1FDE325A" w14:textId="77777777" w:rsidR="008C0794" w:rsidRDefault="008C0794" w:rsidP="003D2106">
            <w:pPr>
              <w:spacing w:before="40" w:after="40"/>
              <w:rPr>
                <w:rFonts w:ascii="Arial" w:hAnsi="Arial"/>
                <w:b/>
              </w:rPr>
            </w:pPr>
            <w:r>
              <w:rPr>
                <w:rFonts w:ascii="Arial" w:hAnsi="Arial"/>
                <w:b/>
              </w:rPr>
              <w:t>Reason for change</w:t>
            </w:r>
          </w:p>
        </w:tc>
        <w:tc>
          <w:tcPr>
            <w:tcW w:w="7654" w:type="dxa"/>
          </w:tcPr>
          <w:p w14:paraId="2A3E639D" w14:textId="77777777" w:rsidR="008C0794" w:rsidRPr="00CF2DD1" w:rsidRDefault="008C0794" w:rsidP="003D2106">
            <w:pPr>
              <w:rPr>
                <w:rFonts w:ascii="Arial" w:hAnsi="Arial"/>
                <w:bCs/>
                <w:lang w:val="en-US" w:eastAsia="en-GB"/>
              </w:rPr>
            </w:pPr>
            <w:r>
              <w:t>Currently during IMS video call setup procedure, two QoS rules are added in the PDU SESSION MODIFICATION COMMAND but the packet filter lists associatrd with these are the same and both referring to the RTP/RTCP ports set up for the voice stream. There is noa ctive packet filter for the RTP / RTCP ports used by the video stream. Due to this the UE can set the video stream to “port=0” / “a=inactive” in the next SDP content</w:t>
            </w:r>
            <w:r>
              <w:rPr>
                <w:rFonts w:ascii="Arial" w:hAnsi="Arial"/>
                <w:bCs/>
                <w:lang w:val="en-US" w:eastAsia="en-GB"/>
              </w:rPr>
              <w:t>.</w:t>
            </w:r>
          </w:p>
        </w:tc>
      </w:tr>
      <w:tr w:rsidR="008C0794" w14:paraId="722DA143" w14:textId="77777777" w:rsidTr="003D2106">
        <w:tc>
          <w:tcPr>
            <w:tcW w:w="1985" w:type="dxa"/>
          </w:tcPr>
          <w:p w14:paraId="72D7F3A4" w14:textId="77777777" w:rsidR="008C0794" w:rsidRDefault="008C0794" w:rsidP="003D2106">
            <w:pPr>
              <w:spacing w:before="40" w:after="40"/>
              <w:rPr>
                <w:rFonts w:ascii="Arial" w:hAnsi="Arial"/>
                <w:b/>
              </w:rPr>
            </w:pPr>
            <w:r>
              <w:rPr>
                <w:rFonts w:ascii="Arial" w:hAnsi="Arial"/>
                <w:b/>
              </w:rPr>
              <w:t>Summary of change</w:t>
            </w:r>
          </w:p>
        </w:tc>
        <w:tc>
          <w:tcPr>
            <w:tcW w:w="7654" w:type="dxa"/>
          </w:tcPr>
          <w:p w14:paraId="61AAD802" w14:textId="587816C1" w:rsidR="008C0794" w:rsidRDefault="008C0794" w:rsidP="003D2106">
            <w:pPr>
              <w:pStyle w:val="CRCoverPage"/>
              <w:spacing w:after="0"/>
              <w:rPr>
                <w:lang w:val="en-SG"/>
              </w:rPr>
            </w:pPr>
            <w:r w:rsidRPr="00DA0BEB">
              <w:rPr>
                <w:bCs/>
                <w:lang w:val="en-US" w:eastAsia="en-GB"/>
              </w:rPr>
              <w:t xml:space="preserve">New template cs_PacketFilterList_MediaUDP_VideoCall </w:t>
            </w:r>
            <w:r>
              <w:rPr>
                <w:bCs/>
                <w:lang w:val="en-US" w:eastAsia="en-GB"/>
              </w:rPr>
              <w:t xml:space="preserve">(see change 2) </w:t>
            </w:r>
            <w:r w:rsidRPr="00DA0BEB">
              <w:rPr>
                <w:bCs/>
                <w:lang w:val="en-US" w:eastAsia="en-GB"/>
              </w:rPr>
              <w:t>is used in place of existing cs_PacketFilterList_MediaUDP for defining QoS rule for video.</w:t>
            </w:r>
            <w:r>
              <w:rPr>
                <w:lang w:val="en-US" w:eastAsia="zh-CN"/>
              </w:rPr>
              <w:t xml:space="preserve"> </w:t>
            </w:r>
          </w:p>
        </w:tc>
      </w:tr>
      <w:tr w:rsidR="008C0794" w14:paraId="2936A37A" w14:textId="77777777" w:rsidTr="003D2106">
        <w:tc>
          <w:tcPr>
            <w:tcW w:w="1985" w:type="dxa"/>
          </w:tcPr>
          <w:p w14:paraId="5B906DB1" w14:textId="77777777" w:rsidR="008C0794" w:rsidRDefault="008C0794" w:rsidP="003D2106">
            <w:pPr>
              <w:spacing w:before="40" w:after="40"/>
              <w:rPr>
                <w:rFonts w:ascii="Arial" w:hAnsi="Arial"/>
                <w:b/>
              </w:rPr>
            </w:pPr>
            <w:r>
              <w:rPr>
                <w:rFonts w:ascii="Arial" w:hAnsi="Arial"/>
                <w:b/>
              </w:rPr>
              <w:t>TTCN module</w:t>
            </w:r>
          </w:p>
        </w:tc>
        <w:tc>
          <w:tcPr>
            <w:tcW w:w="7654" w:type="dxa"/>
          </w:tcPr>
          <w:p w14:paraId="4ECCFDEF" w14:textId="77777777" w:rsidR="008C0794" w:rsidRDefault="008C0794" w:rsidP="003D2106">
            <w:pPr>
              <w:spacing w:after="0"/>
              <w:rPr>
                <w:rFonts w:ascii="Arial" w:hAnsi="Arial" w:cs="Arial"/>
                <w:lang w:val="en-US"/>
              </w:rPr>
            </w:pPr>
            <w:r w:rsidRPr="007E6FDA">
              <w:rPr>
                <w:rFonts w:ascii="Arial" w:hAnsi="Arial"/>
                <w:bCs/>
                <w:lang w:val="en-US" w:eastAsia="en-GB"/>
              </w:rPr>
              <w:t>NG_NAS_Templates.ttcn</w:t>
            </w:r>
          </w:p>
        </w:tc>
      </w:tr>
      <w:tr w:rsidR="008C0794" w14:paraId="2C9F08B5" w14:textId="77777777" w:rsidTr="003D2106">
        <w:tc>
          <w:tcPr>
            <w:tcW w:w="1985" w:type="dxa"/>
          </w:tcPr>
          <w:p w14:paraId="302A3725" w14:textId="77777777" w:rsidR="008C0794" w:rsidRDefault="008C0794" w:rsidP="003D2106">
            <w:pPr>
              <w:spacing w:before="40" w:after="40"/>
              <w:rPr>
                <w:rFonts w:ascii="Arial" w:hAnsi="Arial"/>
                <w:b/>
                <w:highlight w:val="cyan"/>
              </w:rPr>
            </w:pPr>
            <w:r>
              <w:rPr>
                <w:rFonts w:ascii="Arial" w:hAnsi="Arial"/>
                <w:b/>
              </w:rPr>
              <w:t>MCC160 Comment</w:t>
            </w:r>
          </w:p>
        </w:tc>
        <w:tc>
          <w:tcPr>
            <w:tcW w:w="7654" w:type="dxa"/>
          </w:tcPr>
          <w:p w14:paraId="5E924647" w14:textId="77777777" w:rsidR="008C0794" w:rsidRDefault="008C0794" w:rsidP="003D2106">
            <w:pPr>
              <w:rPr>
                <w:rFonts w:ascii="Arial" w:hAnsi="Arial"/>
                <w:highlight w:val="cyan"/>
              </w:rPr>
            </w:pPr>
          </w:p>
        </w:tc>
      </w:tr>
    </w:tbl>
    <w:p w14:paraId="6C1DC558" w14:textId="77777777" w:rsidR="008C0794" w:rsidRDefault="008C0794" w:rsidP="008C0794">
      <w:pPr>
        <w:rPr>
          <w:lang w:val="en-US"/>
        </w:rPr>
      </w:pPr>
    </w:p>
    <w:p w14:paraId="4D28A6A5" w14:textId="77777777" w:rsidR="008C0794" w:rsidRPr="00F13CC7" w:rsidRDefault="008C0794" w:rsidP="008C079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0794" w14:paraId="352C2503" w14:textId="77777777" w:rsidTr="003D2106">
        <w:tc>
          <w:tcPr>
            <w:tcW w:w="9855" w:type="dxa"/>
          </w:tcPr>
          <w:p w14:paraId="2B8DF484" w14:textId="77777777" w:rsidR="008C0794" w:rsidRPr="00FB4E72" w:rsidRDefault="008C0794" w:rsidP="003D2106">
            <w:pPr>
              <w:autoSpaceDE w:val="0"/>
              <w:autoSpaceDN w:val="0"/>
              <w:adjustRightInd w:val="0"/>
              <w:spacing w:after="0"/>
              <w:rPr>
                <w:lang w:val="en-US"/>
              </w:rPr>
            </w:pPr>
            <w:r w:rsidRPr="00FB4E72">
              <w:rPr>
                <w:lang w:val="en-US"/>
              </w:rPr>
              <w:t>function f_BuildDefaultQoSRules (charstring p_RuleNum,</w:t>
            </w:r>
          </w:p>
          <w:p w14:paraId="7FEA26FE" w14:textId="77777777" w:rsidR="008C0794" w:rsidRPr="00FB4E72" w:rsidRDefault="008C0794" w:rsidP="003D2106">
            <w:pPr>
              <w:autoSpaceDE w:val="0"/>
              <w:autoSpaceDN w:val="0"/>
              <w:adjustRightInd w:val="0"/>
              <w:spacing w:after="0"/>
              <w:rPr>
                <w:lang w:val="en-US"/>
              </w:rPr>
            </w:pPr>
            <w:r w:rsidRPr="00FB4E72">
              <w:rPr>
                <w:lang w:val="en-US"/>
              </w:rPr>
              <w:t xml:space="preserve">                                   template (omit) IEI8_Type p_IEI := omit) return template (value) QoS_Rules</w:t>
            </w:r>
          </w:p>
          <w:p w14:paraId="54E6E392" w14:textId="77777777" w:rsidR="008C0794" w:rsidRPr="00FB4E72" w:rsidRDefault="008C0794" w:rsidP="003D2106">
            <w:pPr>
              <w:autoSpaceDE w:val="0"/>
              <w:autoSpaceDN w:val="0"/>
              <w:adjustRightInd w:val="0"/>
              <w:spacing w:after="0"/>
              <w:rPr>
                <w:lang w:val="en-US"/>
              </w:rPr>
            </w:pPr>
            <w:r w:rsidRPr="00FB4E72">
              <w:rPr>
                <w:lang w:val="en-US"/>
              </w:rPr>
              <w:t xml:space="preserve">  {</w:t>
            </w:r>
          </w:p>
          <w:p w14:paraId="38B53746" w14:textId="77777777" w:rsidR="008C0794" w:rsidRPr="00FB4E72" w:rsidRDefault="008C0794" w:rsidP="003D2106">
            <w:pPr>
              <w:autoSpaceDE w:val="0"/>
              <w:autoSpaceDN w:val="0"/>
              <w:adjustRightInd w:val="0"/>
              <w:spacing w:after="0"/>
              <w:rPr>
                <w:lang w:val="en-US"/>
              </w:rPr>
            </w:pPr>
            <w:r w:rsidRPr="00FB4E72">
              <w:rPr>
                <w:lang w:val="en-US"/>
              </w:rPr>
              <w:t xml:space="preserve">    var template (value) QoS_Rules v_QoS_Rules;</w:t>
            </w:r>
          </w:p>
          <w:p w14:paraId="1B164D1A" w14:textId="77777777" w:rsidR="008C0794" w:rsidRPr="00FB4E72" w:rsidRDefault="008C0794" w:rsidP="003D2106">
            <w:pPr>
              <w:autoSpaceDE w:val="0"/>
              <w:autoSpaceDN w:val="0"/>
              <w:adjustRightInd w:val="0"/>
              <w:spacing w:after="0"/>
              <w:rPr>
                <w:lang w:val="en-US"/>
              </w:rPr>
            </w:pPr>
            <w:r w:rsidRPr="00FB4E72">
              <w:rPr>
                <w:lang w:val="en-US"/>
              </w:rPr>
              <w:t xml:space="preserve">    var template (value) QoS_Rule v_VoiceQoS := cs_QoS_Rule('03'O, int2bit(7, 6), '01'O, -, cs_PacketFilterList_MediaUDP('0110'B), '0'B); // @sic R5-210627 sic@;</w:t>
            </w:r>
          </w:p>
          <w:p w14:paraId="41989BA9" w14:textId="77777777" w:rsidR="008C0794" w:rsidRPr="00FB4E72" w:rsidRDefault="008C0794" w:rsidP="003D2106">
            <w:pPr>
              <w:autoSpaceDE w:val="0"/>
              <w:autoSpaceDN w:val="0"/>
              <w:adjustRightInd w:val="0"/>
              <w:spacing w:after="0"/>
              <w:rPr>
                <w:lang w:val="en-US"/>
              </w:rPr>
            </w:pPr>
            <w:r w:rsidRPr="00FB4E72">
              <w:rPr>
                <w:lang w:val="en-US"/>
              </w:rPr>
              <w:t xml:space="preserve">    </w:t>
            </w:r>
          </w:p>
          <w:p w14:paraId="16988B99" w14:textId="77777777" w:rsidR="008C0794" w:rsidRPr="00FB4E72" w:rsidRDefault="008C0794" w:rsidP="003D2106">
            <w:pPr>
              <w:autoSpaceDE w:val="0"/>
              <w:autoSpaceDN w:val="0"/>
              <w:adjustRightInd w:val="0"/>
              <w:spacing w:after="0"/>
              <w:rPr>
                <w:lang w:val="en-US"/>
              </w:rPr>
            </w:pPr>
            <w:r w:rsidRPr="00FB4E72">
              <w:rPr>
                <w:lang w:val="en-US"/>
              </w:rPr>
              <w:t xml:space="preserve">    if (p_RuleNum == "7_Voice") {</w:t>
            </w:r>
          </w:p>
          <w:p w14:paraId="753020F4" w14:textId="77777777" w:rsidR="008C0794" w:rsidRPr="00FB4E72" w:rsidRDefault="008C0794" w:rsidP="003D2106">
            <w:pPr>
              <w:autoSpaceDE w:val="0"/>
              <w:autoSpaceDN w:val="0"/>
              <w:adjustRightInd w:val="0"/>
              <w:spacing w:after="0"/>
              <w:rPr>
                <w:lang w:val="en-US"/>
              </w:rPr>
            </w:pPr>
            <w:r w:rsidRPr="00FB4E72">
              <w:rPr>
                <w:lang w:val="en-US"/>
              </w:rPr>
              <w:t xml:space="preserve">      v_QoS_Rules := cs_QoS_Rules ({v_VoiceQoS}, p_IEI) // @sic R5-213440 sic@</w:t>
            </w:r>
          </w:p>
          <w:p w14:paraId="526D2F92" w14:textId="77777777" w:rsidR="008C0794" w:rsidRPr="00FB4E72" w:rsidRDefault="008C0794" w:rsidP="003D2106">
            <w:pPr>
              <w:autoSpaceDE w:val="0"/>
              <w:autoSpaceDN w:val="0"/>
              <w:adjustRightInd w:val="0"/>
              <w:spacing w:after="0"/>
              <w:rPr>
                <w:lang w:val="en-US"/>
              </w:rPr>
            </w:pPr>
            <w:r w:rsidRPr="00FB4E72">
              <w:rPr>
                <w:lang w:val="en-US"/>
              </w:rPr>
              <w:t xml:space="preserve">    } else if (p_RuleNum == "7_VoiceVideo") {</w:t>
            </w:r>
          </w:p>
          <w:p w14:paraId="41C6C27D" w14:textId="77777777" w:rsidR="008C0794" w:rsidRPr="00FB4E72" w:rsidRDefault="008C0794" w:rsidP="003D2106">
            <w:pPr>
              <w:autoSpaceDE w:val="0"/>
              <w:autoSpaceDN w:val="0"/>
              <w:adjustRightInd w:val="0"/>
              <w:spacing w:after="0"/>
              <w:rPr>
                <w:lang w:val="en-US"/>
              </w:rPr>
            </w:pPr>
            <w:r w:rsidRPr="00FB4E72">
              <w:rPr>
                <w:lang w:val="en-US"/>
              </w:rPr>
              <w:t xml:space="preserve">      v_QoS_Rules := cs_QoS_Rules ({v_VoiceQoS, cs_QoS_Rule('04'O, int2bit(8, 6), '02'O, -, </w:t>
            </w:r>
            <w:r w:rsidRPr="00FB4E72">
              <w:rPr>
                <w:highlight w:val="yellow"/>
                <w:lang w:val="en-US"/>
              </w:rPr>
              <w:t>cs_PacketFilterList_MediaUDP</w:t>
            </w:r>
            <w:r w:rsidRPr="00FB4E72">
              <w:rPr>
                <w:lang w:val="en-US"/>
              </w:rPr>
              <w:t>('0111'B), '0'B)}, p_IEI) // @sic R5-210627, R5-216161 sic@</w:t>
            </w:r>
          </w:p>
          <w:p w14:paraId="01201612" w14:textId="77777777" w:rsidR="008C0794" w:rsidRPr="00FB4E72" w:rsidRDefault="008C0794" w:rsidP="003D2106">
            <w:pPr>
              <w:autoSpaceDE w:val="0"/>
              <w:autoSpaceDN w:val="0"/>
              <w:adjustRightInd w:val="0"/>
              <w:spacing w:after="0"/>
              <w:rPr>
                <w:lang w:val="en-US"/>
              </w:rPr>
            </w:pPr>
            <w:r w:rsidRPr="00FB4E72">
              <w:rPr>
                <w:lang w:val="en-US"/>
              </w:rPr>
              <w:t xml:space="preserve">    } else {</w:t>
            </w:r>
          </w:p>
          <w:p w14:paraId="46FB7027" w14:textId="77777777" w:rsidR="008C0794" w:rsidRPr="00FB4E72" w:rsidRDefault="008C0794" w:rsidP="003D2106">
            <w:pPr>
              <w:autoSpaceDE w:val="0"/>
              <w:autoSpaceDN w:val="0"/>
              <w:adjustRightInd w:val="0"/>
              <w:spacing w:after="0"/>
              <w:rPr>
                <w:lang w:val="en-US"/>
              </w:rPr>
            </w:pPr>
            <w:r w:rsidRPr="00FB4E72">
              <w:rPr>
                <w:lang w:val="en-US"/>
              </w:rPr>
              <w:t xml:space="preserve">      v_QoS_Rules := cs_QoS_Rules ({f_BuildDefaultQoSRule(p_RuleNum)}, p_IEI);</w:t>
            </w:r>
          </w:p>
          <w:p w14:paraId="370A6A2D" w14:textId="77777777" w:rsidR="008C0794" w:rsidRPr="00FB4E72" w:rsidRDefault="008C0794" w:rsidP="003D2106">
            <w:pPr>
              <w:autoSpaceDE w:val="0"/>
              <w:autoSpaceDN w:val="0"/>
              <w:adjustRightInd w:val="0"/>
              <w:spacing w:after="0"/>
              <w:rPr>
                <w:lang w:val="en-US"/>
              </w:rPr>
            </w:pPr>
            <w:r w:rsidRPr="00FB4E72">
              <w:rPr>
                <w:lang w:val="en-US"/>
              </w:rPr>
              <w:t xml:space="preserve">    }</w:t>
            </w:r>
          </w:p>
          <w:p w14:paraId="259815C5" w14:textId="77777777" w:rsidR="008C0794" w:rsidRPr="00FB4E72" w:rsidRDefault="008C0794" w:rsidP="003D2106">
            <w:pPr>
              <w:autoSpaceDE w:val="0"/>
              <w:autoSpaceDN w:val="0"/>
              <w:adjustRightInd w:val="0"/>
              <w:spacing w:after="0"/>
              <w:rPr>
                <w:lang w:val="en-US"/>
              </w:rPr>
            </w:pPr>
            <w:r w:rsidRPr="00FB4E72">
              <w:rPr>
                <w:lang w:val="en-US"/>
              </w:rPr>
              <w:t xml:space="preserve">    return v_QoS_Rules;</w:t>
            </w:r>
          </w:p>
          <w:p w14:paraId="5687DCBD" w14:textId="77777777" w:rsidR="008C0794" w:rsidRDefault="008C0794" w:rsidP="003D2106">
            <w:pPr>
              <w:autoSpaceDE w:val="0"/>
              <w:autoSpaceDN w:val="0"/>
              <w:adjustRightInd w:val="0"/>
              <w:spacing w:after="0"/>
              <w:rPr>
                <w:lang w:val="en-US"/>
              </w:rPr>
            </w:pPr>
            <w:r w:rsidRPr="00FB4E72">
              <w:rPr>
                <w:lang w:val="en-US"/>
              </w:rPr>
              <w:t xml:space="preserve">  }</w:t>
            </w:r>
          </w:p>
        </w:tc>
      </w:tr>
    </w:tbl>
    <w:p w14:paraId="7994C292" w14:textId="77777777" w:rsidR="008C0794" w:rsidRDefault="008C0794" w:rsidP="008C0794">
      <w:pPr>
        <w:rPr>
          <w:lang w:val="en-US"/>
        </w:rPr>
      </w:pPr>
    </w:p>
    <w:p w14:paraId="5AF95D1D" w14:textId="77777777" w:rsidR="008C0794" w:rsidRPr="00F13CC7" w:rsidRDefault="008C0794" w:rsidP="008C079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C0794" w14:paraId="6278FF66" w14:textId="77777777" w:rsidTr="003D2106">
        <w:tc>
          <w:tcPr>
            <w:tcW w:w="9629" w:type="dxa"/>
          </w:tcPr>
          <w:p w14:paraId="2B7607F7" w14:textId="77777777" w:rsidR="008C0794" w:rsidRPr="00FB4E72" w:rsidRDefault="008C0794" w:rsidP="003D2106">
            <w:pPr>
              <w:autoSpaceDE w:val="0"/>
              <w:autoSpaceDN w:val="0"/>
              <w:adjustRightInd w:val="0"/>
              <w:spacing w:after="0"/>
              <w:rPr>
                <w:lang w:val="en-US" w:eastAsia="zh-CN"/>
              </w:rPr>
            </w:pPr>
            <w:r w:rsidRPr="00FB4E72">
              <w:rPr>
                <w:lang w:val="en-US" w:eastAsia="zh-CN"/>
              </w:rPr>
              <w:t>function f_BuildDefaultQoSRules (charstring p_RuleNum,</w:t>
            </w:r>
          </w:p>
          <w:p w14:paraId="6A1C4DD1"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template (omit) IEI8_Type p_IEI := omit) return template (value) QoS_Rules</w:t>
            </w:r>
          </w:p>
          <w:p w14:paraId="5AE248E1"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w:t>
            </w:r>
          </w:p>
          <w:p w14:paraId="3612C68A"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var template (value) QoS_Rules v_QoS_Rules;</w:t>
            </w:r>
          </w:p>
          <w:p w14:paraId="09577E11" w14:textId="77777777" w:rsidR="008C0794" w:rsidRPr="00FB4E72" w:rsidRDefault="008C0794" w:rsidP="003D2106">
            <w:pPr>
              <w:autoSpaceDE w:val="0"/>
              <w:autoSpaceDN w:val="0"/>
              <w:adjustRightInd w:val="0"/>
              <w:spacing w:after="0"/>
              <w:rPr>
                <w:lang w:val="en-US" w:eastAsia="zh-CN"/>
              </w:rPr>
            </w:pPr>
            <w:r w:rsidRPr="00FB4E72">
              <w:rPr>
                <w:lang w:val="en-US" w:eastAsia="zh-CN"/>
              </w:rPr>
              <w:lastRenderedPageBreak/>
              <w:t xml:space="preserve">    var template (value) QoS_Rule v_VoiceQoS := cs_QoS_Rule('03'O, int2bit(7, 6), '01'O, -, cs_PacketFilterList_MediaUDP('0110'B), '0'B); // @sic R5-210627 sic@;</w:t>
            </w:r>
          </w:p>
          <w:p w14:paraId="7C8C1529"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w:t>
            </w:r>
          </w:p>
          <w:p w14:paraId="2514AE92"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if (p_RuleNum == "7_Voice") {</w:t>
            </w:r>
          </w:p>
          <w:p w14:paraId="2579E770"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v_QoS_Rules := cs_QoS_Rules ({v_VoiceQoS}, p_IEI) // @sic R5-213440 sic@</w:t>
            </w:r>
          </w:p>
          <w:p w14:paraId="50B089B4"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 else if (p_RuleNum == "7_VoiceVideo") {</w:t>
            </w:r>
          </w:p>
          <w:p w14:paraId="1F9FAC50"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v_QoS_Rules := cs_QoS_Rules ({v_VoiceQoS, cs_QoS_Rule('04'O, int2bit(8, 6), '02'O, -, </w:t>
            </w:r>
            <w:r w:rsidRPr="00FB4E72">
              <w:rPr>
                <w:highlight w:val="yellow"/>
                <w:lang w:val="en-US" w:eastAsia="zh-CN"/>
              </w:rPr>
              <w:t>cs_PacketFilterList_MediaUDP_VideoCall</w:t>
            </w:r>
            <w:r w:rsidRPr="00FB4E72">
              <w:rPr>
                <w:lang w:val="en-US" w:eastAsia="zh-CN"/>
              </w:rPr>
              <w:t>('0111'B), '0'B)}, p_IEI) // @sic R5-210627, R5-216161 sic@</w:t>
            </w:r>
          </w:p>
          <w:p w14:paraId="4BA23E72"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 else {</w:t>
            </w:r>
          </w:p>
          <w:p w14:paraId="2A427CE6"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v_QoS_Rules := cs_QoS_Rules ({f_BuildDefaultQoSRule(p_RuleNum)}, p_IEI);</w:t>
            </w:r>
          </w:p>
          <w:p w14:paraId="53BE4318"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w:t>
            </w:r>
          </w:p>
          <w:p w14:paraId="4520CAC2" w14:textId="77777777" w:rsidR="008C0794" w:rsidRPr="00FB4E72" w:rsidRDefault="008C0794" w:rsidP="003D2106">
            <w:pPr>
              <w:autoSpaceDE w:val="0"/>
              <w:autoSpaceDN w:val="0"/>
              <w:adjustRightInd w:val="0"/>
              <w:spacing w:after="0"/>
              <w:rPr>
                <w:lang w:val="en-US" w:eastAsia="zh-CN"/>
              </w:rPr>
            </w:pPr>
            <w:r w:rsidRPr="00FB4E72">
              <w:rPr>
                <w:lang w:val="en-US" w:eastAsia="zh-CN"/>
              </w:rPr>
              <w:t xml:space="preserve">    return v_QoS_Rules;</w:t>
            </w:r>
          </w:p>
          <w:p w14:paraId="160F428E" w14:textId="77777777" w:rsidR="008C0794" w:rsidRDefault="008C0794" w:rsidP="003D2106">
            <w:pPr>
              <w:autoSpaceDE w:val="0"/>
              <w:autoSpaceDN w:val="0"/>
              <w:adjustRightInd w:val="0"/>
              <w:spacing w:after="0"/>
              <w:rPr>
                <w:lang w:val="en-US" w:eastAsia="zh-CN"/>
              </w:rPr>
            </w:pPr>
            <w:r w:rsidRPr="00FB4E72">
              <w:rPr>
                <w:lang w:val="en-US" w:eastAsia="zh-CN"/>
              </w:rPr>
              <w:t xml:space="preserve">  }</w:t>
            </w:r>
          </w:p>
        </w:tc>
      </w:tr>
      <w:bookmarkEnd w:id="12"/>
      <w:bookmarkEnd w:id="13"/>
      <w:bookmarkEnd w:id="14"/>
      <w:bookmarkEnd w:id="15"/>
      <w:bookmarkEnd w:id="16"/>
    </w:tbl>
    <w:p w14:paraId="56EAE6A3" w14:textId="77777777" w:rsidR="008C0794" w:rsidRDefault="008C0794" w:rsidP="008C0794">
      <w:pPr>
        <w:rPr>
          <w:lang w:val="en-US"/>
        </w:rPr>
      </w:pPr>
    </w:p>
    <w:p w14:paraId="35538520" w14:textId="26C6EE5E"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829A" w14:textId="77777777" w:rsidR="005D516D" w:rsidRDefault="005D516D">
      <w:r>
        <w:separator/>
      </w:r>
    </w:p>
  </w:endnote>
  <w:endnote w:type="continuationSeparator" w:id="0">
    <w:p w14:paraId="337659C5" w14:textId="77777777" w:rsidR="005D516D" w:rsidRDefault="005D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51B47" w14:textId="77777777" w:rsidR="005D516D" w:rsidRDefault="005D516D">
      <w:r>
        <w:separator/>
      </w:r>
    </w:p>
  </w:footnote>
  <w:footnote w:type="continuationSeparator" w:id="0">
    <w:p w14:paraId="77407858" w14:textId="77777777" w:rsidR="005D516D" w:rsidRDefault="005D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E00"/>
    <w:rsid w:val="000A6394"/>
    <w:rsid w:val="000B7FED"/>
    <w:rsid w:val="000C038A"/>
    <w:rsid w:val="000C6598"/>
    <w:rsid w:val="000D44B3"/>
    <w:rsid w:val="000D592F"/>
    <w:rsid w:val="000F3A02"/>
    <w:rsid w:val="00110C46"/>
    <w:rsid w:val="00134C93"/>
    <w:rsid w:val="00145D43"/>
    <w:rsid w:val="00192C46"/>
    <w:rsid w:val="001A08B3"/>
    <w:rsid w:val="001A09A3"/>
    <w:rsid w:val="001A433F"/>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E472E"/>
    <w:rsid w:val="00305409"/>
    <w:rsid w:val="00317F09"/>
    <w:rsid w:val="00344D50"/>
    <w:rsid w:val="003609EF"/>
    <w:rsid w:val="0036231A"/>
    <w:rsid w:val="00374DD4"/>
    <w:rsid w:val="003A22C0"/>
    <w:rsid w:val="003A3CA7"/>
    <w:rsid w:val="003E1A36"/>
    <w:rsid w:val="003F03E6"/>
    <w:rsid w:val="00410371"/>
    <w:rsid w:val="004242F1"/>
    <w:rsid w:val="004B75B7"/>
    <w:rsid w:val="0051580D"/>
    <w:rsid w:val="00547111"/>
    <w:rsid w:val="00592D74"/>
    <w:rsid w:val="005A6FEB"/>
    <w:rsid w:val="005D516D"/>
    <w:rsid w:val="005E2C44"/>
    <w:rsid w:val="00621188"/>
    <w:rsid w:val="006257ED"/>
    <w:rsid w:val="0064218F"/>
    <w:rsid w:val="006459D4"/>
    <w:rsid w:val="00664D32"/>
    <w:rsid w:val="00665C47"/>
    <w:rsid w:val="00695808"/>
    <w:rsid w:val="006B3C17"/>
    <w:rsid w:val="006B46FB"/>
    <w:rsid w:val="006E21FB"/>
    <w:rsid w:val="007600A3"/>
    <w:rsid w:val="00792342"/>
    <w:rsid w:val="007977A8"/>
    <w:rsid w:val="007B512A"/>
    <w:rsid w:val="007C2097"/>
    <w:rsid w:val="007C7846"/>
    <w:rsid w:val="007D6A07"/>
    <w:rsid w:val="007F7259"/>
    <w:rsid w:val="008040A8"/>
    <w:rsid w:val="008279FA"/>
    <w:rsid w:val="008535B7"/>
    <w:rsid w:val="008626E7"/>
    <w:rsid w:val="00870EE7"/>
    <w:rsid w:val="00872DE8"/>
    <w:rsid w:val="008863B9"/>
    <w:rsid w:val="008A45A6"/>
    <w:rsid w:val="008C0794"/>
    <w:rsid w:val="008F3789"/>
    <w:rsid w:val="008F686C"/>
    <w:rsid w:val="008F7BFE"/>
    <w:rsid w:val="009148DE"/>
    <w:rsid w:val="009222E6"/>
    <w:rsid w:val="00937A5E"/>
    <w:rsid w:val="00941E30"/>
    <w:rsid w:val="009777D9"/>
    <w:rsid w:val="00991B88"/>
    <w:rsid w:val="009943F9"/>
    <w:rsid w:val="009A5753"/>
    <w:rsid w:val="009A579D"/>
    <w:rsid w:val="009B0C3B"/>
    <w:rsid w:val="009C3ADF"/>
    <w:rsid w:val="009E3297"/>
    <w:rsid w:val="009E3609"/>
    <w:rsid w:val="009E780A"/>
    <w:rsid w:val="009F734F"/>
    <w:rsid w:val="00A1055C"/>
    <w:rsid w:val="00A246B6"/>
    <w:rsid w:val="00A47E70"/>
    <w:rsid w:val="00A50CF0"/>
    <w:rsid w:val="00A7671C"/>
    <w:rsid w:val="00AA2CBC"/>
    <w:rsid w:val="00AC5820"/>
    <w:rsid w:val="00AD1CD8"/>
    <w:rsid w:val="00AD4AFC"/>
    <w:rsid w:val="00AE2596"/>
    <w:rsid w:val="00B258BB"/>
    <w:rsid w:val="00B67B97"/>
    <w:rsid w:val="00B943E0"/>
    <w:rsid w:val="00B968C8"/>
    <w:rsid w:val="00BA3EC5"/>
    <w:rsid w:val="00BA51D9"/>
    <w:rsid w:val="00BB5DFC"/>
    <w:rsid w:val="00BD279D"/>
    <w:rsid w:val="00BD6BB8"/>
    <w:rsid w:val="00C16369"/>
    <w:rsid w:val="00C462F9"/>
    <w:rsid w:val="00C66BA2"/>
    <w:rsid w:val="00C95985"/>
    <w:rsid w:val="00CC5026"/>
    <w:rsid w:val="00CC68D0"/>
    <w:rsid w:val="00CE4C66"/>
    <w:rsid w:val="00CF24F3"/>
    <w:rsid w:val="00D03794"/>
    <w:rsid w:val="00D03F9A"/>
    <w:rsid w:val="00D06D51"/>
    <w:rsid w:val="00D24991"/>
    <w:rsid w:val="00D50255"/>
    <w:rsid w:val="00D66520"/>
    <w:rsid w:val="00DD3821"/>
    <w:rsid w:val="00DE34CF"/>
    <w:rsid w:val="00DE7626"/>
    <w:rsid w:val="00E13F3D"/>
    <w:rsid w:val="00E259B2"/>
    <w:rsid w:val="00E34898"/>
    <w:rsid w:val="00EB09B7"/>
    <w:rsid w:val="00EE7D7C"/>
    <w:rsid w:val="00F25D98"/>
    <w:rsid w:val="00F26FAA"/>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9222E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Pages>
  <Words>963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17</cp:revision>
  <cp:lastPrinted>1900-01-01T00:00:00Z</cp:lastPrinted>
  <dcterms:created xsi:type="dcterms:W3CDTF">2021-12-13T09:58:00Z</dcterms:created>
  <dcterms:modified xsi:type="dcterms:W3CDTF">2022-02-02T11:32:00Z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