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E65734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F5C9B">
        <w:fldChar w:fldCharType="begin"/>
      </w:r>
      <w:r w:rsidR="00AF5C9B">
        <w:instrText xml:space="preserve"> DOCPROPERTY  Tdoc#  \* MERGEFORMAT </w:instrText>
      </w:r>
      <w:r w:rsidR="00AF5C9B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AF5C9B">
        <w:rPr>
          <w:b/>
          <w:i/>
          <w:noProof/>
          <w:sz w:val="28"/>
        </w:rPr>
        <w:t>249</w:t>
      </w:r>
      <w:r w:rsidR="00AF5C9B">
        <w:rPr>
          <w:b/>
          <w:i/>
          <w:noProof/>
          <w:sz w:val="28"/>
        </w:rPr>
        <w:fldChar w:fldCharType="end"/>
      </w:r>
    </w:p>
    <w:p w14:paraId="5D6FC58C" w14:textId="1E5CEA7A" w:rsidR="001A09A3" w:rsidRDefault="00AF5C9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69C03A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</w:t>
            </w:r>
            <w:r w:rsidR="008812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4B51E7B5" w:rsidR="001E41F3" w:rsidRPr="00A1055C" w:rsidRDefault="00AF5C9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98FC2E0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F5C9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328EF9E" w:rsidR="001E41F3" w:rsidRDefault="0088126C" w:rsidP="005A6FEB">
            <w:pPr>
              <w:pStyle w:val="CRCoverPage"/>
              <w:spacing w:after="0"/>
              <w:rPr>
                <w:noProof/>
              </w:rPr>
            </w:pPr>
            <w:r w:rsidRPr="0088126C">
              <w:t>Correction for Rel-16 SON-MDT test cases 8.1.6.1.3.1 and 8.1.6.1.3.2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4D6572A" w:rsidR="001E41F3" w:rsidRDefault="0088126C" w:rsidP="00872DE8">
            <w:pPr>
              <w:pStyle w:val="CRCoverPage"/>
              <w:spacing w:after="0"/>
              <w:rPr>
                <w:noProof/>
              </w:rPr>
            </w:pPr>
            <w:r w:rsidRPr="0088126C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8F1738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47D2A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9213A2D" w:rsidR="001E41F3" w:rsidRDefault="00F23CFB" w:rsidP="00AE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necessary for these test cases to be included in the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() function because the function </w:t>
            </w:r>
            <w:r w:rsidRPr="00F23CFB">
              <w:rPr>
                <w:noProof/>
              </w:rPr>
              <w:t>f_NR5GC_RRCReestablishment_SON_MDT</w:t>
            </w:r>
            <w:r>
              <w:rPr>
                <w:noProof/>
              </w:rPr>
              <w:t>() enforces the use of early contention during RRC reestablishment procedure.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960B9A7" w:rsidR="0064218F" w:rsidRPr="0064218F" w:rsidRDefault="00F23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test cases from the function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D46907F" w:rsidR="001E41F3" w:rsidRDefault="009F2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</w:t>
            </w:r>
            <w:r w:rsidR="00233D2E">
              <w:rPr>
                <w:noProof/>
              </w:rPr>
              <w:t xml:space="preserve"> test cases listed in test case attribute function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1EBE5B8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</w:t>
            </w:r>
            <w:r w:rsidR="0088126C">
              <w:rPr>
                <w:noProof/>
              </w:rPr>
              <w:t>6.1.3.1.NR5GC, 8.1.6.1.3.2.NR5GC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29467F" w14:textId="192AB5C2" w:rsidR="000F3A0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3A02" w:rsidRPr="006F7AB8">
        <w:rPr>
          <w:rFonts w:cs="Arial"/>
          <w:iCs/>
        </w:rPr>
        <w:t>Table of Contents</w:t>
      </w:r>
      <w:r w:rsidR="000F3A02">
        <w:tab/>
      </w:r>
      <w:r w:rsidR="000F3A02">
        <w:fldChar w:fldCharType="begin"/>
      </w:r>
      <w:r w:rsidR="000F3A02">
        <w:instrText xml:space="preserve"> PAGEREF _Toc90555187 \h </w:instrText>
      </w:r>
      <w:r w:rsidR="000F3A02">
        <w:fldChar w:fldCharType="separate"/>
      </w:r>
      <w:r w:rsidR="000F3A02">
        <w:t>2</w:t>
      </w:r>
      <w:r w:rsidR="000F3A02">
        <w:fldChar w:fldCharType="end"/>
      </w:r>
    </w:p>
    <w:p w14:paraId="6382585E" w14:textId="4A666FB2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_Toc90555188 \h </w:instrText>
      </w:r>
      <w:r>
        <w:fldChar w:fldCharType="separate"/>
      </w:r>
      <w:r>
        <w:t>3</w:t>
      </w:r>
      <w:r>
        <w:fldChar w:fldCharType="end"/>
      </w:r>
    </w:p>
    <w:p w14:paraId="1A84ED16" w14:textId="4289D14A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_Toc90555189 \h </w:instrText>
      </w:r>
      <w:r>
        <w:fldChar w:fldCharType="separate"/>
      </w:r>
      <w:r>
        <w:t>3</w:t>
      </w:r>
      <w:r>
        <w:fldChar w:fldCharType="end"/>
      </w:r>
    </w:p>
    <w:p w14:paraId="78881DC9" w14:textId="53EC98B5" w:rsidR="000F3A02" w:rsidRDefault="000F3A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7AB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7AB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_Toc90555190 \h </w:instrText>
      </w:r>
      <w:r>
        <w:fldChar w:fldCharType="separate"/>
      </w:r>
      <w:r>
        <w:t>3</w:t>
      </w:r>
      <w:r>
        <w:fldChar w:fldCharType="end"/>
      </w:r>
    </w:p>
    <w:p w14:paraId="2E4D4796" w14:textId="18EB9C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518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5189"/>
      <w:r w:rsidRPr="00854C55">
        <w:rPr>
          <w:b/>
        </w:rPr>
        <w:t>Corrections required</w:t>
      </w:r>
      <w:bookmarkEnd w:id="4"/>
      <w:bookmarkEnd w:id="5"/>
      <w:bookmarkEnd w:id="6"/>
    </w:p>
    <w:p w14:paraId="35538520" w14:textId="26C6EE5E" w:rsidR="001E41F3" w:rsidRDefault="001E41F3">
      <w:pPr>
        <w:rPr>
          <w:noProof/>
        </w:rPr>
      </w:pPr>
    </w:p>
    <w:p w14:paraId="26609268" w14:textId="77777777" w:rsidR="00CE4C66" w:rsidRDefault="00CE4C66" w:rsidP="00CE4C6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9055519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4C66" w14:paraId="379C83DA" w14:textId="77777777" w:rsidTr="003D2106">
        <w:trPr>
          <w:trHeight w:val="447"/>
        </w:trPr>
        <w:tc>
          <w:tcPr>
            <w:tcW w:w="1985" w:type="dxa"/>
          </w:tcPr>
          <w:p w14:paraId="61DD714D" w14:textId="77777777" w:rsidR="00CE4C66" w:rsidRDefault="00CE4C6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75088CB" w14:textId="7DB972D7" w:rsidR="00CE4C66" w:rsidRDefault="00F23CFB" w:rsidP="003D2106">
            <w:pPr>
              <w:spacing w:after="0"/>
            </w:pP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CE4C66" w14:paraId="32E0C7A1" w14:textId="77777777" w:rsidTr="003D2106">
        <w:trPr>
          <w:trHeight w:val="452"/>
        </w:trPr>
        <w:tc>
          <w:tcPr>
            <w:tcW w:w="1985" w:type="dxa"/>
          </w:tcPr>
          <w:p w14:paraId="0A7B0D34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14E97" w14:textId="0398B724" w:rsidR="00CE4C66" w:rsidRDefault="00F23CFB" w:rsidP="008F7BFE">
            <w:pPr>
              <w:rPr>
                <w:rFonts w:ascii="Arial" w:hAnsi="Arial" w:cs="Arial"/>
              </w:rPr>
            </w:pPr>
            <w:r>
              <w:rPr>
                <w:noProof/>
              </w:rPr>
              <w:t xml:space="preserve">It is not necessary for these test cases to be included in the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() function because the function </w:t>
            </w:r>
            <w:r w:rsidRPr="00F23CFB">
              <w:rPr>
                <w:noProof/>
              </w:rPr>
              <w:t>f_NR5GC_RRCReestablishment_SON_MDT</w:t>
            </w:r>
            <w:r>
              <w:rPr>
                <w:noProof/>
              </w:rPr>
              <w:t>() enforces the use of early contention during RRC reestablishment procedure.</w:t>
            </w:r>
          </w:p>
        </w:tc>
      </w:tr>
      <w:tr w:rsidR="00CE4C66" w14:paraId="4340768B" w14:textId="77777777" w:rsidTr="003D2106">
        <w:tc>
          <w:tcPr>
            <w:tcW w:w="1985" w:type="dxa"/>
          </w:tcPr>
          <w:p w14:paraId="74573DFB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F1C5DC" w14:textId="325E2021" w:rsidR="008F7BFE" w:rsidRPr="008F7BFE" w:rsidRDefault="00EB6EC1" w:rsidP="003D2106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Remove the test cases from the function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CE4C66" w14:paraId="650336F0" w14:textId="77777777" w:rsidTr="003D2106">
        <w:tc>
          <w:tcPr>
            <w:tcW w:w="1985" w:type="dxa"/>
          </w:tcPr>
          <w:p w14:paraId="1B10825F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66421D" w14:textId="6AFE4191" w:rsidR="00CE4C66" w:rsidRDefault="00EB6EC1" w:rsidP="003D210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TestcaseProperties.ttcn</w:t>
            </w:r>
          </w:p>
        </w:tc>
      </w:tr>
      <w:tr w:rsidR="00CE4C66" w14:paraId="2E104611" w14:textId="77777777" w:rsidTr="003D2106">
        <w:tc>
          <w:tcPr>
            <w:tcW w:w="1985" w:type="dxa"/>
          </w:tcPr>
          <w:p w14:paraId="475F7E50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7D96D5" w14:textId="77777777" w:rsidR="00CE4C66" w:rsidRDefault="00CE4C66" w:rsidP="003D2106">
            <w:pPr>
              <w:rPr>
                <w:rFonts w:ascii="Arial" w:hAnsi="Arial"/>
                <w:highlight w:val="cyan"/>
              </w:rPr>
            </w:pPr>
          </w:p>
        </w:tc>
      </w:tr>
    </w:tbl>
    <w:p w14:paraId="415CC81A" w14:textId="77777777" w:rsidR="00CE4C66" w:rsidRDefault="00CE4C66" w:rsidP="00CE4C66">
      <w:pPr>
        <w:rPr>
          <w:lang w:val="en-US"/>
        </w:rPr>
      </w:pPr>
    </w:p>
    <w:p w14:paraId="1F7563B1" w14:textId="77777777" w:rsidR="00CE4C66" w:rsidRDefault="00CE4C66" w:rsidP="00CE4C6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4C66" w14:paraId="258CC33D" w14:textId="77777777" w:rsidTr="003D2106">
        <w:tc>
          <w:tcPr>
            <w:tcW w:w="9855" w:type="dxa"/>
          </w:tcPr>
          <w:p w14:paraId="01841B5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>function f_GetTestcaseAttrib_EarlyContentionResolution(charstring p_Testcase) return boolean</w:t>
            </w:r>
          </w:p>
          <w:p w14:paraId="4419F4C2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{</w:t>
            </w:r>
          </w:p>
          <w:p w14:paraId="32CF7EA3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select (p_Testcase) {</w:t>
            </w:r>
          </w:p>
          <w:p w14:paraId="5D39EF1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("TC_11_3_2_NR5GC") { return true; }</w:t>
            </w:r>
          </w:p>
          <w:p w14:paraId="1295D77E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("TC_11_3_6_NR5GC") { return true; }</w:t>
            </w:r>
          </w:p>
          <w:p w14:paraId="1978AE9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("TC_6_4_1_1_NR5GC") { return true; }</w:t>
            </w:r>
          </w:p>
          <w:p w14:paraId="45CF1BC4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("TC_6_4_2_2_NR5GC") { return true; }</w:t>
            </w:r>
          </w:p>
          <w:p w14:paraId="3569158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("TC_7_1_1_1_3_NR5GC") { return true; }</w:t>
            </w:r>
          </w:p>
          <w:p w14:paraId="1B6BC864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("TC_7_1_1_1_5_NR5GC") { return true; }</w:t>
            </w:r>
          </w:p>
          <w:p w14:paraId="10F370D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("TC_8_1_1_1_1_NR5GC") { return true; }</w:t>
            </w:r>
          </w:p>
          <w:p w14:paraId="663C6050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("TC_8_1_1_2_1_NR5GC") { return true; }</w:t>
            </w:r>
          </w:p>
          <w:p w14:paraId="3547BB19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("TC_8_1_1_2_3_NR5GC") { return true; }</w:t>
            </w:r>
          </w:p>
          <w:p w14:paraId="1BE1865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("TC_8_1_1_4_1_NR5GC") { return true; }</w:t>
            </w:r>
          </w:p>
          <w:p w14:paraId="35EBDD1F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("TC_8_1_1_4_2_NR5GC") { return true; }</w:t>
            </w:r>
          </w:p>
          <w:p w14:paraId="348ED17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lastRenderedPageBreak/>
              <w:t xml:space="preserve">      case ("TC_8_1_2_1_4_NR5GC") { return true; }</w:t>
            </w:r>
          </w:p>
          <w:p w14:paraId="6606AEF3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("TC_8_1_3_1_23_NR5GC") { return true; }</w:t>
            </w:r>
          </w:p>
          <w:p w14:paraId="29728F9F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("TC_8_1_4_1_5_NR5GC") { return true; }</w:t>
            </w:r>
          </w:p>
          <w:p w14:paraId="2AFC9D7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("TC_8_1_4_1_6_NR5GC") { return true; }</w:t>
            </w:r>
          </w:p>
          <w:p w14:paraId="38314B0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("TC_8_1_5_6_1_NR5GC") { return true; }</w:t>
            </w:r>
          </w:p>
          <w:p w14:paraId="5618F861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("TC_8_1_5_8_1_NR5GC") { return true; }</w:t>
            </w:r>
          </w:p>
          <w:p w14:paraId="16FD861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("TC_8_1_5_8_2_1_NR5GC") { return true; }</w:t>
            </w:r>
          </w:p>
          <w:p w14:paraId="170E0CEE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("TC_8_1_5_8_2_2_NR5GC") { return true; }</w:t>
            </w:r>
          </w:p>
          <w:p w14:paraId="1112C182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("TC_8_1_5_8_2_3_NR5GC") { return true; }</w:t>
            </w:r>
          </w:p>
          <w:p w14:paraId="179650C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("TC_8_1_6_1_2_7_NR5GC") { return true; }</w:t>
            </w:r>
          </w:p>
          <w:p w14:paraId="7CA68144" w14:textId="77777777" w:rsidR="00EB6EC1" w:rsidRPr="00EB6EC1" w:rsidRDefault="00EB6EC1" w:rsidP="00EB6EC1">
            <w:pPr>
              <w:ind w:firstLine="195"/>
              <w:rPr>
                <w:highlight w:val="yellow"/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</w:t>
            </w:r>
            <w:r w:rsidRPr="00EB6EC1">
              <w:rPr>
                <w:highlight w:val="yellow"/>
                <w:lang w:val="en-US" w:eastAsia="zh-CN"/>
              </w:rPr>
              <w:t>case ("TC_8_1_6_1_3_1_NR5GC") { return true; }</w:t>
            </w:r>
          </w:p>
          <w:p w14:paraId="1ABA01C5" w14:textId="77777777" w:rsidR="00EB6EC1" w:rsidRPr="00EB6EC1" w:rsidRDefault="00EB6EC1" w:rsidP="00EB6EC1">
            <w:pPr>
              <w:ind w:firstLine="195"/>
              <w:rPr>
                <w:highlight w:val="yellow"/>
                <w:lang w:val="en-US" w:eastAsia="zh-CN"/>
              </w:rPr>
            </w:pPr>
            <w:r w:rsidRPr="00EB6EC1">
              <w:rPr>
                <w:highlight w:val="yellow"/>
                <w:lang w:val="en-US" w:eastAsia="zh-CN"/>
              </w:rPr>
              <w:t xml:space="preserve">      case ("TC_8_1_6_1_3_2_NR5GC") { return true; }</w:t>
            </w:r>
          </w:p>
          <w:p w14:paraId="6CE2A3F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highlight w:val="yellow"/>
                <w:lang w:val="en-US" w:eastAsia="zh-CN"/>
              </w:rPr>
              <w:t xml:space="preserve">      case ("TC_8_1_6_1_3_3_NR5GC") { return true; }</w:t>
            </w:r>
          </w:p>
          <w:p w14:paraId="4DB99D9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("TC_8_1_6_1_3_5_NR5GC") { return true; }</w:t>
            </w:r>
          </w:p>
          <w:p w14:paraId="64E06A2C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("TC_8_1_6_1_4_1_NR5GC") { return true; }</w:t>
            </w:r>
          </w:p>
          <w:p w14:paraId="1056078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("TC_8_1_6_1_4_2_NR5GC") { return true; }</w:t>
            </w:r>
          </w:p>
          <w:p w14:paraId="4F6BB550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("TC_8_1_6_1_4_3_NR5GC") { return true; }</w:t>
            </w:r>
          </w:p>
          <w:p w14:paraId="72178DC9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("TC_8_1_6_1_4_4_NR5GC") { return true; }</w:t>
            </w:r>
          </w:p>
          <w:p w14:paraId="0CA73C0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("TC_8_1_6_1_4_5_NR5GC") { return true; }</w:t>
            </w:r>
          </w:p>
          <w:p w14:paraId="06B78516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}</w:t>
            </w:r>
          </w:p>
          <w:p w14:paraId="49793F9C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return false;</w:t>
            </w:r>
          </w:p>
          <w:p w14:paraId="4F73B8FE" w14:textId="4B8A1A5D" w:rsidR="00CE4C66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}</w:t>
            </w:r>
          </w:p>
        </w:tc>
      </w:tr>
    </w:tbl>
    <w:p w14:paraId="242AC245" w14:textId="77777777" w:rsidR="00CE4C66" w:rsidRPr="00E10B54" w:rsidRDefault="00CE4C66" w:rsidP="00CE4C66">
      <w:r>
        <w:lastRenderedPageBreak/>
        <w:t xml:space="preserve"> </w:t>
      </w:r>
    </w:p>
    <w:p w14:paraId="176B9302" w14:textId="77777777" w:rsidR="00CE4C66" w:rsidRDefault="00CE4C66" w:rsidP="00CE4C6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4C66" w14:paraId="12444AC8" w14:textId="77777777" w:rsidTr="003D2106">
        <w:tc>
          <w:tcPr>
            <w:tcW w:w="9855" w:type="dxa"/>
          </w:tcPr>
          <w:p w14:paraId="0FA4EA0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>function f_GetTestcaseAttrib_EarlyContentionResolution(charstring p_Testcase) return boolean</w:t>
            </w:r>
          </w:p>
          <w:p w14:paraId="44B2668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{</w:t>
            </w:r>
          </w:p>
          <w:p w14:paraId="0B144966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select (p_Testcase) {</w:t>
            </w:r>
          </w:p>
          <w:p w14:paraId="2450874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("TC_11_3_2_NR5GC") { return true; }</w:t>
            </w:r>
          </w:p>
          <w:p w14:paraId="4063661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("TC_11_3_6_NR5GC") { return true; }</w:t>
            </w:r>
          </w:p>
          <w:p w14:paraId="4051823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("TC_6_4_1_1_NR5GC") { return true; }</w:t>
            </w:r>
          </w:p>
          <w:p w14:paraId="11FE22D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("TC_6_4_2_2_NR5GC") { return true; }</w:t>
            </w:r>
          </w:p>
          <w:p w14:paraId="5D8C8E2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("TC_7_1_1_1_3_NR5GC") { return true; }</w:t>
            </w:r>
          </w:p>
          <w:p w14:paraId="7435DFB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("TC_7_1_1_1_5_NR5GC") { return true; }</w:t>
            </w:r>
          </w:p>
          <w:p w14:paraId="51D3FA6B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("TC_8_1_1_1_1_NR5GC") { return true; }</w:t>
            </w:r>
          </w:p>
          <w:p w14:paraId="4C3AC8CA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lastRenderedPageBreak/>
              <w:t xml:space="preserve">      case ("TC_8_1_1_2_1_NR5GC") { return true; }</w:t>
            </w:r>
          </w:p>
          <w:p w14:paraId="0635D922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("TC_8_1_1_2_3_NR5GC") { return true; }</w:t>
            </w:r>
          </w:p>
          <w:p w14:paraId="5AD7A87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("TC_8_1_1_4_1_NR5GC") { return true; }</w:t>
            </w:r>
          </w:p>
          <w:p w14:paraId="1E66E98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("TC_8_1_1_4_2_NR5GC") { return true; }</w:t>
            </w:r>
          </w:p>
          <w:p w14:paraId="6D18882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("TC_8_1_2_1_4_NR5GC") { return true; }</w:t>
            </w:r>
          </w:p>
          <w:p w14:paraId="612CF46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("TC_8_1_3_1_23_NR5GC") { return true; }</w:t>
            </w:r>
          </w:p>
          <w:p w14:paraId="14A9B791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("TC_8_1_4_1_5_NR5GC") { return true; }</w:t>
            </w:r>
          </w:p>
          <w:p w14:paraId="4DF3F17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("TC_8_1_4_1_6_NR5GC") { return true; }</w:t>
            </w:r>
          </w:p>
          <w:p w14:paraId="2283607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("TC_8_1_5_6_1_NR5GC") { return true; }</w:t>
            </w:r>
          </w:p>
          <w:p w14:paraId="2519515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("TC_8_1_5_8_1_NR5GC") { return true; }</w:t>
            </w:r>
          </w:p>
          <w:p w14:paraId="575307DE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("TC_8_1_5_8_2_1_NR5GC") { return true; }</w:t>
            </w:r>
          </w:p>
          <w:p w14:paraId="2761BA7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("TC_8_1_5_8_2_2_NR5GC") { return true; }</w:t>
            </w:r>
          </w:p>
          <w:p w14:paraId="6B3C74B9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("TC_8_1_5_8_2_3_NR5GC") { return true; }</w:t>
            </w:r>
          </w:p>
          <w:p w14:paraId="0956CE3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("TC_8_1_6_1_2_7_NR5GC") { return true; }</w:t>
            </w:r>
          </w:p>
          <w:p w14:paraId="62315111" w14:textId="2ECF033C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lang w:val="en-US"/>
              </w:rPr>
              <w:t xml:space="preserve">     </w:t>
            </w:r>
            <w:r w:rsidRPr="00EB6EC1">
              <w:rPr>
                <w:highlight w:val="yellow"/>
                <w:lang w:val="en-US"/>
              </w:rPr>
              <w:t>/* REMOVED case ("TC_8_1_6_1_3_1_NR5GC") { return true; }</w:t>
            </w:r>
          </w:p>
          <w:p w14:paraId="18FFF183" w14:textId="77777777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highlight w:val="yellow"/>
                <w:lang w:val="en-US"/>
              </w:rPr>
              <w:t xml:space="preserve">      case ("TC_8_1_6_1_3_2_NR5GC") { return true; }</w:t>
            </w:r>
          </w:p>
          <w:p w14:paraId="2DE0FD7E" w14:textId="49205245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highlight w:val="yellow"/>
                <w:lang w:val="en-US"/>
              </w:rPr>
              <w:t xml:space="preserve">      case ("TC_8_1_6_1_3_3_NR5GC") { return true; }</w:t>
            </w:r>
          </w:p>
          <w:p w14:paraId="7800FDF9" w14:textId="2C35CAA0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highlight w:val="yellow"/>
                <w:lang w:val="en-US"/>
              </w:rPr>
              <w:t>*/</w:t>
            </w:r>
          </w:p>
          <w:p w14:paraId="2B69888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("TC_8_1_6_1_3_5_NR5GC") { return true; }</w:t>
            </w:r>
          </w:p>
          <w:p w14:paraId="0AA6FD35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("TC_8_1_6_1_4_1_NR5GC") { return true; }</w:t>
            </w:r>
          </w:p>
          <w:p w14:paraId="434C9825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("TC_8_1_6_1_4_2_NR5GC") { return true; }</w:t>
            </w:r>
          </w:p>
          <w:p w14:paraId="6C759EA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("TC_8_1_6_1_4_3_NR5GC") { return true; }</w:t>
            </w:r>
          </w:p>
          <w:p w14:paraId="7753627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("TC_8_1_6_1_4_4_NR5GC") { return true; }</w:t>
            </w:r>
          </w:p>
          <w:p w14:paraId="54F6A47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("TC_8_1_6_1_4_5_NR5GC") { return true; }</w:t>
            </w:r>
          </w:p>
          <w:p w14:paraId="150F31B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}</w:t>
            </w:r>
          </w:p>
          <w:p w14:paraId="02F3B2F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return false;</w:t>
            </w:r>
          </w:p>
          <w:p w14:paraId="546A6F7F" w14:textId="5A268EDE" w:rsidR="00CE4C66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}</w:t>
            </w:r>
          </w:p>
        </w:tc>
      </w:tr>
    </w:tbl>
    <w:p w14:paraId="60F5A6DB" w14:textId="77777777" w:rsidR="00CE4C66" w:rsidRDefault="00CE4C66" w:rsidP="00CE4C66">
      <w:pPr>
        <w:rPr>
          <w:lang w:val="en-US"/>
        </w:rPr>
      </w:pPr>
    </w:p>
    <w:p w14:paraId="38B344A5" w14:textId="77777777" w:rsidR="009E780A" w:rsidRDefault="009E780A">
      <w:pPr>
        <w:rPr>
          <w:noProof/>
        </w:rPr>
      </w:pPr>
    </w:p>
    <w:sectPr w:rsidR="009E78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E2F8" w14:textId="77777777" w:rsidR="00D42C9F" w:rsidRDefault="00D42C9F">
      <w:r>
        <w:separator/>
      </w:r>
    </w:p>
  </w:endnote>
  <w:endnote w:type="continuationSeparator" w:id="0">
    <w:p w14:paraId="5DE19303" w14:textId="77777777" w:rsidR="00D42C9F" w:rsidRDefault="00D4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9214" w14:textId="77777777" w:rsidR="00D42C9F" w:rsidRDefault="00D42C9F">
      <w:r>
        <w:separator/>
      </w:r>
    </w:p>
  </w:footnote>
  <w:footnote w:type="continuationSeparator" w:id="0">
    <w:p w14:paraId="6B0701A7" w14:textId="77777777" w:rsidR="00D42C9F" w:rsidRDefault="00D4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AF5C9B"/>
    <w:rsid w:val="00B258BB"/>
    <w:rsid w:val="00B67B97"/>
    <w:rsid w:val="00B968C8"/>
    <w:rsid w:val="00BA3EC5"/>
    <w:rsid w:val="00BA51D9"/>
    <w:rsid w:val="00BB5DFC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5</Pages>
  <Words>744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19</cp:revision>
  <cp:lastPrinted>1900-01-01T00:00:00Z</cp:lastPrinted>
  <dcterms:created xsi:type="dcterms:W3CDTF">2021-12-13T09:58:00Z</dcterms:created>
  <dcterms:modified xsi:type="dcterms:W3CDTF">2022-02-02T10:53:00Z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