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R5s220143</w:t>
        </w:r>
      </w:fldSimple>
    </w:p>
    <w:p w14:paraId="7CB45193" w14:textId="77777777" w:rsidR="001E41F3" w:rsidRDefault="00361B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61B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61B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61B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61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61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6.2.16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61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E405C3" w:rsidR="001E41F3" w:rsidRDefault="00361B1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61B11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61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3DBCC" w:rsidR="001E41F3" w:rsidRDefault="00361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</w:t>
              </w:r>
              <w:r w:rsidR="00533D9C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61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61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625E" w:rsidRDefault="0028625E" w:rsidP="0028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BD01C" w:rsidR="0028625E" w:rsidRDefault="0028625E" w:rsidP="0028625E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</w:t>
            </w:r>
            <w:r w:rsidR="00F3136A">
              <w:t>2.16</w:t>
            </w:r>
            <w:r>
              <w:t xml:space="preserve"> to the MCX ATS</w:t>
            </w:r>
          </w:p>
        </w:tc>
      </w:tr>
      <w:tr w:rsidR="00286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625E" w:rsidRDefault="0028625E" w:rsidP="0028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625E" w:rsidRDefault="0028625E" w:rsidP="00286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F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F78" w:rsidRDefault="006B3F78" w:rsidP="006B3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D7780" w:rsidR="006B3F78" w:rsidRDefault="006B3F78" w:rsidP="006B3F78">
            <w:pPr>
              <w:pStyle w:val="CRCoverPage"/>
              <w:tabs>
                <w:tab w:val="left" w:pos="666"/>
              </w:tabs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6B3F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F78" w:rsidRDefault="006B3F78" w:rsidP="006B3F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F78" w:rsidRDefault="006B3F78" w:rsidP="006B3F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3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136A" w:rsidRDefault="00F3136A" w:rsidP="00F31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32893" w:rsidR="00F3136A" w:rsidRDefault="00F3136A" w:rsidP="00F3136A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F3136A" w14:paraId="034AF533" w14:textId="77777777" w:rsidTr="00547111">
        <w:tc>
          <w:tcPr>
            <w:tcW w:w="2694" w:type="dxa"/>
            <w:gridSpan w:val="2"/>
          </w:tcPr>
          <w:p w14:paraId="39D9EB5B" w14:textId="77777777" w:rsidR="00F3136A" w:rsidRDefault="00F3136A" w:rsidP="00F31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136A" w:rsidRDefault="00F3136A" w:rsidP="00F31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4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5493" w:rsidRDefault="00745493" w:rsidP="0074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9B31F" w:rsidR="00745493" w:rsidRDefault="00745493" w:rsidP="0074549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E917F1">
              <w:t>2.16</w:t>
            </w:r>
            <w:r>
              <w:t>.MCPTT</w:t>
            </w:r>
          </w:p>
        </w:tc>
      </w:tr>
      <w:tr w:rsidR="007454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5493" w:rsidRDefault="00745493" w:rsidP="0074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5493" w:rsidRDefault="00745493" w:rsidP="0074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4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5493" w:rsidRDefault="00745493" w:rsidP="0074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5493" w:rsidRDefault="00745493" w:rsidP="0074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5493" w:rsidRDefault="00745493" w:rsidP="0074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5493" w:rsidRDefault="00745493" w:rsidP="0074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5493" w:rsidRDefault="00745493" w:rsidP="007454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4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5493" w:rsidRDefault="00745493" w:rsidP="0074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5493" w:rsidRDefault="00745493" w:rsidP="0074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7986DA" w:rsidR="00745493" w:rsidRDefault="00E917F1" w:rsidP="0074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5493" w:rsidRDefault="00745493" w:rsidP="0074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5493" w:rsidRDefault="00745493" w:rsidP="0074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4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5493" w:rsidRDefault="00745493" w:rsidP="0074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5493" w:rsidRDefault="00745493" w:rsidP="0074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723D2" w:rsidR="00745493" w:rsidRDefault="00E917F1" w:rsidP="0074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5493" w:rsidRDefault="00745493" w:rsidP="0074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5493" w:rsidRDefault="00745493" w:rsidP="0074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4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5493" w:rsidRDefault="00745493" w:rsidP="0074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5493" w:rsidRDefault="00745493" w:rsidP="0074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662C31" w:rsidR="00745493" w:rsidRDefault="00E917F1" w:rsidP="0074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5493" w:rsidRDefault="00745493" w:rsidP="0074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5493" w:rsidRDefault="00745493" w:rsidP="0074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4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5493" w:rsidRDefault="00745493" w:rsidP="0074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5493" w:rsidRDefault="00745493" w:rsidP="00745493">
            <w:pPr>
              <w:pStyle w:val="CRCoverPage"/>
              <w:spacing w:after="0"/>
              <w:rPr>
                <w:noProof/>
              </w:rPr>
            </w:pPr>
          </w:p>
        </w:tc>
      </w:tr>
      <w:tr w:rsidR="00E917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17F1" w:rsidRDefault="00E917F1" w:rsidP="00E91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1F1B34" w:rsidR="00E917F1" w:rsidRDefault="00E917F1" w:rsidP="00E91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44</w:t>
            </w:r>
          </w:p>
        </w:tc>
      </w:tr>
      <w:tr w:rsidR="00E917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17F1" w:rsidRPr="008863B9" w:rsidRDefault="00E917F1" w:rsidP="00E91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17F1" w:rsidRPr="008863B9" w:rsidRDefault="00E917F1" w:rsidP="00E917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17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17F1" w:rsidRDefault="00E917F1" w:rsidP="00E91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17F1" w:rsidRDefault="00E917F1" w:rsidP="00E917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53706" w14:textId="77777777" w:rsidR="00A66909" w:rsidRDefault="00A66909" w:rsidP="00A66909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7738BF9E" w14:textId="4EEF849A" w:rsidR="00533D9C" w:rsidRDefault="00A669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3D9C" w:rsidRPr="002146C9">
        <w:rPr>
          <w:b/>
        </w:rPr>
        <w:t>1</w:t>
      </w:r>
      <w:r w:rsidR="00533D9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533D9C" w:rsidRPr="002146C9">
        <w:rPr>
          <w:b/>
        </w:rPr>
        <w:t>Overview</w:t>
      </w:r>
      <w:r w:rsidR="00533D9C">
        <w:tab/>
      </w:r>
      <w:r w:rsidR="00533D9C">
        <w:fldChar w:fldCharType="begin"/>
      </w:r>
      <w:r w:rsidR="00533D9C">
        <w:instrText xml:space="preserve"> PAGEREF _Toc93303291 \h </w:instrText>
      </w:r>
      <w:r w:rsidR="00533D9C">
        <w:fldChar w:fldCharType="separate"/>
      </w:r>
      <w:r w:rsidR="00533D9C">
        <w:t>3</w:t>
      </w:r>
      <w:r w:rsidR="00533D9C">
        <w:fldChar w:fldCharType="end"/>
      </w:r>
    </w:p>
    <w:p w14:paraId="571C17CB" w14:textId="7CD2AAAA" w:rsidR="00533D9C" w:rsidRDefault="00533D9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146C9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146C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_Toc93303292 \h </w:instrText>
      </w:r>
      <w:r>
        <w:fldChar w:fldCharType="separate"/>
      </w:r>
      <w:r>
        <w:t>3</w:t>
      </w:r>
      <w:r>
        <w:fldChar w:fldCharType="end"/>
      </w:r>
    </w:p>
    <w:p w14:paraId="6BC9A946" w14:textId="3B988B90" w:rsidR="00533D9C" w:rsidRDefault="00533D9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146C9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146C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_Toc93303293 \h </w:instrText>
      </w:r>
      <w:r>
        <w:fldChar w:fldCharType="separate"/>
      </w:r>
      <w:r>
        <w:t>3</w:t>
      </w:r>
      <w:r>
        <w:fldChar w:fldCharType="end"/>
      </w:r>
    </w:p>
    <w:p w14:paraId="326FDD2A" w14:textId="7318AE74" w:rsidR="00533D9C" w:rsidRDefault="00533D9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146C9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146C9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_Toc93303294 \h </w:instrText>
      </w:r>
      <w:r>
        <w:fldChar w:fldCharType="separate"/>
      </w:r>
      <w:r>
        <w:t>3</w:t>
      </w:r>
      <w:r>
        <w:fldChar w:fldCharType="end"/>
      </w:r>
    </w:p>
    <w:p w14:paraId="08845C1E" w14:textId="209B0380" w:rsidR="00533D9C" w:rsidRDefault="00533D9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146C9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146C9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_Toc93303295 \h </w:instrText>
      </w:r>
      <w:r>
        <w:fldChar w:fldCharType="separate"/>
      </w:r>
      <w:r>
        <w:t>3</w:t>
      </w:r>
      <w:r>
        <w:fldChar w:fldCharType="end"/>
      </w:r>
    </w:p>
    <w:p w14:paraId="58CEA5CA" w14:textId="0642FF26" w:rsidR="00533D9C" w:rsidRDefault="00533D9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146C9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146C9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_Toc93303296 \h </w:instrText>
      </w:r>
      <w:r>
        <w:fldChar w:fldCharType="separate"/>
      </w:r>
      <w:r>
        <w:t>3</w:t>
      </w:r>
      <w:r>
        <w:fldChar w:fldCharType="end"/>
      </w:r>
    </w:p>
    <w:p w14:paraId="0ABB2DBF" w14:textId="16CD1E1A" w:rsidR="00533D9C" w:rsidRDefault="00533D9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146C9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146C9">
        <w:rPr>
          <w:b/>
        </w:rPr>
        <w:t>References</w:t>
      </w:r>
      <w:r>
        <w:tab/>
      </w:r>
      <w:r>
        <w:fldChar w:fldCharType="begin"/>
      </w:r>
      <w:r>
        <w:instrText xml:space="preserve"> PAGEREF _Toc93303297 \h </w:instrText>
      </w:r>
      <w:r>
        <w:fldChar w:fldCharType="separate"/>
      </w:r>
      <w:r>
        <w:t>4</w:t>
      </w:r>
      <w:r>
        <w:fldChar w:fldCharType="end"/>
      </w:r>
    </w:p>
    <w:p w14:paraId="79324F86" w14:textId="6D948ED7" w:rsidR="00A66909" w:rsidRDefault="00A66909" w:rsidP="00A66909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A21C5C9" w14:textId="77777777" w:rsidR="00A66909" w:rsidRDefault="00A66909" w:rsidP="00A66909">
      <w:pPr>
        <w:pageBreakBefore/>
        <w:rPr>
          <w:rFonts w:ascii="Calibri" w:hAnsi="Calibri" w:cs="Calibri"/>
          <w:b/>
          <w:lang w:val="pt-BR" w:eastAsia="ja-JP"/>
        </w:rPr>
      </w:pPr>
    </w:p>
    <w:p w14:paraId="1CAD7E79" w14:textId="77777777" w:rsidR="00A66909" w:rsidRPr="009C2813" w:rsidRDefault="00A66909" w:rsidP="00A66909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93303291"/>
      <w:r w:rsidRPr="009C2813">
        <w:rPr>
          <w:b/>
        </w:rPr>
        <w:t>Overview</w:t>
      </w:r>
      <w:bookmarkEnd w:id="1"/>
      <w:bookmarkEnd w:id="2"/>
    </w:p>
    <w:p w14:paraId="46D9A240" w14:textId="637DAEC5" w:rsidR="00A66909" w:rsidRPr="00533D9C" w:rsidRDefault="00A66909" w:rsidP="00A669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6.2.16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2632573B" w14:textId="77777777" w:rsidR="00A66909" w:rsidRPr="00533D9C" w:rsidRDefault="00A66909" w:rsidP="00A669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74492E13" w14:textId="77777777" w:rsidR="00A66909" w:rsidRPr="009C2813" w:rsidRDefault="00A66909" w:rsidP="00A669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36797F39" w14:textId="77777777" w:rsidR="00A66909" w:rsidRPr="009C2813" w:rsidRDefault="00A66909" w:rsidP="00A66909">
      <w:pPr>
        <w:pStyle w:val="Heading2"/>
        <w:rPr>
          <w:b/>
        </w:rPr>
      </w:pPr>
      <w:bookmarkStart w:id="3" w:name="_Toc93303292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6E126BF8" w14:textId="7643B734" w:rsidR="00A66909" w:rsidRPr="009C2813" w:rsidRDefault="00A66909" w:rsidP="00A669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6.2.16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53C5071F" w14:textId="77777777" w:rsidR="00A66909" w:rsidRPr="009C2813" w:rsidRDefault="00A66909" w:rsidP="00A669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48AF1E2E" w14:textId="77777777" w:rsidR="00A66909" w:rsidRPr="009C2813" w:rsidRDefault="00A66909" w:rsidP="00A669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0125B676" w14:textId="77777777" w:rsidR="00A66909" w:rsidRPr="009C2813" w:rsidRDefault="00A66909" w:rsidP="00A669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1ED587FD" w14:textId="77777777" w:rsidR="00A66909" w:rsidRPr="009C2813" w:rsidRDefault="00A66909" w:rsidP="00A669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2D2944B7" w14:textId="77777777" w:rsidR="00533D9C" w:rsidRPr="00533D9C" w:rsidRDefault="00533D9C" w:rsidP="00533D9C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bookmarkStart w:id="12" w:name="_Toc93302554"/>
      <w:bookmarkStart w:id="13" w:name="_Toc93302987"/>
      <w:bookmarkStart w:id="14" w:name="_Toc93303015"/>
      <w:bookmarkStart w:id="15" w:name="_Toc93303293"/>
      <w:r w:rsidRPr="00533D9C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33DEBDC" w14:textId="77777777" w:rsidR="00533D9C" w:rsidRDefault="00533D9C" w:rsidP="00533D9C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14ED8652" w14:textId="77777777" w:rsidR="00A66909" w:rsidRPr="009C2813" w:rsidRDefault="00A66909" w:rsidP="00A66909">
      <w:pPr>
        <w:pStyle w:val="Heading1"/>
        <w:rPr>
          <w:b/>
        </w:rPr>
      </w:pPr>
      <w:bookmarkStart w:id="16" w:name="_Toc68002782"/>
      <w:bookmarkStart w:id="17" w:name="_Toc93303294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7746AE26" w14:textId="77777777" w:rsidR="00A66909" w:rsidRPr="009C2813" w:rsidRDefault="00A66909" w:rsidP="00A6690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6D93D7E5" w14:textId="77777777" w:rsidR="00A66909" w:rsidRPr="009C2813" w:rsidRDefault="00A66909" w:rsidP="00A6690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5BCE6234" w14:textId="77777777" w:rsidR="00A66909" w:rsidRPr="009C2813" w:rsidRDefault="00A66909" w:rsidP="00A6690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179A4207" w14:textId="77777777" w:rsidR="00A66909" w:rsidRPr="009C2813" w:rsidRDefault="00A66909" w:rsidP="00A6690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13E3D7EB" w14:textId="77777777" w:rsidR="00A66909" w:rsidRPr="009C2813" w:rsidRDefault="00A66909" w:rsidP="00A6690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26DF0FE4" w14:textId="77777777" w:rsidR="00A66909" w:rsidRPr="009C2813" w:rsidRDefault="00A66909" w:rsidP="00A6690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671562C" w14:textId="77777777" w:rsidR="00A66909" w:rsidRPr="009C2813" w:rsidRDefault="00A66909" w:rsidP="00A6690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5503C69A" w14:textId="77777777" w:rsidR="00A66909" w:rsidRPr="009C2813" w:rsidRDefault="00A66909" w:rsidP="00A66909">
      <w:pPr>
        <w:pStyle w:val="Heading1"/>
        <w:rPr>
          <w:b/>
        </w:rPr>
      </w:pPr>
      <w:bookmarkStart w:id="18" w:name="_Toc68002783"/>
      <w:bookmarkStart w:id="19" w:name="_Toc93303295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CE6DC03" w14:textId="77777777" w:rsidR="00A66909" w:rsidRPr="009C2813" w:rsidRDefault="00A66909" w:rsidP="00A66909">
      <w:pPr>
        <w:pStyle w:val="Heading2"/>
        <w:rPr>
          <w:b/>
        </w:rPr>
      </w:pPr>
      <w:bookmarkStart w:id="20" w:name="_Toc54888067"/>
      <w:bookmarkStart w:id="21" w:name="_Toc68002784"/>
      <w:bookmarkStart w:id="22" w:name="_Toc93303296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0F931F4F" w14:textId="77777777" w:rsidR="00A66909" w:rsidRPr="009C2813" w:rsidRDefault="00A66909" w:rsidP="00A66909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1A24C05D" w14:textId="56088165" w:rsidR="00A66909" w:rsidRPr="009C2813" w:rsidRDefault="00A66909" w:rsidP="00A6690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0EF47F23" w14:textId="6203215A" w:rsidR="00A66909" w:rsidRPr="009C2813" w:rsidRDefault="00A66909" w:rsidP="00A6690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6.2.16.MCPTT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54BE22E7" w14:textId="77777777" w:rsidR="00A66909" w:rsidRPr="009C2813" w:rsidRDefault="00A66909" w:rsidP="00A6690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1D4DD2CF" w14:textId="77777777" w:rsidR="00A66909" w:rsidRPr="009C2813" w:rsidRDefault="00A66909" w:rsidP="00A6690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4D9D0F56" w14:textId="77777777" w:rsidR="00A66909" w:rsidRPr="009C2813" w:rsidRDefault="00A66909" w:rsidP="00A66909">
      <w:pPr>
        <w:suppressAutoHyphens/>
        <w:ind w:left="360"/>
        <w:rPr>
          <w:sz w:val="24"/>
          <w:szCs w:val="24"/>
        </w:rPr>
      </w:pPr>
    </w:p>
    <w:p w14:paraId="1D6242AA" w14:textId="77777777" w:rsidR="00A66909" w:rsidRPr="009C2813" w:rsidRDefault="00A66909" w:rsidP="00A66909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68002785"/>
      <w:bookmarkStart w:id="28" w:name="_Toc93303297"/>
      <w:r w:rsidRPr="009C2813">
        <w:rPr>
          <w:b/>
        </w:rPr>
        <w:lastRenderedPageBreak/>
        <w:t>References</w:t>
      </w:r>
      <w:bookmarkEnd w:id="23"/>
      <w:bookmarkEnd w:id="24"/>
      <w:bookmarkEnd w:id="25"/>
      <w:bookmarkEnd w:id="26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A66909" w14:paraId="6DE5464B" w14:textId="77777777" w:rsidTr="00F32FFE">
        <w:tc>
          <w:tcPr>
            <w:tcW w:w="709" w:type="dxa"/>
            <w:shd w:val="clear" w:color="auto" w:fill="auto"/>
          </w:tcPr>
          <w:bookmarkEnd w:id="27"/>
          <w:p w14:paraId="5DA4473A" w14:textId="77777777" w:rsidR="00A66909" w:rsidRPr="009C2813" w:rsidRDefault="00A66909" w:rsidP="00F32FFE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024D6340" w14:textId="1F58D124" w:rsidR="00A66909" w:rsidRPr="009C2813" w:rsidRDefault="00A66909" w:rsidP="00F32FFE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44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6.2.16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</w:t>
            </w:r>
            <w:bookmarkStart w:id="29" w:name="_GoBack"/>
            <w:bookmarkEnd w:id="29"/>
            <w:r w:rsidRPr="009C2813">
              <w:rPr>
                <w:rFonts w:cs="Arial"/>
                <w:b/>
                <w:sz w:val="24"/>
                <w:szCs w:val="24"/>
              </w:rPr>
              <w:t>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0FC6A65C" w14:textId="77777777" w:rsidR="00A66909" w:rsidRDefault="00A66909" w:rsidP="00A6690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98985" w14:textId="77777777" w:rsidR="00F106ED" w:rsidRDefault="00F106ED">
      <w:r>
        <w:separator/>
      </w:r>
    </w:p>
  </w:endnote>
  <w:endnote w:type="continuationSeparator" w:id="0">
    <w:p w14:paraId="564F15AD" w14:textId="77777777" w:rsidR="00F106ED" w:rsidRDefault="00F10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CE17A" w14:textId="77777777" w:rsidR="00F106ED" w:rsidRDefault="00F106ED">
      <w:r>
        <w:separator/>
      </w:r>
    </w:p>
  </w:footnote>
  <w:footnote w:type="continuationSeparator" w:id="0">
    <w:p w14:paraId="76049D50" w14:textId="77777777" w:rsidR="00F106ED" w:rsidRDefault="00F10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8CC3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1B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3A34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98D7D6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25E"/>
    <w:rsid w:val="002B5741"/>
    <w:rsid w:val="002E472E"/>
    <w:rsid w:val="00305409"/>
    <w:rsid w:val="003609EF"/>
    <w:rsid w:val="00361B11"/>
    <w:rsid w:val="0036231A"/>
    <w:rsid w:val="00374DD4"/>
    <w:rsid w:val="003E1A36"/>
    <w:rsid w:val="00410371"/>
    <w:rsid w:val="004242F1"/>
    <w:rsid w:val="004B75B7"/>
    <w:rsid w:val="0051580D"/>
    <w:rsid w:val="00533D9C"/>
    <w:rsid w:val="00547111"/>
    <w:rsid w:val="00592D74"/>
    <w:rsid w:val="005E2C44"/>
    <w:rsid w:val="00621188"/>
    <w:rsid w:val="006257ED"/>
    <w:rsid w:val="00665C47"/>
    <w:rsid w:val="00695808"/>
    <w:rsid w:val="006B3F78"/>
    <w:rsid w:val="006B46FB"/>
    <w:rsid w:val="006E21FB"/>
    <w:rsid w:val="007176FF"/>
    <w:rsid w:val="0074549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90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7F1"/>
    <w:rsid w:val="00EB09B7"/>
    <w:rsid w:val="00EE7D7C"/>
    <w:rsid w:val="00F106ED"/>
    <w:rsid w:val="00F25D98"/>
    <w:rsid w:val="00F300FB"/>
    <w:rsid w:val="00F313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4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4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A66909"/>
    <w:rPr>
      <w:i/>
      <w:iCs/>
    </w:rPr>
  </w:style>
  <w:style w:type="paragraph" w:customStyle="1" w:styleId="Heading">
    <w:name w:val="Heading"/>
    <w:basedOn w:val="Normal"/>
    <w:next w:val="Normal"/>
    <w:rsid w:val="00A66909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A6DEE-48F6-42D0-99C2-CD5B21A90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D6BE4C-C1CD-4D42-901C-7945160224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70FF69-4B05-40C1-A1C2-8810EF866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C1E4D-0741-E84D-927C-866704D5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4</Pages>
  <Words>691</Words>
  <Characters>4020</Characters>
  <Application>Microsoft Office Word</Application>
  <DocSecurity>0</DocSecurity>
  <Lines>268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14</cp:revision>
  <cp:lastPrinted>1900-01-01T00:14:44Z</cp:lastPrinted>
  <dcterms:created xsi:type="dcterms:W3CDTF">2020-02-03T08:32:00Z</dcterms:created>
  <dcterms:modified xsi:type="dcterms:W3CDTF">2022-01-17T08:15:00Z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R5s220143</vt:lpwstr>
  </property>
  <property fmtid="{D5CDD505-2E9C-101B-9397-08002B2CF9AE}" pid="10" name="Spec#">
    <vt:lpwstr>36.579-5</vt:lpwstr>
  </property>
  <property fmtid="{D5CDD505-2E9C-101B-9397-08002B2CF9AE}" pid="11" name="Cr#">
    <vt:lpwstr>0069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6.2.16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