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4648F" w:rsidRDefault="00A607C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</w:t>
      </w:r>
      <w:r w:rsidR="00FD6B64"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</w:t>
      </w:r>
      <w:r>
        <w:rPr>
          <w:rFonts w:hint="eastAsia"/>
          <w:b/>
          <w:i/>
          <w:sz w:val="28"/>
          <w:lang w:eastAsia="zh-CN"/>
        </w:rPr>
        <w:t>20114</w:t>
      </w:r>
      <w:r>
        <w:rPr>
          <w:b/>
          <w:i/>
          <w:sz w:val="28"/>
          <w:lang w:eastAsia="zh-CN"/>
        </w:rPr>
        <w:fldChar w:fldCharType="end"/>
      </w:r>
    </w:p>
    <w:p w:rsidR="0064648F" w:rsidRDefault="00A607C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proofErr w:type="gramStart"/>
      <w:r>
        <w:rPr>
          <w:b/>
          <w:sz w:val="24"/>
        </w:rPr>
        <w:t xml:space="preserve">, </w:t>
      </w:r>
      <w:proofErr w:type="gramEnd"/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 w:rsidR="00FD6B64">
        <w:rPr>
          <w:b/>
          <w:bCs/>
          <w:sz w:val="24"/>
          <w:szCs w:val="24"/>
        </w:rPr>
        <w:t>10th Dec 2021 - 31st Dec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64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464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464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>
        <w:tc>
          <w:tcPr>
            <w:tcW w:w="142" w:type="dxa"/>
            <w:tcBorders>
              <w:lef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4648F" w:rsidRDefault="00A607C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4648F" w:rsidRDefault="00A607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4648F" w:rsidRDefault="00A607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2315</w:t>
            </w:r>
          </w:p>
        </w:tc>
        <w:tc>
          <w:tcPr>
            <w:tcW w:w="709" w:type="dxa"/>
          </w:tcPr>
          <w:p w:rsidR="0064648F" w:rsidRDefault="00A607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4648F" w:rsidRDefault="00A607C0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4648F" w:rsidRDefault="00A607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4648F" w:rsidRDefault="00A607C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</w:pPr>
          </w:p>
        </w:tc>
      </w:tr>
      <w:tr w:rsidR="006464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</w:pPr>
          </w:p>
        </w:tc>
      </w:tr>
      <w:tr w:rsidR="006464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1"/>
                  <w:rFonts w:cs="Arial"/>
                  <w:i/>
                </w:rPr>
                <w:t>http://www.3gpp.org/Change-Req</w:t>
              </w:r>
              <w:bookmarkStart w:id="0" w:name="_GoBack"/>
              <w:bookmarkEnd w:id="0"/>
              <w:r>
                <w:rPr>
                  <w:rStyle w:val="af1"/>
                  <w:rFonts w:cs="Arial"/>
                  <w:i/>
                </w:rPr>
                <w:t>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4648F">
        <w:tc>
          <w:tcPr>
            <w:tcW w:w="9641" w:type="dxa"/>
            <w:gridSpan w:val="9"/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4648F" w:rsidRDefault="006464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4648F">
        <w:tc>
          <w:tcPr>
            <w:tcW w:w="2835" w:type="dxa"/>
          </w:tcPr>
          <w:p w:rsidR="0064648F" w:rsidRDefault="00A607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4648F" w:rsidRDefault="00A607C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4648F" w:rsidRDefault="00A607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4648F" w:rsidRDefault="00A607C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4648F" w:rsidRDefault="0064648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4648F" w:rsidRDefault="006464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4648F">
        <w:tc>
          <w:tcPr>
            <w:tcW w:w="9640" w:type="dxa"/>
            <w:gridSpan w:val="11"/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NR5GC </w:t>
            </w:r>
            <w:proofErr w:type="spellStart"/>
            <w:r>
              <w:t>testcase</w:t>
            </w:r>
            <w:proofErr w:type="spellEnd"/>
            <w:r>
              <w:t xml:space="preserve"> 7.1.1.5.1</w:t>
            </w:r>
            <w:r>
              <w:fldChar w:fldCharType="end"/>
            </w:r>
          </w:p>
        </w:tc>
      </w:tr>
      <w:tr w:rsidR="0064648F">
        <w:tc>
          <w:tcPr>
            <w:tcW w:w="1843" w:type="dxa"/>
            <w:tcBorders>
              <w:lef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>
        <w:tc>
          <w:tcPr>
            <w:tcW w:w="1843" w:type="dxa"/>
            <w:tcBorders>
              <w:lef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Datang</w:t>
            </w:r>
            <w:proofErr w:type="spellEnd"/>
            <w:r>
              <w:t xml:space="preserve"> </w:t>
            </w:r>
            <w:proofErr w:type="spellStart"/>
            <w:r>
              <w:t>LinkTester</w:t>
            </w:r>
            <w:proofErr w:type="spellEnd"/>
            <w:r>
              <w:rPr>
                <w:rFonts w:hint="eastAsia"/>
                <w:lang w:eastAsia="zh-CN"/>
              </w:rPr>
              <w:t xml:space="preserve"> Technology</w:t>
            </w:r>
          </w:p>
        </w:tc>
      </w:tr>
      <w:tr w:rsidR="0064648F">
        <w:tc>
          <w:tcPr>
            <w:tcW w:w="1843" w:type="dxa"/>
            <w:tcBorders>
              <w:lef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648F">
        <w:tc>
          <w:tcPr>
            <w:tcW w:w="1843" w:type="dxa"/>
            <w:tcBorders>
              <w:lef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>
        <w:tc>
          <w:tcPr>
            <w:tcW w:w="1843" w:type="dxa"/>
            <w:tcBorders>
              <w:lef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4648F" w:rsidRDefault="0064648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648F" w:rsidRDefault="00A607C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>01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64648F">
        <w:tc>
          <w:tcPr>
            <w:tcW w:w="1843" w:type="dxa"/>
            <w:tcBorders>
              <w:lef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4648F" w:rsidRDefault="0064648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4648F" w:rsidRDefault="00A607C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6464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4648F" w:rsidRDefault="00A607C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4648F">
        <w:tc>
          <w:tcPr>
            <w:tcW w:w="1843" w:type="dxa"/>
          </w:tcPr>
          <w:p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 xml:space="preserve">1 byte padding equals </w:t>
            </w:r>
            <w:proofErr w:type="gramStart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to  '</w:t>
            </w:r>
            <w:proofErr w:type="gramEnd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 xml:space="preserve">??'O </w:t>
            </w:r>
            <w:proofErr w:type="gramStart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not  '</w:t>
            </w:r>
            <w:proofErr w:type="gramEnd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>?'O, the current TTCN is wrong.</w:t>
            </w: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rFonts w:cs="Arial"/>
                <w:lang w:val="en-US"/>
              </w:rPr>
            </w:pP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</w:pPr>
            <w:r>
              <w:rPr>
                <w:lang w:val="en-US"/>
              </w:rPr>
              <w:t>1.</w:t>
            </w:r>
            <w:r>
              <w:rPr>
                <w:rFonts w:cs="Arial"/>
                <w:lang w:eastAsia="zh-CN"/>
              </w:rPr>
              <w:t xml:space="preserve"> </w:t>
            </w:r>
            <w:proofErr w:type="gramStart"/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odify  '</w:t>
            </w:r>
            <w:proofErr w:type="gramEnd"/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?'O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 xml:space="preserve"> to '??'O.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Conformant UE may fail the test case</w:t>
            </w:r>
          </w:p>
        </w:tc>
      </w:tr>
      <w:tr w:rsidR="0064648F">
        <w:tc>
          <w:tcPr>
            <w:tcW w:w="2694" w:type="dxa"/>
            <w:gridSpan w:val="2"/>
          </w:tcPr>
          <w:p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100"/>
            </w:pPr>
            <w:r>
              <w:t>7.1.1.5.1.NR5GC</w:t>
            </w: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48F" w:rsidRDefault="0064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4648F" w:rsidRDefault="0064648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4648F" w:rsidRDefault="0064648F">
            <w:pPr>
              <w:pStyle w:val="CRCoverPage"/>
              <w:spacing w:after="0"/>
              <w:ind w:left="99"/>
            </w:pP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48F" w:rsidRDefault="00A607C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48F" w:rsidRDefault="00A607C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4648F" w:rsidRDefault="006464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4648F" w:rsidRDefault="00A607C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4648F" w:rsidRDefault="00A607C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4648F" w:rsidRDefault="0064648F">
            <w:pPr>
              <w:pStyle w:val="CRCoverPage"/>
              <w:spacing w:after="0"/>
            </w:pPr>
          </w:p>
        </w:tc>
      </w:tr>
      <w:tr w:rsidR="006464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48F" w:rsidRDefault="0064648F">
            <w:pPr>
              <w:pStyle w:val="CRCoverPage"/>
              <w:spacing w:after="0"/>
              <w:ind w:left="100"/>
            </w:pPr>
          </w:p>
        </w:tc>
      </w:tr>
      <w:tr w:rsidR="006464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648F" w:rsidRDefault="00646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4648F" w:rsidRDefault="0064648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464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648F" w:rsidRDefault="00A607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48F" w:rsidRDefault="0064648F">
            <w:pPr>
              <w:pStyle w:val="CRCoverPage"/>
              <w:spacing w:after="0"/>
              <w:ind w:left="100"/>
            </w:pPr>
          </w:p>
        </w:tc>
      </w:tr>
    </w:tbl>
    <w:p w:rsidR="0064648F" w:rsidRDefault="0064648F">
      <w:pPr>
        <w:pStyle w:val="CRCoverPage"/>
        <w:spacing w:after="0"/>
        <w:rPr>
          <w:sz w:val="8"/>
          <w:szCs w:val="8"/>
        </w:rPr>
      </w:pPr>
    </w:p>
    <w:p w:rsidR="0064648F" w:rsidRDefault="0064648F">
      <w:pPr>
        <w:sectPr w:rsidR="0064648F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4648F" w:rsidRDefault="0064648F"/>
    <w:p w:rsidR="0064648F" w:rsidRDefault="00A607C0">
      <w:pPr>
        <w:pStyle w:val="ad"/>
        <w:jc w:val="left"/>
        <w:rPr>
          <w:rStyle w:val="af0"/>
          <w:rFonts w:ascii="Arial" w:hAnsi="Arial" w:cs="Arial"/>
          <w:i w:val="0"/>
          <w:lang w:eastAsia="en-GB"/>
        </w:rPr>
      </w:pPr>
      <w:bookmarkStart w:id="1" w:name="_Toc11855"/>
      <w:r>
        <w:rPr>
          <w:rStyle w:val="af0"/>
          <w:rFonts w:ascii="Arial" w:hAnsi="Arial" w:cs="Arial"/>
          <w:i w:val="0"/>
        </w:rPr>
        <w:t>Table of Contents</w:t>
      </w:r>
      <w:bookmarkEnd w:id="1"/>
    </w:p>
    <w:p w:rsidR="0064648F" w:rsidRDefault="00A607C0">
      <w:pPr>
        <w:pStyle w:val="10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</w:rPr>
        <w:t>Table of Contents</w:t>
      </w:r>
      <w:r>
        <w:tab/>
      </w:r>
      <w:r>
        <w:fldChar w:fldCharType="begin"/>
      </w:r>
      <w:r>
        <w:instrText xml:space="preserve"> PAGEREF _Toc11855 </w:instrText>
      </w:r>
      <w:r>
        <w:fldChar w:fldCharType="separate"/>
      </w:r>
      <w:r>
        <w:t>2</w:t>
      </w:r>
      <w:r>
        <w:fldChar w:fldCharType="end"/>
      </w:r>
    </w:p>
    <w:p w:rsidR="0064648F" w:rsidRDefault="00A607C0">
      <w:pPr>
        <w:pStyle w:val="10"/>
      </w:pPr>
      <w:r>
        <w:t>1</w:t>
      </w:r>
      <w:r>
        <w:rPr>
          <w:rFonts w:ascii="Arial" w:hAnsi="Arial"/>
        </w:rPr>
        <w:t xml:space="preserve"> </w:t>
      </w:r>
      <w:r>
        <w:t>Corrections required</w:t>
      </w:r>
      <w:r>
        <w:tab/>
      </w:r>
      <w:r>
        <w:fldChar w:fldCharType="begin"/>
      </w:r>
      <w:r>
        <w:instrText xml:space="preserve"> PAGEREF _Toc23022 </w:instrText>
      </w:r>
      <w:r>
        <w:fldChar w:fldCharType="separate"/>
      </w:r>
      <w:r>
        <w:t>2</w:t>
      </w:r>
      <w:r>
        <w:fldChar w:fldCharType="end"/>
      </w:r>
    </w:p>
    <w:p w:rsidR="0064648F" w:rsidRDefault="00A607C0">
      <w:pPr>
        <w:pStyle w:val="21"/>
      </w:pPr>
      <w:r>
        <w:t>1</w:t>
      </w:r>
      <w:r>
        <w:rPr>
          <w:rFonts w:ascii="Arial" w:hAnsi="Arial" w:cs="Arial"/>
          <w:lang w:eastAsia="en-GB"/>
        </w:rPr>
        <w:t xml:space="preserve">.1 </w:t>
      </w:r>
      <w:r>
        <w:rPr>
          <w:rFonts w:cs="Arial"/>
          <w:color w:val="000000"/>
          <w:lang w:eastAsia="en-GB"/>
        </w:rPr>
        <w:t xml:space="preserve">Correction to function </w:t>
      </w:r>
      <w:r>
        <w:rPr>
          <w:rFonts w:cs="Arial"/>
          <w:color w:val="000000"/>
          <w:lang w:eastAsia="en-GB"/>
        </w:rPr>
        <w:t>f_TC_7_1_1_5_1_NR_TestBody</w:t>
      </w:r>
      <w:r>
        <w:tab/>
      </w:r>
      <w:r>
        <w:fldChar w:fldCharType="begin"/>
      </w:r>
      <w:r>
        <w:instrText xml:space="preserve"> PAGEREF _Toc31741 </w:instrText>
      </w:r>
      <w:r>
        <w:fldChar w:fldCharType="separate"/>
      </w:r>
      <w:r>
        <w:t>2</w:t>
      </w:r>
      <w:r>
        <w:fldChar w:fldCharType="end"/>
      </w:r>
    </w:p>
    <w:p w:rsidR="0064648F" w:rsidRDefault="00A607C0">
      <w:pPr>
        <w:rPr>
          <w:b/>
          <w:sz w:val="24"/>
          <w:lang w:eastAsia="ja-JP"/>
        </w:rPr>
      </w:pPr>
      <w:r>
        <w:rPr>
          <w:rFonts w:ascii="Arial" w:hAnsi="Arial" w:cs="Arial"/>
          <w:b/>
          <w:sz w:val="32"/>
          <w:lang w:eastAsia="en-GB"/>
        </w:rPr>
        <w:fldChar w:fldCharType="end"/>
      </w:r>
    </w:p>
    <w:p w:rsidR="0064648F" w:rsidRDefault="00A607C0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23022"/>
      <w:r>
        <w:rPr>
          <w:b/>
        </w:rPr>
        <w:t>Corrections required</w:t>
      </w:r>
      <w:bookmarkEnd w:id="2"/>
      <w:bookmarkEnd w:id="3"/>
      <w:bookmarkEnd w:id="4"/>
    </w:p>
    <w:p w:rsidR="0064648F" w:rsidRDefault="00A607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31741"/>
      <w:r>
        <w:rPr>
          <w:rFonts w:cs="Arial"/>
          <w:b/>
          <w:color w:val="000000"/>
          <w:lang w:eastAsia="en-GB"/>
        </w:rPr>
        <w:t>Correction to function f_TC_7_1_1_5_1_NR_TestBody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464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>f_TC_7_1_1_5_1_NR_TestBody</w:t>
            </w:r>
          </w:p>
        </w:tc>
      </w:tr>
      <w:tr w:rsidR="0064648F">
        <w:trPr>
          <w:trHeight w:val="43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</w:pP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 xml:space="preserve">1. 1 byte padding equals to 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 xml:space="preserve"> '??'O not  '?'O, the current TTCN is wrong.</w:t>
            </w:r>
          </w:p>
        </w:tc>
      </w:tr>
      <w:tr w:rsidR="006464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M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eastAsia="zh-CN"/>
              </w:rPr>
              <w:t>odify  '?'O</w:t>
            </w:r>
            <w:r>
              <w:rPr>
                <w:rFonts w:cs="Arial" w:hint="eastAsia"/>
                <w:color w:val="000000"/>
                <w:sz w:val="18"/>
                <w:szCs w:val="18"/>
                <w:shd w:val="clear" w:color="auto" w:fill="FFFFFF"/>
                <w:lang w:val="en-US" w:eastAsia="zh-CN"/>
              </w:rPr>
              <w:t xml:space="preserve"> to '??'O.</w:t>
            </w:r>
          </w:p>
        </w:tc>
      </w:tr>
      <w:tr w:rsidR="006464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tabs>
                <w:tab w:val="left" w:pos="532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DRX_MAC_TC_Common_NR.ttcn</w:t>
            </w:r>
            <w:proofErr w:type="spellEnd"/>
          </w:p>
        </w:tc>
      </w:tr>
      <w:tr w:rsidR="0064648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64648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64648F" w:rsidRDefault="0064648F">
      <w:pPr>
        <w:spacing w:after="0"/>
        <w:rPr>
          <w:rFonts w:ascii="Arial" w:hAnsi="Arial"/>
          <w:b/>
          <w:lang w:eastAsia="en-GB"/>
        </w:rPr>
      </w:pPr>
    </w:p>
    <w:p w:rsidR="0064648F" w:rsidRDefault="00A607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4648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function f_TC_7_1_1_5_1_NR_TestBody(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DRB_Identity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     float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p_WatchDog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5.0) runs on NR_BASE_PTC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{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19"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(tsc_NR_SlotOffsetK2 = )4 slots +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-HARQ-RTT-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4 slots +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drx-RetransmissionTimerUL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12 slots =20 slots, a multiple of 5 slots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(v_Timing1, 20);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v_Timing1, tsc_NR_SlotOffsetK2 +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tsc_DRX_HARQ_RTT_TimerUL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tsc_DRXRetransTimer_UL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); //@sic R5s200711 R5s200833 sic@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f_NR_LastDL_Slot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(nr_Cell1,v_Timing2);</w:t>
            </w:r>
          </w:p>
          <w:p w:rsidR="0064648F" w:rsidRDefault="0064648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v_EncodedRlcPdu1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f_NR_RLC_AMD_FullPDU_Encvalue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(5,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tsc_NR_P_NoPoll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f_NR_PDC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P_PDU_Encvalue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(cs_NR_PDCP_PDU_18B(5, crs_NR_PDCP_SDU_36B)));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v_SDU_SubPDUListDL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v_LCID_SCG_Bearer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v_EncodedRlcPdu1) };//@sic R5s211665 sic@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v_SDU_SubPDUListDL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)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};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DRB.send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(v_Timing2),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:rsidR="0064648F" w:rsidRDefault="0064648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t_Watchdog.start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18"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Check: Does the UE transmit a Buffer Status Report on the UL ind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icating an empty buffer?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Get the time when UE sent BSR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Note the function not suitable for finding the UL Data timing with respect to Grant, but still result in same value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(v_Timing1, tsc_NR_SlotO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ffsetK2);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cr_NR_MAC_LongBSR_SubHeader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cr_LongBSR_Payload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('00000000'B, {})) };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'?'O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 };   // 1byte Padding header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and 1 byte padding payload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20"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SYSIND.receive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car_NR_SYSTEM_UL_HARQ_IND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ack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(__FILE__,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__LINE__, "Step 20");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t_Watchdog.stop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}</w:t>
            </w:r>
          </w:p>
        </w:tc>
      </w:tr>
    </w:tbl>
    <w:p w:rsidR="0064648F" w:rsidRDefault="0064648F">
      <w:pPr>
        <w:spacing w:after="0"/>
        <w:rPr>
          <w:rFonts w:ascii="Arial" w:hAnsi="Arial"/>
          <w:b/>
          <w:color w:val="000000"/>
          <w:lang w:eastAsia="en-GB"/>
        </w:rPr>
      </w:pPr>
    </w:p>
    <w:p w:rsidR="0064648F" w:rsidRDefault="00A607C0"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4648F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function f_TC_7_1_1_5_1_NR_TestBody(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DRB_Identity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float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p_WatchDog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5.0) runs on NR_BASE_PTC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{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  <w:t>……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19"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// (tsc_NR_SlotOffsetK2 = )4 slots +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drx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-HARQ-RTT-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4 slots +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drx-RetransmissionTimerUL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 12 slots =20 slots, a multiple of 5 slots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(v_Timing1, 20);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ming1, tsc_NR_SlotOffsetK2 +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tsc_DRX_HARQ_RTT_TimerUL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+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tsc_DRXRetransTimer_UL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); //@sic R5s200711 R5s200833 sic@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f_NR_LastDL_Slot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(nr_Cell1,v_Timing2);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v_EncodedRlcPdu1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f_NR_RLC_AMD_FullPDU_Encvalue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(5,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tsc_NR_P_NoPoll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f_NR_PDCP_PD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U_Encvalue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(cs_NR_PDCP_PDU_18B(5, crs_NR_PDCP_SDU_36B)));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v_SDU_SubPDUListDL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cs_NR_MAC_SDU_SubPDU_LI8(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v_LCID_SCG_Bearer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v_EncodedRlcPdu1) };//@sic R5s211665 sic@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cs_NR_DL_MAC_PDU_SDU_SubPDU_Padding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v_SDU_SubPDUListDL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 };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DRB.send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cas_NR_DRB_COMMON_REQ_MAC_PDUList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cs_TimingInfo_NR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(v_Timing2),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v_MAC_PDUListDL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t_Watchdog.start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18"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 Check: Does the UE transmit a Buffer Status Report on the UL indicating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an empty buffer?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 Get the time when UE sent BSR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 Note the function not suitable for finding the UL Data timing with respect to Grant, but still result in same value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//v_Timing2 :=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f_NR_SubFrameTiming_AddSlots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(v_Timing1, tsc_NR_SlotOffsetK2);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cr_NR_MAC_CE_SubPDU_UL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cr_NR_MAC_LongBSR_SubHeader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cr_LongBSR_Payload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('00000000'B, {})) };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:= {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cr_NR_UL_MAC_PDU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(omit,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v_CE_SubPDUListUL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cr_NR_MAC_Padding_SubPDU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'??'O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 };   // 1byte Padding header and 1 byte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padding payload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DRB.receive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car_NR_DRB_COMMON_IND_MAC_PDUList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p_NR_DRB_Id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-,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v_MAC_PDUListUL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"Step 20"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siclog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@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SYSIND.receive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car_NR_SYSTEM_UL_HARQ_IND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ack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));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f_NR_PreliminaryPass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(__FILE__, __LINE__, "Step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20");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t_Watchdog.stop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;</w:t>
            </w:r>
          </w:p>
          <w:p w:rsidR="0064648F" w:rsidRDefault="00A607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ab/>
              <w:t>}</w:t>
            </w:r>
          </w:p>
        </w:tc>
      </w:tr>
    </w:tbl>
    <w:p w:rsidR="0064648F" w:rsidRDefault="0064648F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64648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7C0" w:rsidRDefault="00A607C0">
      <w:pPr>
        <w:spacing w:after="0"/>
      </w:pPr>
      <w:r>
        <w:separator/>
      </w:r>
    </w:p>
  </w:endnote>
  <w:endnote w:type="continuationSeparator" w:id="0">
    <w:p w:rsidR="00A607C0" w:rsidRDefault="00A60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7C0" w:rsidRDefault="00A607C0">
      <w:pPr>
        <w:spacing w:after="0"/>
      </w:pPr>
      <w:r>
        <w:separator/>
      </w:r>
    </w:p>
  </w:footnote>
  <w:footnote w:type="continuationSeparator" w:id="0">
    <w:p w:rsidR="00A607C0" w:rsidRDefault="00A607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8F" w:rsidRDefault="00A607C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8F" w:rsidRDefault="0064648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8F" w:rsidRDefault="00A607C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48F" w:rsidRDefault="0064648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F2B5A"/>
    <w:multiLevelType w:val="multilevel"/>
    <w:tmpl w:val="410F2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E7A48B"/>
    <w:multiLevelType w:val="multilevel"/>
    <w:tmpl w:val="61E7A48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6B8640E4"/>
    <w:multiLevelType w:val="multilevel"/>
    <w:tmpl w:val="6B8640E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40" w:hanging="420"/>
      </w:pPr>
    </w:lvl>
    <w:lvl w:ilvl="2" w:tentative="1">
      <w:start w:val="1"/>
      <w:numFmt w:val="lowerRoman"/>
      <w:lvlText w:val="%3."/>
      <w:lvlJc w:val="right"/>
      <w:pPr>
        <w:ind w:left="1360" w:hanging="420"/>
      </w:pPr>
    </w:lvl>
    <w:lvl w:ilvl="3" w:tentative="1">
      <w:start w:val="1"/>
      <w:numFmt w:val="decimal"/>
      <w:lvlText w:val="%4."/>
      <w:lvlJc w:val="left"/>
      <w:pPr>
        <w:ind w:left="1780" w:hanging="420"/>
      </w:pPr>
    </w:lvl>
    <w:lvl w:ilvl="4" w:tentative="1">
      <w:start w:val="1"/>
      <w:numFmt w:val="lowerLetter"/>
      <w:lvlText w:val="%5)"/>
      <w:lvlJc w:val="left"/>
      <w:pPr>
        <w:ind w:left="2200" w:hanging="420"/>
      </w:pPr>
    </w:lvl>
    <w:lvl w:ilvl="5" w:tentative="1">
      <w:start w:val="1"/>
      <w:numFmt w:val="lowerRoman"/>
      <w:lvlText w:val="%6."/>
      <w:lvlJc w:val="right"/>
      <w:pPr>
        <w:ind w:left="2620" w:hanging="420"/>
      </w:pPr>
    </w:lvl>
    <w:lvl w:ilvl="6" w:tentative="1">
      <w:start w:val="1"/>
      <w:numFmt w:val="decimal"/>
      <w:lvlText w:val="%7."/>
      <w:lvlJc w:val="left"/>
      <w:pPr>
        <w:ind w:left="3040" w:hanging="420"/>
      </w:pPr>
    </w:lvl>
    <w:lvl w:ilvl="7" w:tentative="1">
      <w:start w:val="1"/>
      <w:numFmt w:val="lowerLetter"/>
      <w:lvlText w:val="%8)"/>
      <w:lvlJc w:val="left"/>
      <w:pPr>
        <w:ind w:left="3460" w:hanging="420"/>
      </w:pPr>
    </w:lvl>
    <w:lvl w:ilvl="8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33"/>
    <w:rsid w:val="00001D63"/>
    <w:rsid w:val="000045DE"/>
    <w:rsid w:val="00006651"/>
    <w:rsid w:val="00007575"/>
    <w:rsid w:val="00011C14"/>
    <w:rsid w:val="00017572"/>
    <w:rsid w:val="00022E4A"/>
    <w:rsid w:val="00024866"/>
    <w:rsid w:val="00027A96"/>
    <w:rsid w:val="000304B1"/>
    <w:rsid w:val="00031690"/>
    <w:rsid w:val="0003629C"/>
    <w:rsid w:val="00036BDF"/>
    <w:rsid w:val="00036FE7"/>
    <w:rsid w:val="00041DA9"/>
    <w:rsid w:val="000509E3"/>
    <w:rsid w:val="00050CAC"/>
    <w:rsid w:val="00054E62"/>
    <w:rsid w:val="00055B1D"/>
    <w:rsid w:val="00057DBD"/>
    <w:rsid w:val="000614B3"/>
    <w:rsid w:val="00061F6A"/>
    <w:rsid w:val="000653B4"/>
    <w:rsid w:val="0006562C"/>
    <w:rsid w:val="00065DA7"/>
    <w:rsid w:val="00065EC9"/>
    <w:rsid w:val="000749BF"/>
    <w:rsid w:val="00075335"/>
    <w:rsid w:val="00077676"/>
    <w:rsid w:val="00091E29"/>
    <w:rsid w:val="00093829"/>
    <w:rsid w:val="0009581D"/>
    <w:rsid w:val="00095C27"/>
    <w:rsid w:val="00096A16"/>
    <w:rsid w:val="00096F61"/>
    <w:rsid w:val="00097DB0"/>
    <w:rsid w:val="000A0C6E"/>
    <w:rsid w:val="000A1C38"/>
    <w:rsid w:val="000A30FB"/>
    <w:rsid w:val="000A4903"/>
    <w:rsid w:val="000A4AB6"/>
    <w:rsid w:val="000A4AB8"/>
    <w:rsid w:val="000A55CC"/>
    <w:rsid w:val="000A6394"/>
    <w:rsid w:val="000A773C"/>
    <w:rsid w:val="000B32E7"/>
    <w:rsid w:val="000B54FB"/>
    <w:rsid w:val="000B70AF"/>
    <w:rsid w:val="000B7FED"/>
    <w:rsid w:val="000C002D"/>
    <w:rsid w:val="000C038A"/>
    <w:rsid w:val="000C104F"/>
    <w:rsid w:val="000C3E62"/>
    <w:rsid w:val="000C6598"/>
    <w:rsid w:val="000D2667"/>
    <w:rsid w:val="000D2926"/>
    <w:rsid w:val="000D40AB"/>
    <w:rsid w:val="000D7F82"/>
    <w:rsid w:val="000E0F12"/>
    <w:rsid w:val="000E2533"/>
    <w:rsid w:val="000E2CAB"/>
    <w:rsid w:val="000E619B"/>
    <w:rsid w:val="000E67AC"/>
    <w:rsid w:val="000F0911"/>
    <w:rsid w:val="000F119F"/>
    <w:rsid w:val="000F34D6"/>
    <w:rsid w:val="000F39F5"/>
    <w:rsid w:val="000F7E23"/>
    <w:rsid w:val="00100ED2"/>
    <w:rsid w:val="00103BB0"/>
    <w:rsid w:val="0010532D"/>
    <w:rsid w:val="0010543B"/>
    <w:rsid w:val="001101DD"/>
    <w:rsid w:val="001109AC"/>
    <w:rsid w:val="00112785"/>
    <w:rsid w:val="0011415B"/>
    <w:rsid w:val="001209DE"/>
    <w:rsid w:val="0012136E"/>
    <w:rsid w:val="001227CA"/>
    <w:rsid w:val="00123EF8"/>
    <w:rsid w:val="00126187"/>
    <w:rsid w:val="00126237"/>
    <w:rsid w:val="001302CE"/>
    <w:rsid w:val="00130546"/>
    <w:rsid w:val="00135716"/>
    <w:rsid w:val="00135B18"/>
    <w:rsid w:val="001373AB"/>
    <w:rsid w:val="001376F4"/>
    <w:rsid w:val="00140B91"/>
    <w:rsid w:val="0014123D"/>
    <w:rsid w:val="001436DC"/>
    <w:rsid w:val="001444CF"/>
    <w:rsid w:val="00145D43"/>
    <w:rsid w:val="00146DCF"/>
    <w:rsid w:val="00152B29"/>
    <w:rsid w:val="00155AFC"/>
    <w:rsid w:val="001576E0"/>
    <w:rsid w:val="00157B5B"/>
    <w:rsid w:val="0016157A"/>
    <w:rsid w:val="00162159"/>
    <w:rsid w:val="00162C0A"/>
    <w:rsid w:val="00164CFC"/>
    <w:rsid w:val="001709EA"/>
    <w:rsid w:val="00170FD3"/>
    <w:rsid w:val="00171CFD"/>
    <w:rsid w:val="00173835"/>
    <w:rsid w:val="00177D63"/>
    <w:rsid w:val="00180E0D"/>
    <w:rsid w:val="001815FD"/>
    <w:rsid w:val="00181DA1"/>
    <w:rsid w:val="001840A4"/>
    <w:rsid w:val="00185B4A"/>
    <w:rsid w:val="0018757C"/>
    <w:rsid w:val="001901A2"/>
    <w:rsid w:val="00192C46"/>
    <w:rsid w:val="00192CC5"/>
    <w:rsid w:val="00193821"/>
    <w:rsid w:val="00194949"/>
    <w:rsid w:val="00196C85"/>
    <w:rsid w:val="0019779B"/>
    <w:rsid w:val="001A08B3"/>
    <w:rsid w:val="001A0D31"/>
    <w:rsid w:val="001A1BB9"/>
    <w:rsid w:val="001A4C7E"/>
    <w:rsid w:val="001A5EE5"/>
    <w:rsid w:val="001A709A"/>
    <w:rsid w:val="001A79B0"/>
    <w:rsid w:val="001A7B60"/>
    <w:rsid w:val="001B52F0"/>
    <w:rsid w:val="001B572D"/>
    <w:rsid w:val="001B7A65"/>
    <w:rsid w:val="001C4D49"/>
    <w:rsid w:val="001C4D7F"/>
    <w:rsid w:val="001C5BC6"/>
    <w:rsid w:val="001C5C2A"/>
    <w:rsid w:val="001C660D"/>
    <w:rsid w:val="001D5663"/>
    <w:rsid w:val="001E3FA8"/>
    <w:rsid w:val="001E41F3"/>
    <w:rsid w:val="001E7E47"/>
    <w:rsid w:val="001F1817"/>
    <w:rsid w:val="001F406A"/>
    <w:rsid w:val="001F4DD8"/>
    <w:rsid w:val="001F53A2"/>
    <w:rsid w:val="00201ECD"/>
    <w:rsid w:val="002040A1"/>
    <w:rsid w:val="00205022"/>
    <w:rsid w:val="0020506D"/>
    <w:rsid w:val="00206AAD"/>
    <w:rsid w:val="00207D62"/>
    <w:rsid w:val="0021084C"/>
    <w:rsid w:val="00210EF6"/>
    <w:rsid w:val="00211882"/>
    <w:rsid w:val="00220349"/>
    <w:rsid w:val="00221C5A"/>
    <w:rsid w:val="002228DF"/>
    <w:rsid w:val="00225FCF"/>
    <w:rsid w:val="0023743F"/>
    <w:rsid w:val="00241A66"/>
    <w:rsid w:val="00241C08"/>
    <w:rsid w:val="00243230"/>
    <w:rsid w:val="00243814"/>
    <w:rsid w:val="0024514A"/>
    <w:rsid w:val="002454CD"/>
    <w:rsid w:val="00245CA4"/>
    <w:rsid w:val="00247D6B"/>
    <w:rsid w:val="002501D4"/>
    <w:rsid w:val="00253628"/>
    <w:rsid w:val="002564C6"/>
    <w:rsid w:val="0026004D"/>
    <w:rsid w:val="00263668"/>
    <w:rsid w:val="002640DD"/>
    <w:rsid w:val="0026523B"/>
    <w:rsid w:val="00275D12"/>
    <w:rsid w:val="00283E75"/>
    <w:rsid w:val="00284842"/>
    <w:rsid w:val="00284FEB"/>
    <w:rsid w:val="002860C4"/>
    <w:rsid w:val="002956E3"/>
    <w:rsid w:val="00295FA9"/>
    <w:rsid w:val="002973B2"/>
    <w:rsid w:val="0029778B"/>
    <w:rsid w:val="002A201C"/>
    <w:rsid w:val="002A230F"/>
    <w:rsid w:val="002A2CA9"/>
    <w:rsid w:val="002A3EDF"/>
    <w:rsid w:val="002A4DCB"/>
    <w:rsid w:val="002A7230"/>
    <w:rsid w:val="002B14D3"/>
    <w:rsid w:val="002B1E36"/>
    <w:rsid w:val="002B25A5"/>
    <w:rsid w:val="002B528A"/>
    <w:rsid w:val="002B5741"/>
    <w:rsid w:val="002B5FFB"/>
    <w:rsid w:val="002C40E5"/>
    <w:rsid w:val="002C6738"/>
    <w:rsid w:val="002C7E01"/>
    <w:rsid w:val="002D2D41"/>
    <w:rsid w:val="002D3D6E"/>
    <w:rsid w:val="002D438B"/>
    <w:rsid w:val="002D5291"/>
    <w:rsid w:val="002D6EA5"/>
    <w:rsid w:val="002D729B"/>
    <w:rsid w:val="002D7511"/>
    <w:rsid w:val="002E008A"/>
    <w:rsid w:val="002E2AA4"/>
    <w:rsid w:val="002E573A"/>
    <w:rsid w:val="002F1C4D"/>
    <w:rsid w:val="002F1E92"/>
    <w:rsid w:val="002F230F"/>
    <w:rsid w:val="002F25C8"/>
    <w:rsid w:val="002F2D52"/>
    <w:rsid w:val="002F3818"/>
    <w:rsid w:val="002F45F1"/>
    <w:rsid w:val="002F6416"/>
    <w:rsid w:val="002F6C25"/>
    <w:rsid w:val="002F7D40"/>
    <w:rsid w:val="00301D7F"/>
    <w:rsid w:val="003030A7"/>
    <w:rsid w:val="00303E7C"/>
    <w:rsid w:val="00304724"/>
    <w:rsid w:val="00304A2C"/>
    <w:rsid w:val="00305409"/>
    <w:rsid w:val="00306AF8"/>
    <w:rsid w:val="00306CF8"/>
    <w:rsid w:val="00310217"/>
    <w:rsid w:val="0031061D"/>
    <w:rsid w:val="00310986"/>
    <w:rsid w:val="0031106C"/>
    <w:rsid w:val="00312394"/>
    <w:rsid w:val="003216F1"/>
    <w:rsid w:val="00322D46"/>
    <w:rsid w:val="00323A12"/>
    <w:rsid w:val="003327F7"/>
    <w:rsid w:val="0033294A"/>
    <w:rsid w:val="00335C90"/>
    <w:rsid w:val="00335D46"/>
    <w:rsid w:val="003367BF"/>
    <w:rsid w:val="0033698E"/>
    <w:rsid w:val="00336DFC"/>
    <w:rsid w:val="00341F6F"/>
    <w:rsid w:val="00342D98"/>
    <w:rsid w:val="00343CD7"/>
    <w:rsid w:val="00344C38"/>
    <w:rsid w:val="00345383"/>
    <w:rsid w:val="003455C4"/>
    <w:rsid w:val="00345D33"/>
    <w:rsid w:val="00345E99"/>
    <w:rsid w:val="0034618B"/>
    <w:rsid w:val="003466F2"/>
    <w:rsid w:val="00346D77"/>
    <w:rsid w:val="00347CE8"/>
    <w:rsid w:val="0035036E"/>
    <w:rsid w:val="00351220"/>
    <w:rsid w:val="00351356"/>
    <w:rsid w:val="00351361"/>
    <w:rsid w:val="00352D86"/>
    <w:rsid w:val="00354C27"/>
    <w:rsid w:val="00354F14"/>
    <w:rsid w:val="003550B6"/>
    <w:rsid w:val="003556DC"/>
    <w:rsid w:val="00355B3A"/>
    <w:rsid w:val="003609EF"/>
    <w:rsid w:val="00361583"/>
    <w:rsid w:val="0036231A"/>
    <w:rsid w:val="00362C9D"/>
    <w:rsid w:val="00365778"/>
    <w:rsid w:val="0037135F"/>
    <w:rsid w:val="00371BA0"/>
    <w:rsid w:val="00374DD4"/>
    <w:rsid w:val="00375BB0"/>
    <w:rsid w:val="003764EC"/>
    <w:rsid w:val="003767E5"/>
    <w:rsid w:val="003778E5"/>
    <w:rsid w:val="003806A7"/>
    <w:rsid w:val="00381B16"/>
    <w:rsid w:val="00383C3D"/>
    <w:rsid w:val="003858C9"/>
    <w:rsid w:val="00385EB1"/>
    <w:rsid w:val="00387792"/>
    <w:rsid w:val="003904E3"/>
    <w:rsid w:val="003926A3"/>
    <w:rsid w:val="003928F7"/>
    <w:rsid w:val="00393990"/>
    <w:rsid w:val="00393BCA"/>
    <w:rsid w:val="00393CEA"/>
    <w:rsid w:val="003A19D5"/>
    <w:rsid w:val="003A4B2E"/>
    <w:rsid w:val="003A628A"/>
    <w:rsid w:val="003A73F4"/>
    <w:rsid w:val="003B510D"/>
    <w:rsid w:val="003B7B28"/>
    <w:rsid w:val="003C24B5"/>
    <w:rsid w:val="003C2766"/>
    <w:rsid w:val="003C2CE8"/>
    <w:rsid w:val="003C50FE"/>
    <w:rsid w:val="003D111D"/>
    <w:rsid w:val="003D1466"/>
    <w:rsid w:val="003D1B36"/>
    <w:rsid w:val="003D2B94"/>
    <w:rsid w:val="003D4813"/>
    <w:rsid w:val="003D49F4"/>
    <w:rsid w:val="003D617E"/>
    <w:rsid w:val="003D6BD4"/>
    <w:rsid w:val="003E12A4"/>
    <w:rsid w:val="003E189E"/>
    <w:rsid w:val="003E1A36"/>
    <w:rsid w:val="003E51C2"/>
    <w:rsid w:val="003F0BAD"/>
    <w:rsid w:val="003F232C"/>
    <w:rsid w:val="003F3287"/>
    <w:rsid w:val="003F3C4D"/>
    <w:rsid w:val="003F42DE"/>
    <w:rsid w:val="003F48B0"/>
    <w:rsid w:val="004001A0"/>
    <w:rsid w:val="00400567"/>
    <w:rsid w:val="00401E8D"/>
    <w:rsid w:val="00405D3C"/>
    <w:rsid w:val="00410371"/>
    <w:rsid w:val="00411482"/>
    <w:rsid w:val="00412379"/>
    <w:rsid w:val="00412D60"/>
    <w:rsid w:val="0041471B"/>
    <w:rsid w:val="004153A1"/>
    <w:rsid w:val="00415491"/>
    <w:rsid w:val="0041550E"/>
    <w:rsid w:val="0041693A"/>
    <w:rsid w:val="004200F4"/>
    <w:rsid w:val="00420DD2"/>
    <w:rsid w:val="0042332F"/>
    <w:rsid w:val="004240DD"/>
    <w:rsid w:val="004242F1"/>
    <w:rsid w:val="004247EF"/>
    <w:rsid w:val="00425A95"/>
    <w:rsid w:val="0043075A"/>
    <w:rsid w:val="0043163D"/>
    <w:rsid w:val="0043208D"/>
    <w:rsid w:val="00433730"/>
    <w:rsid w:val="00433820"/>
    <w:rsid w:val="004371B3"/>
    <w:rsid w:val="00440D0A"/>
    <w:rsid w:val="00443855"/>
    <w:rsid w:val="00443F73"/>
    <w:rsid w:val="00445DBA"/>
    <w:rsid w:val="00446488"/>
    <w:rsid w:val="00446815"/>
    <w:rsid w:val="004473F7"/>
    <w:rsid w:val="00450355"/>
    <w:rsid w:val="004541EC"/>
    <w:rsid w:val="0045447E"/>
    <w:rsid w:val="004558A5"/>
    <w:rsid w:val="00461008"/>
    <w:rsid w:val="00461E1C"/>
    <w:rsid w:val="00461F12"/>
    <w:rsid w:val="004626DA"/>
    <w:rsid w:val="004635E5"/>
    <w:rsid w:val="00464DEA"/>
    <w:rsid w:val="00465B0C"/>
    <w:rsid w:val="00465ED4"/>
    <w:rsid w:val="004703DB"/>
    <w:rsid w:val="00470DD3"/>
    <w:rsid w:val="004717EA"/>
    <w:rsid w:val="0047274F"/>
    <w:rsid w:val="0047305B"/>
    <w:rsid w:val="0047404F"/>
    <w:rsid w:val="00480735"/>
    <w:rsid w:val="00481888"/>
    <w:rsid w:val="00482B43"/>
    <w:rsid w:val="00491B27"/>
    <w:rsid w:val="00494CA6"/>
    <w:rsid w:val="00495060"/>
    <w:rsid w:val="00496FA3"/>
    <w:rsid w:val="004A02C4"/>
    <w:rsid w:val="004A2A5F"/>
    <w:rsid w:val="004A2AED"/>
    <w:rsid w:val="004A3BE0"/>
    <w:rsid w:val="004A3F3F"/>
    <w:rsid w:val="004A57D8"/>
    <w:rsid w:val="004A6461"/>
    <w:rsid w:val="004B01A5"/>
    <w:rsid w:val="004B0EC7"/>
    <w:rsid w:val="004B2C2D"/>
    <w:rsid w:val="004B2C4F"/>
    <w:rsid w:val="004B3151"/>
    <w:rsid w:val="004B526E"/>
    <w:rsid w:val="004B604C"/>
    <w:rsid w:val="004B75B7"/>
    <w:rsid w:val="004C1034"/>
    <w:rsid w:val="004C5ADE"/>
    <w:rsid w:val="004D1554"/>
    <w:rsid w:val="004D455F"/>
    <w:rsid w:val="004D499C"/>
    <w:rsid w:val="004D4DA9"/>
    <w:rsid w:val="004D4EE2"/>
    <w:rsid w:val="004E04E2"/>
    <w:rsid w:val="004E297B"/>
    <w:rsid w:val="004E535C"/>
    <w:rsid w:val="004E5FD6"/>
    <w:rsid w:val="004F661B"/>
    <w:rsid w:val="005004D2"/>
    <w:rsid w:val="0050356A"/>
    <w:rsid w:val="005045C7"/>
    <w:rsid w:val="00507329"/>
    <w:rsid w:val="005105E0"/>
    <w:rsid w:val="0051196A"/>
    <w:rsid w:val="00511C0B"/>
    <w:rsid w:val="005135A1"/>
    <w:rsid w:val="0051580D"/>
    <w:rsid w:val="00515FF1"/>
    <w:rsid w:val="00517E1B"/>
    <w:rsid w:val="00521C70"/>
    <w:rsid w:val="005251AA"/>
    <w:rsid w:val="005279F5"/>
    <w:rsid w:val="00530076"/>
    <w:rsid w:val="005300CA"/>
    <w:rsid w:val="0053043D"/>
    <w:rsid w:val="0053144A"/>
    <w:rsid w:val="00532891"/>
    <w:rsid w:val="005352CD"/>
    <w:rsid w:val="00541025"/>
    <w:rsid w:val="005412F6"/>
    <w:rsid w:val="00541370"/>
    <w:rsid w:val="00542EBB"/>
    <w:rsid w:val="00543A6E"/>
    <w:rsid w:val="00544981"/>
    <w:rsid w:val="00546543"/>
    <w:rsid w:val="00547111"/>
    <w:rsid w:val="00550BE6"/>
    <w:rsid w:val="00550D59"/>
    <w:rsid w:val="00551F46"/>
    <w:rsid w:val="00552254"/>
    <w:rsid w:val="00553FCC"/>
    <w:rsid w:val="00560AB4"/>
    <w:rsid w:val="00561749"/>
    <w:rsid w:val="00561DC1"/>
    <w:rsid w:val="005629B6"/>
    <w:rsid w:val="00564606"/>
    <w:rsid w:val="00564973"/>
    <w:rsid w:val="00564BDC"/>
    <w:rsid w:val="00564EDF"/>
    <w:rsid w:val="0056673A"/>
    <w:rsid w:val="00566F6F"/>
    <w:rsid w:val="005677B1"/>
    <w:rsid w:val="00571288"/>
    <w:rsid w:val="00572F52"/>
    <w:rsid w:val="00573429"/>
    <w:rsid w:val="00581AFF"/>
    <w:rsid w:val="0058240F"/>
    <w:rsid w:val="00584A2B"/>
    <w:rsid w:val="00586A52"/>
    <w:rsid w:val="00587963"/>
    <w:rsid w:val="00587F6A"/>
    <w:rsid w:val="00592D74"/>
    <w:rsid w:val="00593E78"/>
    <w:rsid w:val="00596753"/>
    <w:rsid w:val="005A1AB7"/>
    <w:rsid w:val="005A1B6A"/>
    <w:rsid w:val="005A1E1D"/>
    <w:rsid w:val="005A4094"/>
    <w:rsid w:val="005A4D3A"/>
    <w:rsid w:val="005A64E2"/>
    <w:rsid w:val="005A6DDF"/>
    <w:rsid w:val="005B0314"/>
    <w:rsid w:val="005B299D"/>
    <w:rsid w:val="005B4127"/>
    <w:rsid w:val="005B5026"/>
    <w:rsid w:val="005B5DAB"/>
    <w:rsid w:val="005C48E5"/>
    <w:rsid w:val="005C6918"/>
    <w:rsid w:val="005D1DFD"/>
    <w:rsid w:val="005D27CA"/>
    <w:rsid w:val="005D2ABE"/>
    <w:rsid w:val="005E095B"/>
    <w:rsid w:val="005E18C6"/>
    <w:rsid w:val="005E2C44"/>
    <w:rsid w:val="005E33AF"/>
    <w:rsid w:val="005E42FB"/>
    <w:rsid w:val="005E7977"/>
    <w:rsid w:val="005F312A"/>
    <w:rsid w:val="005F35F7"/>
    <w:rsid w:val="005F3863"/>
    <w:rsid w:val="005F391D"/>
    <w:rsid w:val="005F39B2"/>
    <w:rsid w:val="005F682D"/>
    <w:rsid w:val="005F740E"/>
    <w:rsid w:val="006006C1"/>
    <w:rsid w:val="00601667"/>
    <w:rsid w:val="00603362"/>
    <w:rsid w:val="00604338"/>
    <w:rsid w:val="0060489C"/>
    <w:rsid w:val="00610384"/>
    <w:rsid w:val="00610445"/>
    <w:rsid w:val="00610C5B"/>
    <w:rsid w:val="00611BA8"/>
    <w:rsid w:val="006123FF"/>
    <w:rsid w:val="006129B7"/>
    <w:rsid w:val="00613D6B"/>
    <w:rsid w:val="0061563E"/>
    <w:rsid w:val="00617D68"/>
    <w:rsid w:val="00617FEE"/>
    <w:rsid w:val="00620359"/>
    <w:rsid w:val="006203F1"/>
    <w:rsid w:val="00620F69"/>
    <w:rsid w:val="00621188"/>
    <w:rsid w:val="00621C0A"/>
    <w:rsid w:val="006257ED"/>
    <w:rsid w:val="00625935"/>
    <w:rsid w:val="0062672F"/>
    <w:rsid w:val="006270A1"/>
    <w:rsid w:val="0062714D"/>
    <w:rsid w:val="006316B2"/>
    <w:rsid w:val="00631F2E"/>
    <w:rsid w:val="00633321"/>
    <w:rsid w:val="00636850"/>
    <w:rsid w:val="00644586"/>
    <w:rsid w:val="00645256"/>
    <w:rsid w:val="006461B9"/>
    <w:rsid w:val="0064648F"/>
    <w:rsid w:val="0065241E"/>
    <w:rsid w:val="00652A36"/>
    <w:rsid w:val="0065349B"/>
    <w:rsid w:val="0065364E"/>
    <w:rsid w:val="006537B5"/>
    <w:rsid w:val="00660232"/>
    <w:rsid w:val="00661E2C"/>
    <w:rsid w:val="006624D0"/>
    <w:rsid w:val="00663E61"/>
    <w:rsid w:val="00665B39"/>
    <w:rsid w:val="00667016"/>
    <w:rsid w:val="00677304"/>
    <w:rsid w:val="00677B7C"/>
    <w:rsid w:val="00680E1F"/>
    <w:rsid w:val="006819C2"/>
    <w:rsid w:val="0068444E"/>
    <w:rsid w:val="006936DF"/>
    <w:rsid w:val="00695808"/>
    <w:rsid w:val="006A3259"/>
    <w:rsid w:val="006A35B8"/>
    <w:rsid w:val="006A3F0B"/>
    <w:rsid w:val="006A4F22"/>
    <w:rsid w:val="006A5853"/>
    <w:rsid w:val="006A6982"/>
    <w:rsid w:val="006A737E"/>
    <w:rsid w:val="006B00B1"/>
    <w:rsid w:val="006B1DD7"/>
    <w:rsid w:val="006B37A4"/>
    <w:rsid w:val="006B46FB"/>
    <w:rsid w:val="006B7B2F"/>
    <w:rsid w:val="006C0A6B"/>
    <w:rsid w:val="006C1B27"/>
    <w:rsid w:val="006C32D6"/>
    <w:rsid w:val="006C78F2"/>
    <w:rsid w:val="006D0191"/>
    <w:rsid w:val="006D6527"/>
    <w:rsid w:val="006D7ACF"/>
    <w:rsid w:val="006E21FB"/>
    <w:rsid w:val="006E4465"/>
    <w:rsid w:val="006E48F7"/>
    <w:rsid w:val="006E5627"/>
    <w:rsid w:val="006E6C32"/>
    <w:rsid w:val="006E705E"/>
    <w:rsid w:val="006E7773"/>
    <w:rsid w:val="006F4F1F"/>
    <w:rsid w:val="006F5558"/>
    <w:rsid w:val="006F6B99"/>
    <w:rsid w:val="006F7B09"/>
    <w:rsid w:val="006F7F2E"/>
    <w:rsid w:val="00700A7C"/>
    <w:rsid w:val="007020FA"/>
    <w:rsid w:val="00702A17"/>
    <w:rsid w:val="00702ECF"/>
    <w:rsid w:val="00704829"/>
    <w:rsid w:val="007049D2"/>
    <w:rsid w:val="007051B1"/>
    <w:rsid w:val="007063F8"/>
    <w:rsid w:val="007101FB"/>
    <w:rsid w:val="00712228"/>
    <w:rsid w:val="0071715C"/>
    <w:rsid w:val="00717315"/>
    <w:rsid w:val="0072522A"/>
    <w:rsid w:val="00725D8B"/>
    <w:rsid w:val="00725F59"/>
    <w:rsid w:val="00726ABB"/>
    <w:rsid w:val="007316ED"/>
    <w:rsid w:val="0073208D"/>
    <w:rsid w:val="0073536A"/>
    <w:rsid w:val="007368FA"/>
    <w:rsid w:val="0073742E"/>
    <w:rsid w:val="0073773F"/>
    <w:rsid w:val="00740DB7"/>
    <w:rsid w:val="00745AD2"/>
    <w:rsid w:val="00746FD3"/>
    <w:rsid w:val="00747AD2"/>
    <w:rsid w:val="00750C7A"/>
    <w:rsid w:val="00752FAD"/>
    <w:rsid w:val="00754314"/>
    <w:rsid w:val="00754AB7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0C13"/>
    <w:rsid w:val="00771D52"/>
    <w:rsid w:val="007726D5"/>
    <w:rsid w:val="00773135"/>
    <w:rsid w:val="007752C4"/>
    <w:rsid w:val="007761E4"/>
    <w:rsid w:val="00776F2F"/>
    <w:rsid w:val="0078011C"/>
    <w:rsid w:val="00780B1F"/>
    <w:rsid w:val="00781D62"/>
    <w:rsid w:val="00786E9B"/>
    <w:rsid w:val="00791965"/>
    <w:rsid w:val="00792342"/>
    <w:rsid w:val="00796CD3"/>
    <w:rsid w:val="007977A8"/>
    <w:rsid w:val="007A31E4"/>
    <w:rsid w:val="007A3E93"/>
    <w:rsid w:val="007A402B"/>
    <w:rsid w:val="007A4051"/>
    <w:rsid w:val="007A587A"/>
    <w:rsid w:val="007A73E5"/>
    <w:rsid w:val="007A7464"/>
    <w:rsid w:val="007A7BA2"/>
    <w:rsid w:val="007B500A"/>
    <w:rsid w:val="007B512A"/>
    <w:rsid w:val="007C0E8A"/>
    <w:rsid w:val="007C13F4"/>
    <w:rsid w:val="007C2097"/>
    <w:rsid w:val="007C28A7"/>
    <w:rsid w:val="007C5DE7"/>
    <w:rsid w:val="007C7AF5"/>
    <w:rsid w:val="007D0F94"/>
    <w:rsid w:val="007D214E"/>
    <w:rsid w:val="007D3163"/>
    <w:rsid w:val="007D31C6"/>
    <w:rsid w:val="007D332D"/>
    <w:rsid w:val="007D610E"/>
    <w:rsid w:val="007D6A07"/>
    <w:rsid w:val="007D6DB1"/>
    <w:rsid w:val="007D7566"/>
    <w:rsid w:val="007E06ED"/>
    <w:rsid w:val="007E136E"/>
    <w:rsid w:val="007E2A52"/>
    <w:rsid w:val="007E433A"/>
    <w:rsid w:val="007E4DBA"/>
    <w:rsid w:val="007E7FF8"/>
    <w:rsid w:val="007F0389"/>
    <w:rsid w:val="007F1418"/>
    <w:rsid w:val="007F3264"/>
    <w:rsid w:val="007F34F3"/>
    <w:rsid w:val="007F3701"/>
    <w:rsid w:val="007F4E40"/>
    <w:rsid w:val="007F5994"/>
    <w:rsid w:val="007F7259"/>
    <w:rsid w:val="007F74ED"/>
    <w:rsid w:val="00800A71"/>
    <w:rsid w:val="00801454"/>
    <w:rsid w:val="00801CF0"/>
    <w:rsid w:val="00801DC6"/>
    <w:rsid w:val="00802EDE"/>
    <w:rsid w:val="008036D6"/>
    <w:rsid w:val="00803CC0"/>
    <w:rsid w:val="00803DBE"/>
    <w:rsid w:val="008040A8"/>
    <w:rsid w:val="00806A5C"/>
    <w:rsid w:val="008075A7"/>
    <w:rsid w:val="00815EE1"/>
    <w:rsid w:val="00820932"/>
    <w:rsid w:val="00820D2F"/>
    <w:rsid w:val="00822264"/>
    <w:rsid w:val="00822428"/>
    <w:rsid w:val="00824395"/>
    <w:rsid w:val="0082481F"/>
    <w:rsid w:val="00824C2C"/>
    <w:rsid w:val="00825391"/>
    <w:rsid w:val="00826FF0"/>
    <w:rsid w:val="008279FA"/>
    <w:rsid w:val="00831EF6"/>
    <w:rsid w:val="00833426"/>
    <w:rsid w:val="00835587"/>
    <w:rsid w:val="00835E4C"/>
    <w:rsid w:val="00840349"/>
    <w:rsid w:val="0084199B"/>
    <w:rsid w:val="00842020"/>
    <w:rsid w:val="00846BDA"/>
    <w:rsid w:val="008513E2"/>
    <w:rsid w:val="00851912"/>
    <w:rsid w:val="00853338"/>
    <w:rsid w:val="0085441A"/>
    <w:rsid w:val="008626E7"/>
    <w:rsid w:val="00866D86"/>
    <w:rsid w:val="00870569"/>
    <w:rsid w:val="008705C1"/>
    <w:rsid w:val="00870EE7"/>
    <w:rsid w:val="008711B2"/>
    <w:rsid w:val="0087510D"/>
    <w:rsid w:val="00875D2F"/>
    <w:rsid w:val="008813F7"/>
    <w:rsid w:val="00882871"/>
    <w:rsid w:val="00883A39"/>
    <w:rsid w:val="008863B9"/>
    <w:rsid w:val="00886A84"/>
    <w:rsid w:val="0089088C"/>
    <w:rsid w:val="00890D5A"/>
    <w:rsid w:val="00891883"/>
    <w:rsid w:val="00896345"/>
    <w:rsid w:val="008A18B8"/>
    <w:rsid w:val="008A1CDA"/>
    <w:rsid w:val="008A2F7A"/>
    <w:rsid w:val="008A45A6"/>
    <w:rsid w:val="008A64C7"/>
    <w:rsid w:val="008A7AF9"/>
    <w:rsid w:val="008B001A"/>
    <w:rsid w:val="008B2743"/>
    <w:rsid w:val="008B2CD2"/>
    <w:rsid w:val="008B3B15"/>
    <w:rsid w:val="008B5E37"/>
    <w:rsid w:val="008B60E8"/>
    <w:rsid w:val="008C0254"/>
    <w:rsid w:val="008C0953"/>
    <w:rsid w:val="008C1C50"/>
    <w:rsid w:val="008C46CA"/>
    <w:rsid w:val="008C5819"/>
    <w:rsid w:val="008C75E5"/>
    <w:rsid w:val="008C7701"/>
    <w:rsid w:val="008D007E"/>
    <w:rsid w:val="008D4141"/>
    <w:rsid w:val="008D459E"/>
    <w:rsid w:val="008D5371"/>
    <w:rsid w:val="008D55F2"/>
    <w:rsid w:val="008D6522"/>
    <w:rsid w:val="008D70C6"/>
    <w:rsid w:val="008E22BE"/>
    <w:rsid w:val="008E4EDC"/>
    <w:rsid w:val="008E6B1F"/>
    <w:rsid w:val="008F2FC8"/>
    <w:rsid w:val="008F30F0"/>
    <w:rsid w:val="008F31D5"/>
    <w:rsid w:val="008F38DF"/>
    <w:rsid w:val="008F5AAD"/>
    <w:rsid w:val="008F686C"/>
    <w:rsid w:val="00901400"/>
    <w:rsid w:val="00904EBA"/>
    <w:rsid w:val="009067BF"/>
    <w:rsid w:val="00906869"/>
    <w:rsid w:val="00907B05"/>
    <w:rsid w:val="00910D07"/>
    <w:rsid w:val="00911A56"/>
    <w:rsid w:val="0091261A"/>
    <w:rsid w:val="00913E0B"/>
    <w:rsid w:val="00914069"/>
    <w:rsid w:val="009148DE"/>
    <w:rsid w:val="00916386"/>
    <w:rsid w:val="009312E7"/>
    <w:rsid w:val="0093283F"/>
    <w:rsid w:val="00936A1B"/>
    <w:rsid w:val="009418D9"/>
    <w:rsid w:val="00941E30"/>
    <w:rsid w:val="0094370A"/>
    <w:rsid w:val="00943918"/>
    <w:rsid w:val="00943B96"/>
    <w:rsid w:val="00943FEF"/>
    <w:rsid w:val="00946424"/>
    <w:rsid w:val="009478EE"/>
    <w:rsid w:val="009503D6"/>
    <w:rsid w:val="0095139C"/>
    <w:rsid w:val="00952420"/>
    <w:rsid w:val="0095347E"/>
    <w:rsid w:val="00954EDC"/>
    <w:rsid w:val="00956250"/>
    <w:rsid w:val="00956A50"/>
    <w:rsid w:val="0096292E"/>
    <w:rsid w:val="0096305A"/>
    <w:rsid w:val="00963EB0"/>
    <w:rsid w:val="00965E63"/>
    <w:rsid w:val="00972462"/>
    <w:rsid w:val="00972845"/>
    <w:rsid w:val="00973015"/>
    <w:rsid w:val="0097303B"/>
    <w:rsid w:val="00973766"/>
    <w:rsid w:val="0097424D"/>
    <w:rsid w:val="00975AC5"/>
    <w:rsid w:val="009777D9"/>
    <w:rsid w:val="009861B0"/>
    <w:rsid w:val="00986821"/>
    <w:rsid w:val="00987825"/>
    <w:rsid w:val="0099058A"/>
    <w:rsid w:val="00991B88"/>
    <w:rsid w:val="00992B1A"/>
    <w:rsid w:val="009959C1"/>
    <w:rsid w:val="00997DE8"/>
    <w:rsid w:val="009A07BF"/>
    <w:rsid w:val="009A1D32"/>
    <w:rsid w:val="009A39DE"/>
    <w:rsid w:val="009A4E0F"/>
    <w:rsid w:val="009A5255"/>
    <w:rsid w:val="009A5753"/>
    <w:rsid w:val="009A579D"/>
    <w:rsid w:val="009A6A11"/>
    <w:rsid w:val="009B0B50"/>
    <w:rsid w:val="009B0D9D"/>
    <w:rsid w:val="009B2E1B"/>
    <w:rsid w:val="009B5164"/>
    <w:rsid w:val="009B5251"/>
    <w:rsid w:val="009B7D5D"/>
    <w:rsid w:val="009C1018"/>
    <w:rsid w:val="009C22FE"/>
    <w:rsid w:val="009C34CB"/>
    <w:rsid w:val="009C5146"/>
    <w:rsid w:val="009C7D6D"/>
    <w:rsid w:val="009D00B7"/>
    <w:rsid w:val="009D36B1"/>
    <w:rsid w:val="009D476E"/>
    <w:rsid w:val="009D7147"/>
    <w:rsid w:val="009E24B9"/>
    <w:rsid w:val="009E24DE"/>
    <w:rsid w:val="009E3029"/>
    <w:rsid w:val="009E3297"/>
    <w:rsid w:val="009E383F"/>
    <w:rsid w:val="009E5880"/>
    <w:rsid w:val="009E5C01"/>
    <w:rsid w:val="009E72CF"/>
    <w:rsid w:val="009E7820"/>
    <w:rsid w:val="009E7D9B"/>
    <w:rsid w:val="009F002F"/>
    <w:rsid w:val="009F01D3"/>
    <w:rsid w:val="009F1050"/>
    <w:rsid w:val="009F2E93"/>
    <w:rsid w:val="009F473D"/>
    <w:rsid w:val="009F6D6B"/>
    <w:rsid w:val="009F734F"/>
    <w:rsid w:val="009F7D81"/>
    <w:rsid w:val="00A00487"/>
    <w:rsid w:val="00A0177D"/>
    <w:rsid w:val="00A0204C"/>
    <w:rsid w:val="00A04F1C"/>
    <w:rsid w:val="00A05006"/>
    <w:rsid w:val="00A10726"/>
    <w:rsid w:val="00A112C9"/>
    <w:rsid w:val="00A151E7"/>
    <w:rsid w:val="00A17401"/>
    <w:rsid w:val="00A230E4"/>
    <w:rsid w:val="00A23BFF"/>
    <w:rsid w:val="00A246B6"/>
    <w:rsid w:val="00A27DC9"/>
    <w:rsid w:val="00A30856"/>
    <w:rsid w:val="00A34424"/>
    <w:rsid w:val="00A34876"/>
    <w:rsid w:val="00A34A32"/>
    <w:rsid w:val="00A37D39"/>
    <w:rsid w:val="00A40634"/>
    <w:rsid w:val="00A41A40"/>
    <w:rsid w:val="00A4647B"/>
    <w:rsid w:val="00A47E70"/>
    <w:rsid w:val="00A50CF0"/>
    <w:rsid w:val="00A51317"/>
    <w:rsid w:val="00A52F6F"/>
    <w:rsid w:val="00A52F72"/>
    <w:rsid w:val="00A53150"/>
    <w:rsid w:val="00A5324B"/>
    <w:rsid w:val="00A5359F"/>
    <w:rsid w:val="00A54BBA"/>
    <w:rsid w:val="00A5562D"/>
    <w:rsid w:val="00A57076"/>
    <w:rsid w:val="00A57528"/>
    <w:rsid w:val="00A601CD"/>
    <w:rsid w:val="00A607C0"/>
    <w:rsid w:val="00A624AB"/>
    <w:rsid w:val="00A6301F"/>
    <w:rsid w:val="00A6605D"/>
    <w:rsid w:val="00A66C63"/>
    <w:rsid w:val="00A7010F"/>
    <w:rsid w:val="00A70BC7"/>
    <w:rsid w:val="00A7150A"/>
    <w:rsid w:val="00A72118"/>
    <w:rsid w:val="00A72665"/>
    <w:rsid w:val="00A754BB"/>
    <w:rsid w:val="00A7583C"/>
    <w:rsid w:val="00A759BA"/>
    <w:rsid w:val="00A75CED"/>
    <w:rsid w:val="00A7671C"/>
    <w:rsid w:val="00A7748E"/>
    <w:rsid w:val="00A81EA3"/>
    <w:rsid w:val="00A84550"/>
    <w:rsid w:val="00A87144"/>
    <w:rsid w:val="00A87512"/>
    <w:rsid w:val="00A87B41"/>
    <w:rsid w:val="00A90724"/>
    <w:rsid w:val="00A916D2"/>
    <w:rsid w:val="00A9467A"/>
    <w:rsid w:val="00A94C93"/>
    <w:rsid w:val="00A96C55"/>
    <w:rsid w:val="00AA0376"/>
    <w:rsid w:val="00AA1E64"/>
    <w:rsid w:val="00AA2CBC"/>
    <w:rsid w:val="00AA42E2"/>
    <w:rsid w:val="00AA49EB"/>
    <w:rsid w:val="00AB01DF"/>
    <w:rsid w:val="00AB0D3A"/>
    <w:rsid w:val="00AB4631"/>
    <w:rsid w:val="00AB6981"/>
    <w:rsid w:val="00AC5820"/>
    <w:rsid w:val="00AC7DC1"/>
    <w:rsid w:val="00AD1ADD"/>
    <w:rsid w:val="00AD1AFB"/>
    <w:rsid w:val="00AD1CD8"/>
    <w:rsid w:val="00AD4BCE"/>
    <w:rsid w:val="00AD6606"/>
    <w:rsid w:val="00AD7126"/>
    <w:rsid w:val="00AD7555"/>
    <w:rsid w:val="00AE2421"/>
    <w:rsid w:val="00AE4C68"/>
    <w:rsid w:val="00AF03C7"/>
    <w:rsid w:val="00AF095E"/>
    <w:rsid w:val="00AF25C3"/>
    <w:rsid w:val="00AF2DDE"/>
    <w:rsid w:val="00AF3E2E"/>
    <w:rsid w:val="00AF4D4E"/>
    <w:rsid w:val="00AF52B7"/>
    <w:rsid w:val="00AF62F6"/>
    <w:rsid w:val="00AF7E56"/>
    <w:rsid w:val="00B04335"/>
    <w:rsid w:val="00B04BEE"/>
    <w:rsid w:val="00B05D84"/>
    <w:rsid w:val="00B10E9C"/>
    <w:rsid w:val="00B11A1A"/>
    <w:rsid w:val="00B1310C"/>
    <w:rsid w:val="00B13940"/>
    <w:rsid w:val="00B17EC1"/>
    <w:rsid w:val="00B22A07"/>
    <w:rsid w:val="00B2333F"/>
    <w:rsid w:val="00B258BB"/>
    <w:rsid w:val="00B25C75"/>
    <w:rsid w:val="00B25DBD"/>
    <w:rsid w:val="00B3074E"/>
    <w:rsid w:val="00B3184B"/>
    <w:rsid w:val="00B31DA4"/>
    <w:rsid w:val="00B32774"/>
    <w:rsid w:val="00B33A2B"/>
    <w:rsid w:val="00B365AA"/>
    <w:rsid w:val="00B36F7C"/>
    <w:rsid w:val="00B37EEB"/>
    <w:rsid w:val="00B44001"/>
    <w:rsid w:val="00B443E6"/>
    <w:rsid w:val="00B444C0"/>
    <w:rsid w:val="00B45BFC"/>
    <w:rsid w:val="00B508D2"/>
    <w:rsid w:val="00B50A2B"/>
    <w:rsid w:val="00B50F92"/>
    <w:rsid w:val="00B51BA6"/>
    <w:rsid w:val="00B52828"/>
    <w:rsid w:val="00B539CA"/>
    <w:rsid w:val="00B556B7"/>
    <w:rsid w:val="00B56021"/>
    <w:rsid w:val="00B5710B"/>
    <w:rsid w:val="00B5725C"/>
    <w:rsid w:val="00B64906"/>
    <w:rsid w:val="00B67B97"/>
    <w:rsid w:val="00B7315D"/>
    <w:rsid w:val="00B73470"/>
    <w:rsid w:val="00B75E77"/>
    <w:rsid w:val="00B76799"/>
    <w:rsid w:val="00B76E16"/>
    <w:rsid w:val="00B801F2"/>
    <w:rsid w:val="00B83F4F"/>
    <w:rsid w:val="00B841A5"/>
    <w:rsid w:val="00B84F41"/>
    <w:rsid w:val="00B85917"/>
    <w:rsid w:val="00B85D4A"/>
    <w:rsid w:val="00B86222"/>
    <w:rsid w:val="00B87E14"/>
    <w:rsid w:val="00B87F06"/>
    <w:rsid w:val="00B918AC"/>
    <w:rsid w:val="00B91C30"/>
    <w:rsid w:val="00B920A8"/>
    <w:rsid w:val="00B9335B"/>
    <w:rsid w:val="00B968C8"/>
    <w:rsid w:val="00B9780D"/>
    <w:rsid w:val="00B97F8E"/>
    <w:rsid w:val="00BA048E"/>
    <w:rsid w:val="00BA2CD7"/>
    <w:rsid w:val="00BA3EC5"/>
    <w:rsid w:val="00BA5195"/>
    <w:rsid w:val="00BA51D9"/>
    <w:rsid w:val="00BA696A"/>
    <w:rsid w:val="00BB00C6"/>
    <w:rsid w:val="00BB1BF6"/>
    <w:rsid w:val="00BB3B9C"/>
    <w:rsid w:val="00BB5645"/>
    <w:rsid w:val="00BB5DFC"/>
    <w:rsid w:val="00BB7330"/>
    <w:rsid w:val="00BC40B1"/>
    <w:rsid w:val="00BC6E8D"/>
    <w:rsid w:val="00BC73B3"/>
    <w:rsid w:val="00BD258B"/>
    <w:rsid w:val="00BD279D"/>
    <w:rsid w:val="00BD33A1"/>
    <w:rsid w:val="00BD3A66"/>
    <w:rsid w:val="00BD5479"/>
    <w:rsid w:val="00BD6BB8"/>
    <w:rsid w:val="00BD6C33"/>
    <w:rsid w:val="00BD7B9C"/>
    <w:rsid w:val="00BE47A2"/>
    <w:rsid w:val="00BE4DD2"/>
    <w:rsid w:val="00BF1721"/>
    <w:rsid w:val="00BF47F7"/>
    <w:rsid w:val="00BF48B3"/>
    <w:rsid w:val="00BF53F2"/>
    <w:rsid w:val="00BF60DF"/>
    <w:rsid w:val="00C01A4C"/>
    <w:rsid w:val="00C02228"/>
    <w:rsid w:val="00C02E01"/>
    <w:rsid w:val="00C052BC"/>
    <w:rsid w:val="00C058FD"/>
    <w:rsid w:val="00C06627"/>
    <w:rsid w:val="00C1082F"/>
    <w:rsid w:val="00C10D23"/>
    <w:rsid w:val="00C12D35"/>
    <w:rsid w:val="00C2211D"/>
    <w:rsid w:val="00C23C46"/>
    <w:rsid w:val="00C23CD0"/>
    <w:rsid w:val="00C24279"/>
    <w:rsid w:val="00C2584D"/>
    <w:rsid w:val="00C259BF"/>
    <w:rsid w:val="00C267B9"/>
    <w:rsid w:val="00C2703B"/>
    <w:rsid w:val="00C30A15"/>
    <w:rsid w:val="00C32172"/>
    <w:rsid w:val="00C34763"/>
    <w:rsid w:val="00C368AC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57E3D"/>
    <w:rsid w:val="00C60306"/>
    <w:rsid w:val="00C61264"/>
    <w:rsid w:val="00C628B1"/>
    <w:rsid w:val="00C63BA7"/>
    <w:rsid w:val="00C64C05"/>
    <w:rsid w:val="00C652D4"/>
    <w:rsid w:val="00C657A8"/>
    <w:rsid w:val="00C66BA2"/>
    <w:rsid w:val="00C67156"/>
    <w:rsid w:val="00C6757D"/>
    <w:rsid w:val="00C71887"/>
    <w:rsid w:val="00C72382"/>
    <w:rsid w:val="00C727C3"/>
    <w:rsid w:val="00C72CE8"/>
    <w:rsid w:val="00C737D7"/>
    <w:rsid w:val="00C74539"/>
    <w:rsid w:val="00C74B85"/>
    <w:rsid w:val="00C74F54"/>
    <w:rsid w:val="00C76C95"/>
    <w:rsid w:val="00C776AE"/>
    <w:rsid w:val="00C85213"/>
    <w:rsid w:val="00C852CF"/>
    <w:rsid w:val="00C856F4"/>
    <w:rsid w:val="00C864AE"/>
    <w:rsid w:val="00C8688C"/>
    <w:rsid w:val="00C87A12"/>
    <w:rsid w:val="00C91FA7"/>
    <w:rsid w:val="00C922BB"/>
    <w:rsid w:val="00C95985"/>
    <w:rsid w:val="00C9778B"/>
    <w:rsid w:val="00C979AE"/>
    <w:rsid w:val="00C979BE"/>
    <w:rsid w:val="00CA2FA6"/>
    <w:rsid w:val="00CA3400"/>
    <w:rsid w:val="00CA3559"/>
    <w:rsid w:val="00CB0EE7"/>
    <w:rsid w:val="00CB12BC"/>
    <w:rsid w:val="00CC0F1A"/>
    <w:rsid w:val="00CC1B68"/>
    <w:rsid w:val="00CC1C39"/>
    <w:rsid w:val="00CC1F07"/>
    <w:rsid w:val="00CC3990"/>
    <w:rsid w:val="00CC39F9"/>
    <w:rsid w:val="00CC4988"/>
    <w:rsid w:val="00CC5026"/>
    <w:rsid w:val="00CC54B9"/>
    <w:rsid w:val="00CC5A1B"/>
    <w:rsid w:val="00CC5F26"/>
    <w:rsid w:val="00CC63D6"/>
    <w:rsid w:val="00CC68D0"/>
    <w:rsid w:val="00CD057D"/>
    <w:rsid w:val="00CD2451"/>
    <w:rsid w:val="00CE0B19"/>
    <w:rsid w:val="00CE0BFA"/>
    <w:rsid w:val="00CE2D4B"/>
    <w:rsid w:val="00CE3396"/>
    <w:rsid w:val="00CE3835"/>
    <w:rsid w:val="00CE3B53"/>
    <w:rsid w:val="00CE5930"/>
    <w:rsid w:val="00CE737E"/>
    <w:rsid w:val="00CE7AF9"/>
    <w:rsid w:val="00CF0250"/>
    <w:rsid w:val="00CF1024"/>
    <w:rsid w:val="00CF39F2"/>
    <w:rsid w:val="00CF78E2"/>
    <w:rsid w:val="00D0008E"/>
    <w:rsid w:val="00D00537"/>
    <w:rsid w:val="00D01F52"/>
    <w:rsid w:val="00D021AB"/>
    <w:rsid w:val="00D03582"/>
    <w:rsid w:val="00D03611"/>
    <w:rsid w:val="00D03F9A"/>
    <w:rsid w:val="00D05437"/>
    <w:rsid w:val="00D06D51"/>
    <w:rsid w:val="00D127DF"/>
    <w:rsid w:val="00D12FC5"/>
    <w:rsid w:val="00D13C85"/>
    <w:rsid w:val="00D14F39"/>
    <w:rsid w:val="00D15157"/>
    <w:rsid w:val="00D1521A"/>
    <w:rsid w:val="00D17487"/>
    <w:rsid w:val="00D175C3"/>
    <w:rsid w:val="00D176C5"/>
    <w:rsid w:val="00D2149C"/>
    <w:rsid w:val="00D235D8"/>
    <w:rsid w:val="00D24991"/>
    <w:rsid w:val="00D25A5F"/>
    <w:rsid w:val="00D27109"/>
    <w:rsid w:val="00D32B66"/>
    <w:rsid w:val="00D34E67"/>
    <w:rsid w:val="00D3641F"/>
    <w:rsid w:val="00D43946"/>
    <w:rsid w:val="00D44C26"/>
    <w:rsid w:val="00D4517A"/>
    <w:rsid w:val="00D452FE"/>
    <w:rsid w:val="00D462E4"/>
    <w:rsid w:val="00D4758D"/>
    <w:rsid w:val="00D50255"/>
    <w:rsid w:val="00D522D6"/>
    <w:rsid w:val="00D52BD7"/>
    <w:rsid w:val="00D55C11"/>
    <w:rsid w:val="00D611CF"/>
    <w:rsid w:val="00D63444"/>
    <w:rsid w:val="00D63FCB"/>
    <w:rsid w:val="00D65239"/>
    <w:rsid w:val="00D66520"/>
    <w:rsid w:val="00D6753D"/>
    <w:rsid w:val="00D70235"/>
    <w:rsid w:val="00D70343"/>
    <w:rsid w:val="00D70DAC"/>
    <w:rsid w:val="00D720E3"/>
    <w:rsid w:val="00D7237E"/>
    <w:rsid w:val="00D7371E"/>
    <w:rsid w:val="00D7387B"/>
    <w:rsid w:val="00D742A0"/>
    <w:rsid w:val="00D81D37"/>
    <w:rsid w:val="00D8453D"/>
    <w:rsid w:val="00D86DC8"/>
    <w:rsid w:val="00D872A9"/>
    <w:rsid w:val="00D94C78"/>
    <w:rsid w:val="00D95799"/>
    <w:rsid w:val="00D95AC6"/>
    <w:rsid w:val="00D96E39"/>
    <w:rsid w:val="00D96F56"/>
    <w:rsid w:val="00D97606"/>
    <w:rsid w:val="00DA0394"/>
    <w:rsid w:val="00DA52CD"/>
    <w:rsid w:val="00DA5B6C"/>
    <w:rsid w:val="00DA6023"/>
    <w:rsid w:val="00DB2D33"/>
    <w:rsid w:val="00DB3570"/>
    <w:rsid w:val="00DB484C"/>
    <w:rsid w:val="00DB4CCE"/>
    <w:rsid w:val="00DC0D26"/>
    <w:rsid w:val="00DC1532"/>
    <w:rsid w:val="00DC197C"/>
    <w:rsid w:val="00DC19C2"/>
    <w:rsid w:val="00DC331E"/>
    <w:rsid w:val="00DC4637"/>
    <w:rsid w:val="00DC4C7F"/>
    <w:rsid w:val="00DC76E9"/>
    <w:rsid w:val="00DD0F43"/>
    <w:rsid w:val="00DD11FD"/>
    <w:rsid w:val="00DD1BED"/>
    <w:rsid w:val="00DD53E1"/>
    <w:rsid w:val="00DD5925"/>
    <w:rsid w:val="00DD6235"/>
    <w:rsid w:val="00DD7F13"/>
    <w:rsid w:val="00DE14E0"/>
    <w:rsid w:val="00DE1F61"/>
    <w:rsid w:val="00DE237C"/>
    <w:rsid w:val="00DE29AD"/>
    <w:rsid w:val="00DE34CF"/>
    <w:rsid w:val="00DE3B0E"/>
    <w:rsid w:val="00DE477E"/>
    <w:rsid w:val="00DE4B70"/>
    <w:rsid w:val="00DE5DEE"/>
    <w:rsid w:val="00DE647C"/>
    <w:rsid w:val="00DE67FB"/>
    <w:rsid w:val="00DF0FB2"/>
    <w:rsid w:val="00DF1965"/>
    <w:rsid w:val="00DF2176"/>
    <w:rsid w:val="00DF343E"/>
    <w:rsid w:val="00DF3C7F"/>
    <w:rsid w:val="00DF61D9"/>
    <w:rsid w:val="00DF69F6"/>
    <w:rsid w:val="00E0014E"/>
    <w:rsid w:val="00E004E3"/>
    <w:rsid w:val="00E00D77"/>
    <w:rsid w:val="00E01E89"/>
    <w:rsid w:val="00E01F93"/>
    <w:rsid w:val="00E034F8"/>
    <w:rsid w:val="00E13F3D"/>
    <w:rsid w:val="00E14D7D"/>
    <w:rsid w:val="00E1731F"/>
    <w:rsid w:val="00E1748E"/>
    <w:rsid w:val="00E176C5"/>
    <w:rsid w:val="00E20322"/>
    <w:rsid w:val="00E2067E"/>
    <w:rsid w:val="00E228FB"/>
    <w:rsid w:val="00E24598"/>
    <w:rsid w:val="00E24E93"/>
    <w:rsid w:val="00E25C36"/>
    <w:rsid w:val="00E31179"/>
    <w:rsid w:val="00E31A2A"/>
    <w:rsid w:val="00E31F6E"/>
    <w:rsid w:val="00E32E48"/>
    <w:rsid w:val="00E336E9"/>
    <w:rsid w:val="00E337BB"/>
    <w:rsid w:val="00E33C77"/>
    <w:rsid w:val="00E34898"/>
    <w:rsid w:val="00E37029"/>
    <w:rsid w:val="00E414C0"/>
    <w:rsid w:val="00E42D84"/>
    <w:rsid w:val="00E44E2B"/>
    <w:rsid w:val="00E52B84"/>
    <w:rsid w:val="00E541FB"/>
    <w:rsid w:val="00E54CC3"/>
    <w:rsid w:val="00E55777"/>
    <w:rsid w:val="00E62369"/>
    <w:rsid w:val="00E66A80"/>
    <w:rsid w:val="00E716C1"/>
    <w:rsid w:val="00E717C5"/>
    <w:rsid w:val="00E74AE5"/>
    <w:rsid w:val="00E777D7"/>
    <w:rsid w:val="00E77B87"/>
    <w:rsid w:val="00E814FE"/>
    <w:rsid w:val="00E81E0B"/>
    <w:rsid w:val="00E83DFE"/>
    <w:rsid w:val="00E8417F"/>
    <w:rsid w:val="00E85630"/>
    <w:rsid w:val="00E85E7A"/>
    <w:rsid w:val="00E8742B"/>
    <w:rsid w:val="00E92053"/>
    <w:rsid w:val="00E9367A"/>
    <w:rsid w:val="00E9504A"/>
    <w:rsid w:val="00E96B93"/>
    <w:rsid w:val="00E9771E"/>
    <w:rsid w:val="00EA0508"/>
    <w:rsid w:val="00EA1387"/>
    <w:rsid w:val="00EA17C1"/>
    <w:rsid w:val="00EA1BFB"/>
    <w:rsid w:val="00EA5B8E"/>
    <w:rsid w:val="00EA5E18"/>
    <w:rsid w:val="00EA5E30"/>
    <w:rsid w:val="00EA5EB9"/>
    <w:rsid w:val="00EA6BD9"/>
    <w:rsid w:val="00EA77AC"/>
    <w:rsid w:val="00EA7E97"/>
    <w:rsid w:val="00EB09B7"/>
    <w:rsid w:val="00EB0DD2"/>
    <w:rsid w:val="00EB34B1"/>
    <w:rsid w:val="00EB40F5"/>
    <w:rsid w:val="00EB5B50"/>
    <w:rsid w:val="00EC030D"/>
    <w:rsid w:val="00EC1CE7"/>
    <w:rsid w:val="00EC295E"/>
    <w:rsid w:val="00EC34D8"/>
    <w:rsid w:val="00EC51B2"/>
    <w:rsid w:val="00EC558D"/>
    <w:rsid w:val="00EC67AF"/>
    <w:rsid w:val="00ED04D1"/>
    <w:rsid w:val="00ED343F"/>
    <w:rsid w:val="00ED4069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2176"/>
    <w:rsid w:val="00EF6865"/>
    <w:rsid w:val="00F0004E"/>
    <w:rsid w:val="00F0098D"/>
    <w:rsid w:val="00F022AB"/>
    <w:rsid w:val="00F04AF0"/>
    <w:rsid w:val="00F05259"/>
    <w:rsid w:val="00F07CCA"/>
    <w:rsid w:val="00F11469"/>
    <w:rsid w:val="00F1259E"/>
    <w:rsid w:val="00F13304"/>
    <w:rsid w:val="00F173A4"/>
    <w:rsid w:val="00F17E5C"/>
    <w:rsid w:val="00F25D98"/>
    <w:rsid w:val="00F300FB"/>
    <w:rsid w:val="00F31986"/>
    <w:rsid w:val="00F31B5D"/>
    <w:rsid w:val="00F334DD"/>
    <w:rsid w:val="00F33A22"/>
    <w:rsid w:val="00F367DF"/>
    <w:rsid w:val="00F378BB"/>
    <w:rsid w:val="00F40F3A"/>
    <w:rsid w:val="00F42DE0"/>
    <w:rsid w:val="00F45D55"/>
    <w:rsid w:val="00F47356"/>
    <w:rsid w:val="00F510C9"/>
    <w:rsid w:val="00F54567"/>
    <w:rsid w:val="00F5498E"/>
    <w:rsid w:val="00F54B30"/>
    <w:rsid w:val="00F54CA6"/>
    <w:rsid w:val="00F55370"/>
    <w:rsid w:val="00F637A3"/>
    <w:rsid w:val="00F6560C"/>
    <w:rsid w:val="00F65628"/>
    <w:rsid w:val="00F65E51"/>
    <w:rsid w:val="00F661E0"/>
    <w:rsid w:val="00F66C3D"/>
    <w:rsid w:val="00F72758"/>
    <w:rsid w:val="00F72A69"/>
    <w:rsid w:val="00F73479"/>
    <w:rsid w:val="00F75DFD"/>
    <w:rsid w:val="00F76F15"/>
    <w:rsid w:val="00F770AB"/>
    <w:rsid w:val="00F77F30"/>
    <w:rsid w:val="00F83E9A"/>
    <w:rsid w:val="00F91526"/>
    <w:rsid w:val="00F92FAF"/>
    <w:rsid w:val="00F93858"/>
    <w:rsid w:val="00F93DA3"/>
    <w:rsid w:val="00F94E3A"/>
    <w:rsid w:val="00F95DCB"/>
    <w:rsid w:val="00F97238"/>
    <w:rsid w:val="00F9763F"/>
    <w:rsid w:val="00FA1C7C"/>
    <w:rsid w:val="00FA29EF"/>
    <w:rsid w:val="00FA2C28"/>
    <w:rsid w:val="00FA485A"/>
    <w:rsid w:val="00FA561A"/>
    <w:rsid w:val="00FB062A"/>
    <w:rsid w:val="00FB4454"/>
    <w:rsid w:val="00FB4E20"/>
    <w:rsid w:val="00FB53C0"/>
    <w:rsid w:val="00FB6386"/>
    <w:rsid w:val="00FC3BD3"/>
    <w:rsid w:val="00FC3CDB"/>
    <w:rsid w:val="00FC3E53"/>
    <w:rsid w:val="00FC4329"/>
    <w:rsid w:val="00FC6A75"/>
    <w:rsid w:val="00FC75B0"/>
    <w:rsid w:val="00FC7827"/>
    <w:rsid w:val="00FD22E5"/>
    <w:rsid w:val="00FD381D"/>
    <w:rsid w:val="00FD44EF"/>
    <w:rsid w:val="00FD68E5"/>
    <w:rsid w:val="00FD6B64"/>
    <w:rsid w:val="00FE12B7"/>
    <w:rsid w:val="00FE14DD"/>
    <w:rsid w:val="00FE1606"/>
    <w:rsid w:val="00FE213A"/>
    <w:rsid w:val="00FE2E12"/>
    <w:rsid w:val="00FE3236"/>
    <w:rsid w:val="00FE74D1"/>
    <w:rsid w:val="00FF11B4"/>
    <w:rsid w:val="00FF1628"/>
    <w:rsid w:val="00FF24B4"/>
    <w:rsid w:val="00FF41D4"/>
    <w:rsid w:val="00FF5019"/>
    <w:rsid w:val="00FF5074"/>
    <w:rsid w:val="00FF5DC3"/>
    <w:rsid w:val="00FF5DE9"/>
    <w:rsid w:val="120263AF"/>
    <w:rsid w:val="48B56CDA"/>
    <w:rsid w:val="6C7E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5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标题 Char"/>
    <w:link w:val="a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2" w:qFormat="1"/>
    <w:lsdException w:name="List 5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Strong"/>
    <w:uiPriority w:val="22"/>
    <w:qFormat/>
    <w:rPr>
      <w:b/>
      <w:bCs/>
    </w:rPr>
  </w:style>
  <w:style w:type="character" w:styleId="af">
    <w:name w:val="FollowedHyperlink"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">
    <w:name w:val="标题 Char"/>
    <w:link w:val="ad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BA0777-55FA-4458-B223-E5E6E8940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1033</Words>
  <Characters>5893</Characters>
  <Application>Microsoft Office Word</Application>
  <DocSecurity>0</DocSecurity>
  <Lines>49</Lines>
  <Paragraphs>13</Paragraphs>
  <ScaleCrop>false</ScaleCrop>
  <Company>3GPP Support Team</Company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93</cp:revision>
  <cp:lastPrinted>1900-12-31T16:00:00Z</cp:lastPrinted>
  <dcterms:created xsi:type="dcterms:W3CDTF">2021-05-26T12:21:00Z</dcterms:created>
  <dcterms:modified xsi:type="dcterms:W3CDTF">2022-01-20T09:30:00Z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2052-10.8.0.5422</vt:lpwstr>
  </property>
</Properties>
</file>