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BB7" w:rsidRDefault="00EE1BB7" w:rsidP="00EE1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R5s220052</w:t>
      </w:r>
      <w:r>
        <w:rPr>
          <w:b/>
          <w:i/>
          <w:noProof/>
          <w:sz w:val="28"/>
        </w:rPr>
        <w:fldChar w:fldCharType="end"/>
      </w:r>
    </w:p>
    <w:p w:rsidR="00EE1BB7" w:rsidRDefault="00EE1BB7" w:rsidP="00EE1B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BB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1BB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BB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142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1BB7" w:rsidRPr="00410371" w:rsidRDefault="00EE1BB7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1BB7" w:rsidRPr="00410371" w:rsidRDefault="00EE1BB7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E1BB7" w:rsidRDefault="00EE1BB7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1BB7" w:rsidRPr="00410371" w:rsidRDefault="00EE1BB7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E1BB7" w:rsidRDefault="00EE1BB7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1BB7" w:rsidRPr="00410371" w:rsidRDefault="00EE1BB7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1BB7" w:rsidRPr="00F25D98" w:rsidRDefault="00EE1BB7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BB7" w:rsidTr="00FE78B7">
        <w:tc>
          <w:tcPr>
            <w:tcW w:w="9641" w:type="dxa"/>
            <w:gridSpan w:val="9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1BB7" w:rsidRDefault="00EE1BB7" w:rsidP="00EE1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BB7" w:rsidTr="00FE78B7">
        <w:tc>
          <w:tcPr>
            <w:tcW w:w="2835" w:type="dxa"/>
          </w:tcPr>
          <w:p w:rsidR="00EE1BB7" w:rsidRDefault="00EE1BB7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1BB7" w:rsidRDefault="00EE1BB7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E1BB7" w:rsidRDefault="00EE1BB7" w:rsidP="00EE1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BB7" w:rsidTr="00FE78B7">
        <w:tc>
          <w:tcPr>
            <w:tcW w:w="9640" w:type="dxa"/>
            <w:gridSpan w:val="11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E1BB7" w:rsidRDefault="00EE1BB7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2021-12-17</w:t>
            </w:r>
            <w:r>
              <w:rPr>
                <w:noProof/>
              </w:rPr>
              <w:fldChar w:fldCharType="end"/>
            </w: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1BB7" w:rsidRDefault="00EE1BB7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E1BB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1BB7" w:rsidRDefault="00EE1BB7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1BB7" w:rsidRDefault="00EE1BB7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1BB7" w:rsidRPr="007C2097" w:rsidRDefault="00EE1BB7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1BB7" w:rsidTr="00FE78B7">
        <w:tc>
          <w:tcPr>
            <w:tcW w:w="1843" w:type="dxa"/>
          </w:tcPr>
          <w:p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  <w:p w:rsidR="00EE1BB7" w:rsidRPr="00CD6101" w:rsidRDefault="00EE1BB7" w:rsidP="00EE1BB7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1BB7" w:rsidRPr="006316B2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Pr="00CF39F2" w:rsidRDefault="00EE1BB7" w:rsidP="00EE1BB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Run time error will cause the failure </w:t>
            </w:r>
          </w:p>
        </w:tc>
      </w:tr>
      <w:tr w:rsidR="00EE1BB7" w:rsidTr="00FE78B7">
        <w:tc>
          <w:tcPr>
            <w:tcW w:w="2694" w:type="dxa"/>
            <w:gridSpan w:val="2"/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BB7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1BB7" w:rsidRPr="008863B9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1BB7" w:rsidRPr="008863B9" w:rsidRDefault="00EE1BB7" w:rsidP="00EE1B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BB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647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C1A7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A73" w:rsidRPr="00FF5A9D">
        <w:rPr>
          <w:rFonts w:ascii="Arial" w:hAnsi="Arial" w:cs="Arial"/>
          <w:iCs/>
        </w:rPr>
        <w:t>Table of Contents</w:t>
      </w:r>
      <w:r w:rsidR="00CC1A73">
        <w:tab/>
      </w:r>
      <w:r w:rsidR="00CC1A73">
        <w:fldChar w:fldCharType="begin"/>
      </w:r>
      <w:r w:rsidR="00CC1A73">
        <w:instrText xml:space="preserve"> PAGEREF _Toc90564704 \h </w:instrText>
      </w:r>
      <w:r w:rsidR="00CC1A73">
        <w:fldChar w:fldCharType="separate"/>
      </w:r>
      <w:r w:rsidR="00CC1A73">
        <w:t>3</w:t>
      </w:r>
      <w:r w:rsidR="00CC1A73">
        <w:fldChar w:fldCharType="end"/>
      </w:r>
    </w:p>
    <w:p w:rsidR="00CC1A73" w:rsidRDefault="00CC1A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5A9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5A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_Toc90564705 \h </w:instrText>
      </w:r>
      <w:r>
        <w:fldChar w:fldCharType="separate"/>
      </w:r>
      <w:r>
        <w:t>3</w:t>
      </w:r>
      <w:r>
        <w:fldChar w:fldCharType="end"/>
      </w:r>
    </w:p>
    <w:p w:rsidR="00CC1A73" w:rsidRDefault="00CC1A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5A9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5A9D">
        <w:rPr>
          <w:rFonts w:cs="Arial"/>
          <w:b/>
          <w:color w:val="000000"/>
          <w:lang w:eastAsia="en-GB"/>
        </w:rPr>
        <w:t xml:space="preserve">Correction to </w:t>
      </w:r>
      <w:r w:rsidRPr="00FF5A9D">
        <w:rPr>
          <w:rFonts w:cs="Arial"/>
          <w:b/>
          <w:bCs/>
          <w:color w:val="000000"/>
          <w:lang w:val="en-US" w:eastAsia="en-GB"/>
        </w:rPr>
        <w:t>function f_ReconfigureDRBs()</w:t>
      </w:r>
      <w:r>
        <w:tab/>
      </w:r>
      <w:r>
        <w:fldChar w:fldCharType="begin"/>
      </w:r>
      <w:r>
        <w:instrText xml:space="preserve"> PAGEREF _Toc90564706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64705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6470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B477CA" w:rsidRPr="00B477CA">
        <w:rPr>
          <w:rFonts w:cs="Arial"/>
          <w:b/>
          <w:bCs/>
          <w:color w:val="000000"/>
          <w:lang w:val="en-US" w:eastAsia="en-GB"/>
        </w:rPr>
        <w:t>f_ReconfigureDRBs</w:t>
      </w:r>
      <w:proofErr w:type="spellEnd"/>
      <w:r w:rsidR="00B477CA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EB51E0" w:rsidP="00426FCD">
            <w:pPr>
              <w:pStyle w:val="CRCoverPage"/>
              <w:spacing w:after="0"/>
              <w:rPr>
                <w:noProof/>
              </w:rPr>
            </w:pPr>
            <w:r w:rsidRPr="00EB51E0">
              <w:rPr>
                <w:noProof/>
              </w:rPr>
              <w:t xml:space="preserve">f_ReconfigureDRBs </w:t>
            </w:r>
            <w:r w:rsidR="003E0DD2" w:rsidRPr="001B0C74">
              <w:rPr>
                <w:noProof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:rsidR="00FA485A" w:rsidRPr="00AD4ADA" w:rsidRDefault="00964E66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6B0A3B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477DC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/develop/Common/NR5GC/NR5GC_RRCSteps.ttcn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A41750" w:rsidRDefault="00A41750" w:rsidP="005D27CA">
      <w:pPr>
        <w:spacing w:after="0"/>
        <w:rPr>
          <w:rFonts w:ascii="Arial" w:hAnsi="Arial"/>
          <w:b/>
          <w:lang w:eastAsia="en-GB"/>
        </w:rPr>
      </w:pPr>
    </w:p>
    <w:p w:rsidR="0004361F" w:rsidRDefault="0004361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cs_NR_SpCellConfigDef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(omit); //@sic R5s211668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722896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cs_NR_SpCellConfigDef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(omit); //@sic R5s211668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p_CellGroupConfig.spCellConfig.spCellConfigDedicated</w:t>
            </w:r>
            <w:proofErr w:type="spellEnd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cs_NR_ServingCellConfigDef</w:t>
            </w:r>
            <w:proofErr w:type="spellEnd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6D35E4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83D" w:rsidRDefault="007B083D">
      <w:r>
        <w:separator/>
      </w:r>
    </w:p>
  </w:endnote>
  <w:endnote w:type="continuationSeparator" w:id="0">
    <w:p w:rsidR="007B083D" w:rsidRDefault="007B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83D" w:rsidRDefault="007B083D">
      <w:r>
        <w:separator/>
      </w:r>
    </w:p>
  </w:footnote>
  <w:footnote w:type="continuationSeparator" w:id="0">
    <w:p w:rsidR="007B083D" w:rsidRDefault="007B0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4361F"/>
    <w:rsid w:val="0005014E"/>
    <w:rsid w:val="00051BC3"/>
    <w:rsid w:val="00054E62"/>
    <w:rsid w:val="00057DBD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15F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3FEE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834DD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083D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58BA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007E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544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1BB7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5139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FB1C-63FE-4332-B22C-BF44CE5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1632</Words>
  <Characters>9305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2021-12-17T10:45:00Z</dcterms:created>
  <dcterms:modified xsi:type="dcterms:W3CDTF">2021-12-17T10:45:00Z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