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E45" w:rsidRDefault="00810E45" w:rsidP="00810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R5s220032</w:t>
      </w:r>
      <w:r>
        <w:rPr>
          <w:b/>
          <w:i/>
          <w:noProof/>
          <w:sz w:val="28"/>
        </w:rPr>
        <w:fldChar w:fldCharType="end"/>
      </w:r>
    </w:p>
    <w:p w:rsidR="00810E45" w:rsidRDefault="00810E45" w:rsidP="00810E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E45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0E45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E45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142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10E45" w:rsidRPr="00410371" w:rsidRDefault="00810E45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10E45" w:rsidRDefault="00810E45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0E45" w:rsidRPr="00410371" w:rsidRDefault="00810E45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10E45" w:rsidRDefault="00810E45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0E45" w:rsidRPr="00410371" w:rsidRDefault="00810E45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10E45" w:rsidRDefault="00810E45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0E45" w:rsidRPr="00410371" w:rsidRDefault="00810E45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0E45" w:rsidRPr="00F25D98" w:rsidRDefault="00810E45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E45" w:rsidTr="00FE78B7">
        <w:tc>
          <w:tcPr>
            <w:tcW w:w="9641" w:type="dxa"/>
            <w:gridSpan w:val="9"/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0E45" w:rsidRDefault="00810E45" w:rsidP="00810E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E45" w:rsidTr="00FE78B7">
        <w:tc>
          <w:tcPr>
            <w:tcW w:w="2835" w:type="dxa"/>
          </w:tcPr>
          <w:p w:rsidR="00810E45" w:rsidRDefault="00810E45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0E45" w:rsidRDefault="00810E45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10E45" w:rsidRDefault="00810E45" w:rsidP="00810E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E45" w:rsidTr="00FE78B7">
        <w:tc>
          <w:tcPr>
            <w:tcW w:w="9640" w:type="dxa"/>
            <w:gridSpan w:val="11"/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SVIDs for 2012 GNSS scenario</w:t>
            </w:r>
            <w:r>
              <w:fldChar w:fldCharType="end"/>
            </w: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10E45" w:rsidRDefault="00810E45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2021-12-15</w:t>
            </w:r>
            <w:r>
              <w:rPr>
                <w:noProof/>
              </w:rPr>
              <w:fldChar w:fldCharType="end"/>
            </w: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10E45" w:rsidRDefault="00810E45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0E45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10E45" w:rsidRDefault="00810E45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0E45" w:rsidRDefault="00810E45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0E45" w:rsidRPr="007C2097" w:rsidRDefault="00810E45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0E45" w:rsidTr="00FE78B7">
        <w:tc>
          <w:tcPr>
            <w:tcW w:w="1843" w:type="dxa"/>
          </w:tcPr>
          <w:p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After </w:t>
            </w:r>
            <w:r w:rsidRPr="0045032D">
              <w:rPr>
                <w:rFonts w:cs="Arial"/>
                <w:lang w:eastAsia="en-GB"/>
              </w:rPr>
              <w:t>R5-21</w:t>
            </w:r>
            <w:r>
              <w:rPr>
                <w:rFonts w:cs="Arial"/>
                <w:lang w:eastAsia="en-GB"/>
              </w:rPr>
              <w:t xml:space="preserve">7257, the SVIDs included in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 are wrongly introduced in TTCN. </w:t>
            </w:r>
            <w:r>
              <w:rPr>
                <w:noProof/>
              </w:rPr>
              <w:t xml:space="preserve">The SVIDs </w:t>
            </w:r>
            <w:proofErr w:type="gramStart"/>
            <w:r>
              <w:rPr>
                <w:noProof/>
              </w:rPr>
              <w:t xml:space="preserve">from  </w:t>
            </w:r>
            <w:r w:rsidRPr="00F237BB">
              <w:rPr>
                <w:rFonts w:cs="Arial"/>
                <w:lang w:eastAsia="en-GB"/>
              </w:rPr>
              <w:t>Table</w:t>
            </w:r>
            <w:proofErr w:type="gramEnd"/>
            <w:r w:rsidRPr="00F237BB">
              <w:rPr>
                <w:rFonts w:cs="Arial"/>
                <w:lang w:eastAsia="en-GB"/>
              </w:rPr>
              <w:t xml:space="preserve"> 6.1.2-8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noProof/>
              </w:rPr>
              <w:t xml:space="preserve"> correspond to the 2012 GNSS scenario, and are the ones used before the official ATS21wk37.</w:t>
            </w:r>
          </w:p>
          <w:p w:rsidR="00810E45" w:rsidRDefault="00810E45" w:rsidP="00810E4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10E45" w:rsidRPr="00F237BB" w:rsidRDefault="00810E45" w:rsidP="00810E4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These wrong SVIDs lead into sending wrong assistance data to the UE, and therefore causing fail verdicts.</w:t>
            </w: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SVIDs to be aligned with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</w:t>
            </w: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810E45" w:rsidTr="00FE78B7">
        <w:tc>
          <w:tcPr>
            <w:tcW w:w="2694" w:type="dxa"/>
            <w:gridSpan w:val="2"/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</w:t>
            </w:r>
            <w:r>
              <w:rPr>
                <w:noProof/>
              </w:rPr>
              <w:t>.NR5GC</w:t>
            </w:r>
            <w:r>
              <w:rPr>
                <w:noProof/>
              </w:rPr>
              <w:t>, 9.3.4.2.NR5GC, 9.3.4.3.NR5GC, 9.3.4.4.NR5GC</w:t>
            </w: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0E45" w:rsidRDefault="00810E45" w:rsidP="00810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0E45" w:rsidRDefault="00810E45" w:rsidP="00810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E45" w:rsidRDefault="00810E45" w:rsidP="00810E45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E45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0E45" w:rsidRPr="008863B9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0E45" w:rsidRPr="008863B9" w:rsidRDefault="00810E45" w:rsidP="00810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E45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45" w:rsidRDefault="00810E45" w:rsidP="00810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047092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4310A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310A9" w:rsidRPr="00A3119E">
        <w:rPr>
          <w:rFonts w:ascii="Arial" w:hAnsi="Arial" w:cs="Arial"/>
          <w:iCs/>
        </w:rPr>
        <w:t>Table of Contents</w:t>
      </w:r>
      <w:r w:rsidR="004310A9">
        <w:tab/>
      </w:r>
      <w:r w:rsidR="004310A9">
        <w:fldChar w:fldCharType="begin"/>
      </w:r>
      <w:r w:rsidR="004310A9">
        <w:instrText xml:space="preserve"> PAGEREF _Toc90470928 \h </w:instrText>
      </w:r>
      <w:r w:rsidR="004310A9">
        <w:fldChar w:fldCharType="separate"/>
      </w:r>
      <w:r w:rsidR="004310A9">
        <w:t>2</w:t>
      </w:r>
      <w:r w:rsidR="004310A9">
        <w:fldChar w:fldCharType="end"/>
      </w:r>
    </w:p>
    <w:p w:rsidR="004310A9" w:rsidRDefault="004310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1.1 Correction to LPP_Templates.ttcn</w:t>
      </w:r>
      <w:r>
        <w:tab/>
      </w:r>
      <w:r>
        <w:fldChar w:fldCharType="begin"/>
      </w:r>
      <w:r>
        <w:instrText xml:space="preserve"> PAGEREF _Toc90470929 \h </w:instrText>
      </w:r>
      <w:r>
        <w:fldChar w:fldCharType="separate"/>
      </w:r>
      <w:r>
        <w:t>2</w:t>
      </w:r>
      <w:r>
        <w:fldChar w:fldCharType="end"/>
      </w:r>
    </w:p>
    <w:p w:rsidR="004310A9" w:rsidRDefault="004310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1.2 Correction to f_POS_SelectTemplateProv_ReferenceTime</w:t>
      </w:r>
      <w:r>
        <w:tab/>
      </w:r>
      <w:r>
        <w:fldChar w:fldCharType="begin"/>
      </w:r>
      <w:r>
        <w:instrText xml:space="preserve"> PAGEREF _Toc90470930 \h </w:instrText>
      </w:r>
      <w:r>
        <w:fldChar w:fldCharType="separate"/>
      </w:r>
      <w:r>
        <w:t>4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365AD1" w:rsidRPr="009D0706" w:rsidRDefault="003E721B" w:rsidP="00E01387">
      <w:pPr>
        <w:pStyle w:val="Heading2"/>
        <w:ind w:left="0" w:firstLine="0"/>
      </w:pPr>
      <w:bookmarkStart w:id="3" w:name="_Toc90470929"/>
      <w:bookmarkStart w:id="4" w:name="_Toc122434493"/>
      <w:bookmarkStart w:id="5" w:name="_Toc295288970"/>
      <w:bookmarkStart w:id="6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proofErr w:type="spellStart"/>
      <w:r w:rsidR="00856E39">
        <w:t>LPP_Templates.ttcn</w:t>
      </w:r>
      <w:bookmarkEnd w:id="3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856E39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856E39">
              <w:rPr>
                <w:rFonts w:ascii="Arial" w:hAnsi="Arial" w:cs="Arial"/>
              </w:rPr>
              <w:t>LPP_Templates</w:t>
            </w:r>
            <w:proofErr w:type="spellEnd"/>
          </w:p>
        </w:tc>
      </w:tr>
      <w:tr w:rsidR="002B0BE5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032A51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5F1570">
              <w:rPr>
                <w:rFonts w:cs="Arial"/>
                <w:lang w:eastAsia="en-GB"/>
              </w:rPr>
              <w:t>includes wrong SVIDs in the following templates:</w:t>
            </w:r>
          </w:p>
          <w:p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cs_NavigationModel_Gps2012</w:t>
            </w:r>
          </w:p>
          <w:p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</w:t>
            </w:r>
            <w:r>
              <w:rPr>
                <w:rFonts w:cs="Arial"/>
                <w:lang w:eastAsia="en-GB"/>
              </w:rPr>
              <w:t>lonass</w:t>
            </w:r>
            <w:r w:rsidRPr="005F1570">
              <w:rPr>
                <w:rFonts w:cs="Arial"/>
                <w:lang w:eastAsia="en-GB"/>
              </w:rPr>
              <w:t>2012</w:t>
            </w:r>
          </w:p>
          <w:p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</w:t>
            </w:r>
            <w:r>
              <w:rPr>
                <w:rFonts w:cs="Arial"/>
                <w:lang w:eastAsia="en-GB"/>
              </w:rPr>
              <w:t>alileo</w:t>
            </w:r>
            <w:r w:rsidRPr="005F1570">
              <w:rPr>
                <w:rFonts w:cs="Arial"/>
                <w:lang w:eastAsia="en-GB"/>
              </w:rPr>
              <w:t>2012</w:t>
            </w:r>
          </w:p>
          <w:p w:rsidR="005F1570" w:rsidRPr="002B0BE5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</w:t>
            </w:r>
            <w:r>
              <w:rPr>
                <w:rFonts w:cs="Arial"/>
                <w:lang w:eastAsia="en-GB"/>
              </w:rPr>
              <w:t>Bd</w:t>
            </w:r>
            <w:r w:rsidRPr="005F1570">
              <w:rPr>
                <w:rFonts w:cs="Arial"/>
                <w:lang w:eastAsia="en-GB"/>
              </w:rPr>
              <w:t>s2012</w:t>
            </w:r>
          </w:p>
        </w:tc>
      </w:tr>
      <w:tr w:rsidR="006D1E16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856E39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wrong SVIDs with the </w:t>
            </w:r>
            <w:r w:rsidR="005F1570">
              <w:rPr>
                <w:noProof/>
              </w:rPr>
              <w:t xml:space="preserve">ones from </w:t>
            </w:r>
            <w:r w:rsidR="005F1570" w:rsidRPr="00F237BB">
              <w:rPr>
                <w:rFonts w:cs="Arial"/>
                <w:lang w:eastAsia="en-GB"/>
              </w:rPr>
              <w:t>Table 6.1.2-8</w:t>
            </w:r>
            <w:r w:rsidR="005F1570">
              <w:rPr>
                <w:rFonts w:cs="Arial"/>
                <w:lang w:eastAsia="en-GB"/>
              </w:rPr>
              <w:t xml:space="preserve"> from 3GPP 37.571-5 </w:t>
            </w:r>
            <w:r>
              <w:rPr>
                <w:noProof/>
              </w:rPr>
              <w:t>for the aforementioned templates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856E39" w:rsidP="002B0BE5">
            <w:pPr>
              <w:rPr>
                <w:rFonts w:ascii="Arial" w:hAnsi="Arial" w:cs="Arial"/>
              </w:rPr>
            </w:pPr>
            <w:proofErr w:type="spellStart"/>
            <w:r w:rsidRPr="00856E39"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  <w:proofErr w:type="spellEnd"/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856E39" w:rsidRPr="007F3EC0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cs_NavigationModel_Gps2012(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) :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= // @sic R5-217256, R5s217257 sic@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= {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1,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11,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17,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20,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23,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28, </w:t>
      </w:r>
      <w:proofErr w:type="spellStart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="00A64D0F"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Default="00584005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Default="0045032D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cs_NavigationModel_Glonass2012(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0,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{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3,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[0]),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4,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[1]),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9,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[2]),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10,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[3]),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18,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[4]),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20,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[5])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:rsidR="00856E39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cs_NavigationModel_Galileo2012(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0,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{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(5,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0]),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(10,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1]),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(11,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2]),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(18,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3]),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(19,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4]),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(20,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5])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cs_NavigationModel_Bds2012(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0,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{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(1,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0]),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(2,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1]),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(7,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2]),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(18,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3]),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(21,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4]),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(27,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5])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963DA4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4"/>
    <w:bookmarkEnd w:id="5"/>
    <w:bookmarkEnd w:id="6"/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cs_NavigationModel_Gps2012(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= 0,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{  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[0]),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10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[1]),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16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[2]),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[3]),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22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[4]),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Gps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27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[5])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cs_NavigationModel_Glonass2012(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0,</w:t>
      </w:r>
    </w:p>
    <w:p w:rsidR="0045032D" w:rsidRPr="00810E45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>gnss_</w:t>
      </w:r>
      <w:proofErr w:type="gramStart"/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>= { //@sic R5-215711 (change in SV-IDs)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[0]), //@sic R5s150345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3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[1]), //@sic R5s150345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8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[2]), //@sic R5s150345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[3]),  //@sic R5s150345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[4]), //@sic R5s150345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Glonass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[5])  //@sic R5s150345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cs_NavigationModel_Galileo2012(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0,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{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4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0]), //@sic R5s170177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1]),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2]),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3]),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18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4]),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cs_GNSS_NavModelSatelliteElement_Galileo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5])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>&lt;&lt;SKIPPED CODE&gt;&gt;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cs_NavigationModel_Bds2012(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GNSS_NavigationModel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</w:t>
      </w:r>
      <w:proofErr w:type="spellEnd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)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// @sic R5-217256, R5s217257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* @status    APPROVED (POS) */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nonBroadcastIndFlag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0,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= {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0]), //@sic R5s170177 sic@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1]),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6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2]),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3]),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4]),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cs_GNSS_NavModelSatelliteElement_Bds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26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p_NavModel.gnss_</w:t>
      </w:r>
      <w:proofErr w:type="gramStart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SatelliteList</w:t>
      </w:r>
      <w:proofErr w:type="spell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[</w:t>
      </w:r>
      <w:proofErr w:type="gramEnd"/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5])</w:t>
      </w:r>
    </w:p>
    <w:p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:rsidR="0045032D" w:rsidRPr="00963DA4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2B0BE5" w:rsidRPr="00A64D0F" w:rsidRDefault="002B0BE5" w:rsidP="002B0BE5">
      <w:pPr>
        <w:rPr>
          <w:lang w:val="en-US"/>
        </w:rPr>
      </w:pPr>
    </w:p>
    <w:p w:rsidR="005F1570" w:rsidRPr="009D0706" w:rsidRDefault="005F1570" w:rsidP="005F1570">
      <w:pPr>
        <w:pStyle w:val="Heading2"/>
        <w:ind w:left="0" w:firstLine="0"/>
      </w:pPr>
      <w:bookmarkStart w:id="7" w:name="_Toc90470930"/>
      <w:r>
        <w:t xml:space="preserve">1.2 Correction to </w:t>
      </w:r>
      <w:proofErr w:type="spellStart"/>
      <w:r w:rsidRPr="005F1570">
        <w:t>f_POS_SelectTemplateProv_ReferenceTime</w:t>
      </w:r>
      <w:bookmarkEnd w:id="7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1570" w:rsidTr="007B64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324DE3" w:rsidRDefault="005F1570" w:rsidP="007B6458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5F1570">
              <w:rPr>
                <w:rFonts w:ascii="Arial" w:hAnsi="Arial" w:cs="Arial"/>
              </w:rPr>
              <w:t>f_POS_SelectTemplateProv_ReferenceTime</w:t>
            </w:r>
            <w:proofErr w:type="spellEnd"/>
          </w:p>
        </w:tc>
      </w:tr>
      <w:tr w:rsidR="005F1570" w:rsidTr="007B64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2B0BE5" w:rsidRDefault="005F1570" w:rsidP="005011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includes wrong SVIDs </w:t>
            </w:r>
            <w:r w:rsidR="00501126">
              <w:rPr>
                <w:rFonts w:cs="Arial"/>
                <w:lang w:eastAsia="en-GB"/>
              </w:rPr>
              <w:t>for the Reference Time</w:t>
            </w:r>
          </w:p>
        </w:tc>
      </w:tr>
      <w:tr w:rsidR="005F1570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wrong SVIDs with the ones from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 </w:t>
            </w:r>
            <w:r>
              <w:rPr>
                <w:noProof/>
              </w:rPr>
              <w:t>for the aforementioned templates</w:t>
            </w:r>
          </w:p>
        </w:tc>
      </w:tr>
      <w:tr w:rsidR="005F1570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Pr="00795A32" w:rsidRDefault="005F1570" w:rsidP="007B6458">
            <w:pPr>
              <w:rPr>
                <w:rFonts w:ascii="Arial" w:hAnsi="Arial" w:cs="Arial"/>
              </w:rPr>
            </w:pPr>
            <w:proofErr w:type="spellStart"/>
            <w:r w:rsidRPr="005F1570">
              <w:rPr>
                <w:rFonts w:ascii="Arial" w:hAnsi="Arial" w:cs="Arial"/>
                <w:bCs/>
              </w:rPr>
              <w:t>CommonPOS_Functions.ttcn</w:t>
            </w:r>
            <w:proofErr w:type="spellEnd"/>
          </w:p>
        </w:tc>
      </w:tr>
      <w:tr w:rsidR="005F1570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70" w:rsidRDefault="005F1570" w:rsidP="007B6458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5F1570" w:rsidRPr="007F3EC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f_POS_SelectTemplateProv_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ReferenceTime(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ProvideAssistanceData_r9_IEs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= p_ProvideAssistData.a_gnss_ProvideAssistanceData.gnss_CommonAssistData.gnss_ReferenceTime;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MGPS){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//GPS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(px_GnssScenario2012)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cs_GNSS_ReferenceTime_Gps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, {2, 12, 18, 21, 24, 29}); //@sic R5-217257 sic@ SV-ID = PRN-1, for SV-ID {1, 11, 17, 20, 23, 28} -&gt; PRN {2, 12, 18, 21, 24, 29}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cs_GNSS_ReferenceTime_Gps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, {4, 5, 7, 18, 20, 29}); //@sic R5-215711 sic@ SV-ID = PRN-1, for SV-ID {3, 4, 6, 17, 19, 28} -&gt; PRN {4, 5, 7, 18, 20, 29}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/GLONASS is the only GNSS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/Galileo is the only GNSS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/BDS is the only GNSS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"GNSS method combination not supported by the code");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5F1570" w:rsidRPr="00963DA4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f_POS_SelectTemplateProv_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ReferenceTime(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ProvideAssistanceData_r9_IEs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p_ProvideAssistData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return template (value)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= p_ProvideAssistData.a_gnss_ProvideAssistanceData.gnss_CommonAssistData.gnss_ReferenceTime;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GNSS_ReferenceTime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MGPS){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//GPS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(px_GnssScenario2012)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cs_GNSS_ReferenceTime_Gps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r w:rsidRPr="005F157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{1, 11, 17, 20, 23, 28}</w:t>
      </w: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 //@sic R5-217257 sic@ SV-ID = PRN-1, for SV-ID {1, 11, 17, 20, 23, 28} -&gt; PRN {2, 12, 18, 21, 24, 29}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cs_GNSS_ReferenceTime_Gps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, {4, 5, 7, 18, 20, 29}); //@sic R5-215711 sic@ SV-ID = PRN-1, for SV-ID {3, 4, 6, 17, 19, 28} -&gt; PRN {4, 5, 7, 18, 20, 29}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/GLONASS is the only GNSS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/Galileo is the only GNSS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pc_A_GLONASS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not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pc_A_Galileo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/BDS is the only GNSS supported by the UE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cs_GNSS_ReferenceTime_Bds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v_RetrievedReferenceTime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"GNSS method combination not supported by the code");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v_ReferenceTime</w:t>
      </w:r>
      <w:proofErr w:type="spellEnd"/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5F1570" w:rsidRPr="007F3EC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9305AB" w:rsidRPr="0045032D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55D" w:rsidRDefault="00BD155D">
      <w:r>
        <w:separator/>
      </w:r>
    </w:p>
  </w:endnote>
  <w:endnote w:type="continuationSeparator" w:id="0">
    <w:p w:rsidR="00BD155D" w:rsidRDefault="00BD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55D" w:rsidRDefault="00BD155D">
      <w:r>
        <w:separator/>
      </w:r>
    </w:p>
  </w:footnote>
  <w:footnote w:type="continuationSeparator" w:id="0">
    <w:p w:rsidR="00BD155D" w:rsidRDefault="00BD1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5"/>
  </w:num>
  <w:num w:numId="15">
    <w:abstractNumId w:val="11"/>
  </w:num>
  <w:num w:numId="16">
    <w:abstractNumId w:val="1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155D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00733D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15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1308-61EE-4B77-929D-44489857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2044</Words>
  <Characters>11657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13674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2021-12-15T19:36:00Z</dcterms:created>
  <dcterms:modified xsi:type="dcterms:W3CDTF">2021-12-15T19:36:00Z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