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19C9" w:rsidRDefault="006A19C9" w:rsidP="006A19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R5s211657</w:t>
      </w:r>
      <w:r>
        <w:rPr>
          <w:b/>
          <w:i/>
          <w:noProof/>
          <w:sz w:val="28"/>
        </w:rPr>
        <w:fldChar w:fldCharType="end"/>
      </w:r>
    </w:p>
    <w:p w:rsidR="006A19C9" w:rsidRDefault="006A19C9" w:rsidP="006A19C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A19C9" w:rsidTr="001852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19C9" w:rsidRDefault="006A19C9" w:rsidP="001852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A19C9" w:rsidTr="001852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A19C9" w:rsidRDefault="006A19C9" w:rsidP="001852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A19C9" w:rsidTr="001852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A19C9" w:rsidRDefault="006A19C9" w:rsidP="00185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9C9" w:rsidTr="001852E8">
        <w:tc>
          <w:tcPr>
            <w:tcW w:w="142" w:type="dxa"/>
            <w:tcBorders>
              <w:left w:val="single" w:sz="4" w:space="0" w:color="auto"/>
            </w:tcBorders>
          </w:tcPr>
          <w:p w:rsidR="006A19C9" w:rsidRDefault="006A19C9" w:rsidP="001852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A19C9" w:rsidRPr="00410371" w:rsidRDefault="006A19C9" w:rsidP="001852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A19C9" w:rsidRDefault="006A19C9" w:rsidP="001852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A19C9" w:rsidRPr="00410371" w:rsidRDefault="006A19C9" w:rsidP="001852E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4653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6A19C9" w:rsidRDefault="006A19C9" w:rsidP="001852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A19C9" w:rsidRPr="00410371" w:rsidRDefault="006A19C9" w:rsidP="001852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6A19C9" w:rsidRDefault="006A19C9" w:rsidP="001852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A19C9" w:rsidRPr="00410371" w:rsidRDefault="006A19C9" w:rsidP="001852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A19C9" w:rsidRDefault="006A19C9" w:rsidP="001852E8">
            <w:pPr>
              <w:pStyle w:val="CRCoverPage"/>
              <w:spacing w:after="0"/>
              <w:rPr>
                <w:noProof/>
              </w:rPr>
            </w:pPr>
          </w:p>
        </w:tc>
      </w:tr>
      <w:tr w:rsidR="006A19C9" w:rsidTr="001852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A19C9" w:rsidRDefault="006A19C9" w:rsidP="001852E8">
            <w:pPr>
              <w:pStyle w:val="CRCoverPage"/>
              <w:spacing w:after="0"/>
              <w:rPr>
                <w:noProof/>
              </w:rPr>
            </w:pPr>
          </w:p>
        </w:tc>
      </w:tr>
      <w:tr w:rsidR="006A19C9" w:rsidTr="001852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A19C9" w:rsidRPr="00F25D98" w:rsidRDefault="006A19C9" w:rsidP="001852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A19C9" w:rsidTr="001852E8">
        <w:tc>
          <w:tcPr>
            <w:tcW w:w="9641" w:type="dxa"/>
            <w:gridSpan w:val="9"/>
          </w:tcPr>
          <w:p w:rsidR="006A19C9" w:rsidRDefault="006A19C9" w:rsidP="00185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A19C9" w:rsidRDefault="006A19C9" w:rsidP="006A19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A19C9" w:rsidTr="001852E8">
        <w:tc>
          <w:tcPr>
            <w:tcW w:w="2835" w:type="dxa"/>
          </w:tcPr>
          <w:p w:rsidR="006A19C9" w:rsidRDefault="006A19C9" w:rsidP="001852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A19C9" w:rsidRDefault="006A19C9" w:rsidP="001852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A19C9" w:rsidRDefault="006A19C9" w:rsidP="00185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A19C9" w:rsidRDefault="006A19C9" w:rsidP="001852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A19C9" w:rsidRDefault="006A19C9" w:rsidP="00185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A19C9" w:rsidRDefault="006A19C9" w:rsidP="001852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A19C9" w:rsidRDefault="006A19C9" w:rsidP="001852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A19C9" w:rsidRDefault="006A19C9" w:rsidP="001852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A19C9" w:rsidRDefault="006A19C9" w:rsidP="001852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A19C9" w:rsidRDefault="006A19C9" w:rsidP="006A19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A19C9" w:rsidTr="001852E8">
        <w:tc>
          <w:tcPr>
            <w:tcW w:w="9640" w:type="dxa"/>
            <w:gridSpan w:val="11"/>
          </w:tcPr>
          <w:p w:rsidR="006A19C9" w:rsidRDefault="006A19C9" w:rsidP="00185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9C9" w:rsidTr="001852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A19C9" w:rsidRDefault="006A19C9" w:rsidP="001852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A19C9" w:rsidRDefault="006A19C9" w:rsidP="001852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f_EUTRA_OptionalMultiPDN_IMSRegistration_PTCSetup</w:t>
            </w:r>
            <w:proofErr w:type="spellEnd"/>
            <w:r>
              <w:fldChar w:fldCharType="end"/>
            </w:r>
          </w:p>
        </w:tc>
      </w:tr>
      <w:tr w:rsidR="006A19C9" w:rsidTr="001852E8">
        <w:tc>
          <w:tcPr>
            <w:tcW w:w="1843" w:type="dxa"/>
            <w:tcBorders>
              <w:left w:val="single" w:sz="4" w:space="0" w:color="auto"/>
            </w:tcBorders>
          </w:tcPr>
          <w:p w:rsidR="006A19C9" w:rsidRDefault="006A19C9" w:rsidP="001852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A19C9" w:rsidRDefault="006A19C9" w:rsidP="00185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9C9" w:rsidTr="001852E8">
        <w:tc>
          <w:tcPr>
            <w:tcW w:w="1843" w:type="dxa"/>
            <w:tcBorders>
              <w:left w:val="single" w:sz="4" w:space="0" w:color="auto"/>
            </w:tcBorders>
          </w:tcPr>
          <w:p w:rsidR="006A19C9" w:rsidRDefault="006A19C9" w:rsidP="001852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A19C9" w:rsidRDefault="006A19C9" w:rsidP="001852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A19C9" w:rsidTr="001852E8">
        <w:tc>
          <w:tcPr>
            <w:tcW w:w="1843" w:type="dxa"/>
            <w:tcBorders>
              <w:left w:val="single" w:sz="4" w:space="0" w:color="auto"/>
            </w:tcBorders>
          </w:tcPr>
          <w:p w:rsidR="006A19C9" w:rsidRDefault="006A19C9" w:rsidP="001852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A19C9" w:rsidRDefault="00695CCF" w:rsidP="001852E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A19C9">
              <w:fldChar w:fldCharType="begin"/>
            </w:r>
            <w:r w:rsidR="006A19C9">
              <w:instrText xml:space="preserve"> DOCPROPERTY  SourceIfTsg  \* MERGEFORMAT </w:instrText>
            </w:r>
            <w:r w:rsidR="006A19C9">
              <w:fldChar w:fldCharType="separate"/>
            </w:r>
            <w:r w:rsidR="006A19C9">
              <w:fldChar w:fldCharType="end"/>
            </w:r>
          </w:p>
        </w:tc>
      </w:tr>
      <w:tr w:rsidR="006A19C9" w:rsidTr="001852E8">
        <w:tc>
          <w:tcPr>
            <w:tcW w:w="1843" w:type="dxa"/>
            <w:tcBorders>
              <w:left w:val="single" w:sz="4" w:space="0" w:color="auto"/>
            </w:tcBorders>
          </w:tcPr>
          <w:p w:rsidR="006A19C9" w:rsidRDefault="006A19C9" w:rsidP="001852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A19C9" w:rsidRDefault="006A19C9" w:rsidP="00185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9C9" w:rsidTr="001852E8">
        <w:tc>
          <w:tcPr>
            <w:tcW w:w="1843" w:type="dxa"/>
            <w:tcBorders>
              <w:left w:val="single" w:sz="4" w:space="0" w:color="auto"/>
            </w:tcBorders>
          </w:tcPr>
          <w:p w:rsidR="006A19C9" w:rsidRDefault="006A19C9" w:rsidP="001852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A19C9" w:rsidRDefault="006A19C9" w:rsidP="001852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6A19C9" w:rsidRDefault="006A19C9" w:rsidP="001852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A19C9" w:rsidRDefault="006A19C9" w:rsidP="001852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A19C9" w:rsidRDefault="006A19C9" w:rsidP="001852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2021-11-16</w:t>
            </w:r>
            <w:r>
              <w:rPr>
                <w:noProof/>
              </w:rPr>
              <w:fldChar w:fldCharType="end"/>
            </w:r>
          </w:p>
        </w:tc>
      </w:tr>
      <w:tr w:rsidR="006A19C9" w:rsidTr="001852E8">
        <w:tc>
          <w:tcPr>
            <w:tcW w:w="1843" w:type="dxa"/>
            <w:tcBorders>
              <w:left w:val="single" w:sz="4" w:space="0" w:color="auto"/>
            </w:tcBorders>
          </w:tcPr>
          <w:p w:rsidR="006A19C9" w:rsidRDefault="006A19C9" w:rsidP="001852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A19C9" w:rsidRDefault="006A19C9" w:rsidP="00185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A19C9" w:rsidRDefault="006A19C9" w:rsidP="00185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A19C9" w:rsidRDefault="006A19C9" w:rsidP="00185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A19C9" w:rsidRDefault="006A19C9" w:rsidP="00185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9C9" w:rsidTr="001852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A19C9" w:rsidRDefault="006A19C9" w:rsidP="001852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A19C9" w:rsidRDefault="006A19C9" w:rsidP="001852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A19C9" w:rsidRDefault="006A19C9" w:rsidP="001852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A19C9" w:rsidRDefault="006A19C9" w:rsidP="001852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A19C9" w:rsidRDefault="006A19C9" w:rsidP="001852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A19C9" w:rsidTr="001852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A19C9" w:rsidRDefault="006A19C9" w:rsidP="001852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A19C9" w:rsidRDefault="006A19C9" w:rsidP="001852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A19C9" w:rsidRDefault="006A19C9" w:rsidP="001852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A19C9" w:rsidRPr="007C2097" w:rsidRDefault="006A19C9" w:rsidP="001852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A19C9" w:rsidTr="001852E8">
        <w:tc>
          <w:tcPr>
            <w:tcW w:w="1843" w:type="dxa"/>
          </w:tcPr>
          <w:p w:rsidR="006A19C9" w:rsidRDefault="006A19C9" w:rsidP="001852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A19C9" w:rsidRDefault="006A19C9" w:rsidP="001852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CCF" w:rsidTr="001852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5CCF" w:rsidRDefault="00695CCF" w:rsidP="00695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5CCF" w:rsidRDefault="00695CCF" w:rsidP="00695CCF">
            <w:pPr>
              <w:pStyle w:val="CRCoverPage"/>
              <w:spacing w:after="0"/>
            </w:pPr>
            <w:r>
              <w:rPr>
                <w:noProof/>
              </w:rPr>
              <w:t>Function f</w:t>
            </w:r>
            <w:r w:rsidRPr="00375485">
              <w:t>_</w:t>
            </w:r>
            <w:proofErr w:type="spellStart"/>
            <w:r w:rsidRPr="00375485">
              <w:t>EUTRA_OptionalMultiPDN_IMSRegistration_PTCSetup</w:t>
            </w:r>
            <w:proofErr w:type="spellEnd"/>
            <w:r>
              <w:t xml:space="preserve"> is used in several LTE-IRAT test cases to perform an optional IMS registration in case it is </w:t>
            </w:r>
            <w:proofErr w:type="spellStart"/>
            <w:r>
              <w:t>supportend</w:t>
            </w:r>
            <w:proofErr w:type="spellEnd"/>
            <w:r>
              <w:t xml:space="preserve"> by UE after a Tracking Area Update procedure.</w:t>
            </w:r>
          </w:p>
          <w:p w:rsidR="00695CCF" w:rsidRDefault="00695CCF" w:rsidP="00695CCF">
            <w:pPr>
              <w:pStyle w:val="CRCoverPage"/>
              <w:spacing w:after="0"/>
              <w:rPr>
                <w:noProof/>
              </w:rPr>
            </w:pPr>
          </w:p>
          <w:p w:rsidR="00695CCF" w:rsidRDefault="00695CCF" w:rsidP="00695CCF">
            <w:pPr>
              <w:pStyle w:val="CRCoverPage"/>
              <w:spacing w:after="0"/>
            </w:pPr>
            <w:r>
              <w:rPr>
                <w:noProof/>
              </w:rPr>
              <w:t>f</w:t>
            </w:r>
            <w:r w:rsidRPr="00375485">
              <w:t>_</w:t>
            </w:r>
            <w:proofErr w:type="spellStart"/>
            <w:r w:rsidRPr="00375485">
              <w:t>EUTRA_OptionalMultiPDN_IMSRegistration_PTCSetup</w:t>
            </w:r>
            <w:proofErr w:type="spellEnd"/>
            <w:r>
              <w:t xml:space="preserve"> will call </w:t>
            </w:r>
            <w:proofErr w:type="spellStart"/>
            <w:r w:rsidRPr="00647B30">
              <w:t>f_IP_ChangeDrbMappingEUTRA</w:t>
            </w:r>
            <w:proofErr w:type="spellEnd"/>
            <w:r>
              <w:t xml:space="preserve"> when there are no values set at routing table for LTE, in fact, PDNs are started later, as can be observed at </w:t>
            </w:r>
            <w:proofErr w:type="spellStart"/>
            <w:r>
              <w:rPr>
                <w:noProof/>
              </w:rPr>
              <w:t>f</w:t>
            </w:r>
            <w:r w:rsidRPr="00375485">
              <w:t>_EUTRA_OptionalMultiPDN_IMSRegistration_</w:t>
            </w:r>
            <w:proofErr w:type="gramStart"/>
            <w:r w:rsidRPr="00375485">
              <w:t>PTCSetup</w:t>
            </w:r>
            <w:proofErr w:type="spellEnd"/>
            <w:r>
              <w:t xml:space="preserve">  implementation</w:t>
            </w:r>
            <w:proofErr w:type="gramEnd"/>
            <w:r>
              <w:t>.</w:t>
            </w:r>
          </w:p>
          <w:p w:rsidR="00695CCF" w:rsidRDefault="00695CCF" w:rsidP="00695CCF">
            <w:pPr>
              <w:pStyle w:val="CRCoverPage"/>
              <w:spacing w:after="0"/>
              <w:rPr>
                <w:noProof/>
              </w:rPr>
            </w:pPr>
          </w:p>
          <w:p w:rsidR="00695CCF" w:rsidRPr="002B63EA" w:rsidRDefault="00695CCF" w:rsidP="00695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current values of </w:t>
            </w:r>
            <w:r w:rsidRPr="002B63EA">
              <w:rPr>
                <w:noProof/>
                <w:lang w:val="en-US"/>
              </w:rPr>
              <w:t>vc_IP_PTC_PDN_MappingTable</w:t>
            </w:r>
            <w:r w:rsidRPr="002B63EA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set to omit there is no actual DRB mapping needed to change, calling </w:t>
            </w:r>
            <w:r w:rsidRPr="002B63EA">
              <w:rPr>
                <w:noProof/>
              </w:rPr>
              <w:t>f_IP_ChangeDrbMappingEUTRA</w:t>
            </w:r>
            <w:r>
              <w:rPr>
                <w:noProof/>
              </w:rPr>
              <w:t xml:space="preserve"> is unnnecessary and can provoke an error when UE supports IMS. This issue can be solved removing </w:t>
            </w:r>
            <w:r w:rsidRPr="002B63EA">
              <w:rPr>
                <w:noProof/>
              </w:rPr>
              <w:t>f_IP_ChangeDrbMappingEUTRA</w:t>
            </w:r>
            <w:r>
              <w:rPr>
                <w:noProof/>
              </w:rPr>
              <w:t xml:space="preserve"> call.</w:t>
            </w:r>
          </w:p>
        </w:tc>
      </w:tr>
      <w:tr w:rsidR="00695CCF" w:rsidTr="001852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5CCF" w:rsidRDefault="00695CCF" w:rsidP="00695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5CCF" w:rsidRDefault="00695CCF" w:rsidP="00695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CCF" w:rsidTr="001852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5CCF" w:rsidRDefault="00695CCF" w:rsidP="00695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5CCF" w:rsidRPr="00300C5B" w:rsidRDefault="00695CCF" w:rsidP="00695CCF">
            <w:pPr>
              <w:pStyle w:val="CRCoverPage"/>
              <w:spacing w:after="0"/>
              <w:rPr>
                <w:noProof/>
                <w:lang w:val="en-US"/>
              </w:rPr>
            </w:pPr>
            <w:proofErr w:type="gramStart"/>
            <w:r>
              <w:rPr>
                <w:noProof/>
                <w:lang w:val="en-US"/>
              </w:rPr>
              <w:t xml:space="preserve">Removed  </w:t>
            </w:r>
            <w:proofErr w:type="spellStart"/>
            <w:r w:rsidRPr="00647B30">
              <w:t>f</w:t>
            </w:r>
            <w:proofErr w:type="gramEnd"/>
            <w:r w:rsidRPr="00647B30">
              <w:t>_IP_ChangeDrbMappingEUTRA</w:t>
            </w:r>
            <w:proofErr w:type="spellEnd"/>
            <w:r>
              <w:t xml:space="preserve"> function call from </w:t>
            </w:r>
            <w:proofErr w:type="spellStart"/>
            <w:r>
              <w:rPr>
                <w:noProof/>
              </w:rPr>
              <w:t>f</w:t>
            </w:r>
            <w:r w:rsidRPr="00375485">
              <w:t>_EUTRA_OptionalMultiPDN_IMSRegistration_PTCSetup</w:t>
            </w:r>
            <w:proofErr w:type="spellEnd"/>
            <w:r>
              <w:t xml:space="preserve"> implementation.</w:t>
            </w:r>
          </w:p>
        </w:tc>
      </w:tr>
      <w:tr w:rsidR="00695CCF" w:rsidTr="001852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5CCF" w:rsidRDefault="00695CCF" w:rsidP="00695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5CCF" w:rsidRDefault="00695CCF" w:rsidP="00695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CCF" w:rsidTr="001852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5CCF" w:rsidRDefault="00695CCF" w:rsidP="00695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5CCF" w:rsidRDefault="00695CCF" w:rsidP="00695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case(s) may end with a runttime error.</w:t>
            </w:r>
          </w:p>
        </w:tc>
      </w:tr>
      <w:tr w:rsidR="00695CCF" w:rsidTr="001852E8">
        <w:tc>
          <w:tcPr>
            <w:tcW w:w="2694" w:type="dxa"/>
            <w:gridSpan w:val="2"/>
          </w:tcPr>
          <w:p w:rsidR="00695CCF" w:rsidRDefault="00695CCF" w:rsidP="00695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95CCF" w:rsidRDefault="00695CCF" w:rsidP="00695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CCF" w:rsidTr="001852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5CCF" w:rsidRDefault="00695CCF" w:rsidP="00695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5CCF" w:rsidRDefault="00695CCF" w:rsidP="00695CCF">
            <w:pPr>
              <w:pStyle w:val="CRCoverPage"/>
              <w:spacing w:after="0"/>
              <w:ind w:left="100"/>
              <w:rPr>
                <w:noProof/>
              </w:rPr>
            </w:pPr>
            <w:r w:rsidRPr="002B63EA">
              <w:rPr>
                <w:noProof/>
              </w:rPr>
              <w:t>6.2.3.4</w:t>
            </w:r>
            <w:r>
              <w:rPr>
                <w:noProof/>
              </w:rPr>
              <w:t xml:space="preserve">, </w:t>
            </w:r>
            <w:r w:rsidRPr="002B63EA">
              <w:rPr>
                <w:noProof/>
              </w:rPr>
              <w:t>6.2.3.4a</w:t>
            </w:r>
            <w:r>
              <w:rPr>
                <w:noProof/>
              </w:rPr>
              <w:t xml:space="preserve">, </w:t>
            </w:r>
            <w:r w:rsidRPr="002B63EA">
              <w:rPr>
                <w:noProof/>
              </w:rPr>
              <w:t>6.2.3.13</w:t>
            </w:r>
            <w:r>
              <w:rPr>
                <w:noProof/>
              </w:rPr>
              <w:t xml:space="preserve">, </w:t>
            </w:r>
            <w:r w:rsidRPr="002B63EA">
              <w:rPr>
                <w:noProof/>
              </w:rPr>
              <w:t>6.2.3.31</w:t>
            </w:r>
            <w:r>
              <w:rPr>
                <w:noProof/>
              </w:rPr>
              <w:t xml:space="preserve">, </w:t>
            </w:r>
            <w:r w:rsidRPr="002B63EA">
              <w:rPr>
                <w:noProof/>
              </w:rPr>
              <w:t>6.2.3.21</w:t>
            </w:r>
            <w:r>
              <w:rPr>
                <w:noProof/>
              </w:rPr>
              <w:t xml:space="preserve">, </w:t>
            </w:r>
            <w:r w:rsidRPr="002B63EA">
              <w:rPr>
                <w:noProof/>
              </w:rPr>
              <w:t>6.2.4.x  where x is (1,3,4,5,6,7)</w:t>
            </w:r>
            <w:r>
              <w:rPr>
                <w:noProof/>
              </w:rPr>
              <w:t xml:space="preserve">, </w:t>
            </w:r>
            <w:r w:rsidRPr="002B63EA">
              <w:rPr>
                <w:noProof/>
              </w:rPr>
              <w:t>9.2.2.1.10</w:t>
            </w:r>
            <w:r>
              <w:rPr>
                <w:noProof/>
              </w:rPr>
              <w:t xml:space="preserve">, </w:t>
            </w:r>
            <w:r w:rsidRPr="002B63EA">
              <w:rPr>
                <w:noProof/>
              </w:rPr>
              <w:t>9.2.3.3.1</w:t>
            </w:r>
            <w:r>
              <w:rPr>
                <w:noProof/>
              </w:rPr>
              <w:t xml:space="preserve">, </w:t>
            </w:r>
            <w:r w:rsidRPr="002B63EA">
              <w:rPr>
                <w:noProof/>
              </w:rPr>
              <w:t>9.2.3.3.5a</w:t>
            </w:r>
            <w:r>
              <w:rPr>
                <w:noProof/>
              </w:rPr>
              <w:t xml:space="preserve"> and</w:t>
            </w:r>
            <w:r w:rsidRPr="002B63EA">
              <w:rPr>
                <w:noProof/>
              </w:rPr>
              <w:br/>
              <w:t>9.2.3.4.1</w:t>
            </w:r>
          </w:p>
        </w:tc>
      </w:tr>
      <w:tr w:rsidR="00695CCF" w:rsidTr="001852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5CCF" w:rsidRDefault="00695CCF" w:rsidP="00695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5CCF" w:rsidRDefault="00695CCF" w:rsidP="00695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5CCF" w:rsidTr="001852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5CCF" w:rsidRDefault="00695CCF" w:rsidP="00695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CCF" w:rsidRDefault="00695CCF" w:rsidP="00695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5CCF" w:rsidRDefault="00695CCF" w:rsidP="00695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95CCF" w:rsidRDefault="00695CCF" w:rsidP="00695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95CCF" w:rsidRDefault="00695CCF" w:rsidP="00695C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5CCF" w:rsidTr="001852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5CCF" w:rsidRDefault="00695CCF" w:rsidP="00695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5CCF" w:rsidRDefault="00695CCF" w:rsidP="00695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5CCF" w:rsidRDefault="00695CCF" w:rsidP="00695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5CCF" w:rsidRDefault="00695CCF" w:rsidP="00695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5CCF" w:rsidRDefault="00695CCF" w:rsidP="00695C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5CCF" w:rsidTr="001852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5CCF" w:rsidRDefault="00695CCF" w:rsidP="00695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5CCF" w:rsidRDefault="00695CCF" w:rsidP="00695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5CCF" w:rsidRDefault="00695CCF" w:rsidP="00695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5CCF" w:rsidRDefault="00695CCF" w:rsidP="00695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5CCF" w:rsidRDefault="00695CCF" w:rsidP="00695C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5CCF" w:rsidTr="001852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5CCF" w:rsidRDefault="00695CCF" w:rsidP="00695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5CCF" w:rsidRDefault="00695CCF" w:rsidP="00695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5CCF" w:rsidRDefault="00695CCF" w:rsidP="00695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95CCF" w:rsidRDefault="00695CCF" w:rsidP="00695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5CCF" w:rsidRDefault="00695CCF" w:rsidP="00695C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5CCF" w:rsidTr="001852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5CCF" w:rsidRDefault="00695CCF" w:rsidP="00695C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5CCF" w:rsidRDefault="00695CCF" w:rsidP="00695CCF">
            <w:pPr>
              <w:pStyle w:val="CRCoverPage"/>
              <w:spacing w:after="0"/>
              <w:rPr>
                <w:noProof/>
              </w:rPr>
            </w:pPr>
          </w:p>
        </w:tc>
      </w:tr>
      <w:tr w:rsidR="00695CCF" w:rsidTr="001852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5CCF" w:rsidRDefault="00695CCF" w:rsidP="00695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5CCF" w:rsidRDefault="00695CCF" w:rsidP="00695C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5CCF" w:rsidRPr="008863B9" w:rsidTr="001852E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CCF" w:rsidRPr="008863B9" w:rsidRDefault="00695CCF" w:rsidP="00695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95CCF" w:rsidRPr="008863B9" w:rsidRDefault="00695CCF" w:rsidP="00695C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5CCF" w:rsidTr="001852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5CCF" w:rsidRDefault="00695CCF" w:rsidP="00695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5CCF" w:rsidRDefault="00695CCF" w:rsidP="00695C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  <w:bookmarkStart w:id="1" w:name="_GoBack"/>
      <w:bookmarkEnd w:id="1"/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2" w:name="_Toc87870733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2"/>
    </w:p>
    <w:p w:rsidR="00FD1A44" w:rsidRDefault="00446488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D1A44" w:rsidRPr="00686FF5">
        <w:rPr>
          <w:rFonts w:ascii="Arial" w:hAnsi="Arial" w:cs="Arial"/>
          <w:iCs/>
        </w:rPr>
        <w:t>Table of Contents</w:t>
      </w:r>
      <w:r w:rsidR="00FD1A44">
        <w:tab/>
      </w:r>
      <w:r w:rsidR="00FD1A44">
        <w:fldChar w:fldCharType="begin"/>
      </w:r>
      <w:r w:rsidR="00FD1A44">
        <w:instrText xml:space="preserve"> PAGEREF _Toc87870733 \h </w:instrText>
      </w:r>
      <w:r w:rsidR="00FD1A44">
        <w:fldChar w:fldCharType="separate"/>
      </w:r>
      <w:r w:rsidR="00FD1A44">
        <w:t>1</w:t>
      </w:r>
      <w:r w:rsidR="00FD1A44">
        <w:fldChar w:fldCharType="end"/>
      </w:r>
    </w:p>
    <w:p w:rsidR="00FD1A44" w:rsidRDefault="00FD1A44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686FF5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686FF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_Toc87870734 \h </w:instrText>
      </w:r>
      <w:r>
        <w:fldChar w:fldCharType="separate"/>
      </w:r>
      <w:r>
        <w:t>1</w:t>
      </w:r>
      <w:r>
        <w:fldChar w:fldCharType="end"/>
      </w:r>
    </w:p>
    <w:p w:rsidR="00FD1A44" w:rsidRPr="00FD1A44" w:rsidRDefault="00FD1A4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686FF5">
        <w:rPr>
          <w:b/>
          <w:lang w:val="pt-BR"/>
        </w:rPr>
        <w:t>1.1</w:t>
      </w:r>
      <w:r w:rsidRPr="00FD1A44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686FF5">
        <w:rPr>
          <w:b/>
        </w:rPr>
        <w:t>Correction to function f_EUTRA_OptionalMultiPDN_IMSRegistration_PTCSetup</w:t>
      </w:r>
      <w:r>
        <w:tab/>
      </w:r>
      <w:r>
        <w:fldChar w:fldCharType="begin"/>
      </w:r>
      <w:r>
        <w:instrText xml:space="preserve"> PAGEREF _Toc87870735 \h </w:instrText>
      </w:r>
      <w:r>
        <w:fldChar w:fldCharType="separate"/>
      </w:r>
      <w:r>
        <w:t>1</w:t>
      </w:r>
      <w:r>
        <w:fldChar w:fldCharType="end"/>
      </w:r>
    </w:p>
    <w:p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:rsidR="00446488" w:rsidRDefault="00446488" w:rsidP="00446488"/>
    <w:p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87870734"/>
      <w:r w:rsidRPr="00854C55">
        <w:rPr>
          <w:b/>
        </w:rPr>
        <w:t>Corrections required</w:t>
      </w:r>
      <w:bookmarkEnd w:id="3"/>
      <w:bookmarkEnd w:id="4"/>
      <w:bookmarkEnd w:id="5"/>
    </w:p>
    <w:p w:rsidR="00446488" w:rsidRDefault="000D5932" w:rsidP="001D13E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87870735"/>
      <w:r w:rsidRPr="000D5932">
        <w:rPr>
          <w:b/>
        </w:rPr>
        <w:t xml:space="preserve">Correction to function </w:t>
      </w:r>
      <w:proofErr w:type="spellStart"/>
      <w:r w:rsidR="002B63EA" w:rsidRPr="002B63EA">
        <w:rPr>
          <w:b/>
        </w:rPr>
        <w:t>f_EUTRA_OptionalMultiPDN_IMSRegistration_PTCSetup</w:t>
      </w:r>
      <w:bookmarkEnd w:id="6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:rsidTr="008A3C4F">
        <w:trPr>
          <w:trHeight w:val="447"/>
        </w:trPr>
        <w:tc>
          <w:tcPr>
            <w:tcW w:w="1985" w:type="dxa"/>
          </w:tcPr>
          <w:p w:rsidR="005C576A" w:rsidRPr="00E751F5" w:rsidRDefault="003A6E9C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C576A" w:rsidRPr="000D5932" w:rsidRDefault="008A3C4F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8A3C4F">
              <w:rPr>
                <w:noProof/>
              </w:rPr>
              <w:t>f_EUTRA_OptionalMultiPDN_IMSRegistration_PTCSetup</w:t>
            </w:r>
          </w:p>
        </w:tc>
      </w:tr>
      <w:tr w:rsidR="005C576A" w:rsidTr="008A3C4F">
        <w:trPr>
          <w:trHeight w:val="452"/>
        </w:trPr>
        <w:tc>
          <w:tcPr>
            <w:tcW w:w="1985" w:type="dxa"/>
          </w:tcPr>
          <w:p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C576A" w:rsidRPr="00691551" w:rsidRDefault="002E36D3" w:rsidP="00751115">
            <w:pPr>
              <w:pStyle w:val="CRCoverPage"/>
              <w:rPr>
                <w:bCs/>
              </w:rPr>
            </w:pPr>
            <w:r>
              <w:rPr>
                <w:noProof/>
              </w:rPr>
              <w:t xml:space="preserve">Current values of </w:t>
            </w:r>
            <w:r w:rsidRPr="002B63EA">
              <w:rPr>
                <w:noProof/>
                <w:lang w:val="en-US"/>
              </w:rPr>
              <w:t>vc_IP_PTC_PDN_MappingTable</w:t>
            </w:r>
            <w:r w:rsidRPr="002B63EA">
              <w:rPr>
                <w:noProof/>
              </w:rPr>
              <w:t xml:space="preserve"> </w:t>
            </w:r>
            <w:r>
              <w:rPr>
                <w:noProof/>
              </w:rPr>
              <w:t xml:space="preserve">are set to omit there is no actual DRB mapping needed to change, calling </w:t>
            </w:r>
            <w:r w:rsidRPr="002B63EA">
              <w:rPr>
                <w:noProof/>
              </w:rPr>
              <w:t>f_IP_ChangeDrbMappingEUTRA</w:t>
            </w:r>
            <w:r>
              <w:rPr>
                <w:noProof/>
              </w:rPr>
              <w:t xml:space="preserve"> is unnnecessary and can provoke an error when UE supports IMS. This issue can be solved removing </w:t>
            </w:r>
            <w:r w:rsidRPr="002B63EA">
              <w:rPr>
                <w:noProof/>
              </w:rPr>
              <w:t>f_IP_ChangeDrbMappingEUTRA</w:t>
            </w:r>
            <w:r>
              <w:rPr>
                <w:noProof/>
              </w:rPr>
              <w:t xml:space="preserve"> call.</w:t>
            </w:r>
            <w:r w:rsidR="00C103D6">
              <w:rPr>
                <w:noProof/>
              </w:rPr>
              <w:t>.</w:t>
            </w:r>
          </w:p>
        </w:tc>
      </w:tr>
      <w:tr w:rsidR="00617F63" w:rsidTr="008A3C4F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617F63" w:rsidRPr="00300C5B" w:rsidRDefault="005648E6" w:rsidP="001D13E3">
            <w:pPr>
              <w:pStyle w:val="CRCoverPage"/>
              <w:spacing w:after="0"/>
              <w:rPr>
                <w:noProof/>
                <w:lang w:val="en-US"/>
              </w:rPr>
            </w:pPr>
            <w:r w:rsidRPr="005648E6">
              <w:rPr>
                <w:noProof/>
                <w:lang w:val="en-US"/>
              </w:rPr>
              <w:t xml:space="preserve">Removed  </w:t>
            </w:r>
            <w:r w:rsidRPr="005648E6">
              <w:rPr>
                <w:noProof/>
              </w:rPr>
              <w:t>f_IP_ChangeDrbMappingEUTRA function call from f_EUTRA_OptionalMultiPDN_IMSRegistration_PTCSetup implementation.</w:t>
            </w:r>
          </w:p>
        </w:tc>
      </w:tr>
      <w:tr w:rsidR="00617F63" w:rsidTr="008A3C4F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617F63" w:rsidRPr="00F0313E" w:rsidRDefault="0030451F" w:rsidP="001D13E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</w:t>
            </w:r>
            <w:r w:rsidR="00DB0C77">
              <w:rPr>
                <w:rFonts w:ascii="Arial" w:hAnsi="Arial" w:cs="Arial"/>
                <w:noProof/>
                <w:lang w:val="en-US"/>
              </w:rPr>
              <w:t>\</w:t>
            </w:r>
            <w:r w:rsidR="005648E6">
              <w:rPr>
                <w:rFonts w:ascii="Arial" w:hAnsi="Arial" w:cs="Arial"/>
                <w:noProof/>
                <w:lang w:val="en-US"/>
              </w:rPr>
              <w:t>EUTRA</w:t>
            </w:r>
            <w:r w:rsidR="00F65459">
              <w:rPr>
                <w:rFonts w:ascii="Arial" w:hAnsi="Arial" w:cs="Arial"/>
                <w:noProof/>
                <w:lang w:val="en-US"/>
              </w:rPr>
              <w:t>\</w:t>
            </w:r>
            <w:r w:rsidR="005648E6" w:rsidRPr="005648E6">
              <w:rPr>
                <w:rFonts w:ascii="Arial" w:hAnsi="Arial" w:cs="Arial"/>
                <w:noProof/>
                <w:lang w:val="en-US"/>
              </w:rPr>
              <w:t>EUTRA_NASCommonFunctions</w:t>
            </w:r>
            <w:r w:rsidR="00BF6689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617F63" w:rsidRPr="00E751F5" w:rsidTr="008A3C4F">
        <w:tc>
          <w:tcPr>
            <w:tcW w:w="1985" w:type="dxa"/>
          </w:tcPr>
          <w:p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617F63" w:rsidRPr="00E751F5" w:rsidRDefault="00617F63" w:rsidP="00617F63">
            <w:pPr>
              <w:rPr>
                <w:rFonts w:ascii="Arial" w:hAnsi="Arial"/>
                <w:highlight w:val="cyan"/>
              </w:rPr>
            </w:pPr>
          </w:p>
        </w:tc>
      </w:tr>
    </w:tbl>
    <w:p w:rsidR="00300C5B" w:rsidRDefault="00300C5B" w:rsidP="00300C5B">
      <w:pPr>
        <w:rPr>
          <w:noProof/>
        </w:rPr>
      </w:pPr>
    </w:p>
    <w:p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2E36D3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function f_EUTRA_OptionalMultiPDN_IMSRegistration_</w:t>
            </w:r>
            <w:proofErr w:type="gramStart"/>
            <w:r w:rsidRPr="002E36D3">
              <w:rPr>
                <w:rFonts w:ascii="Arial" w:hAnsi="Arial"/>
                <w:lang w:eastAsia="en-GB"/>
              </w:rPr>
              <w:t>PTCSetup(</w:t>
            </w:r>
            <w:proofErr w:type="gramEnd"/>
            <w:r w:rsidRPr="002E36D3">
              <w:rPr>
                <w:rFonts w:ascii="Arial" w:hAnsi="Arial"/>
                <w:lang w:eastAsia="en-GB"/>
              </w:rPr>
              <w:t xml:space="preserve">EUTRA_CellId_Type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p_CellId</w:t>
            </w:r>
            <w:proofErr w:type="spellEnd"/>
            <w:r w:rsidRPr="002E36D3">
              <w:rPr>
                <w:rFonts w:ascii="Arial" w:hAnsi="Arial"/>
                <w:lang w:eastAsia="en-GB"/>
              </w:rPr>
              <w:t>) runs on EUTRA_PTC</w:t>
            </w: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{</w:t>
            </w: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EPS_BearerIdentity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v_</w:t>
            </w:r>
            <w:proofErr w:type="gramStart"/>
            <w:r w:rsidRPr="002E36D3">
              <w:rPr>
                <w:rFonts w:ascii="Arial" w:hAnsi="Arial"/>
                <w:lang w:eastAsia="en-GB"/>
              </w:rPr>
              <w:t>EpsBearerId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E36D3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f_EUTRA_InitialRegistrationEpsBearerId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firstPDN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>);</w:t>
            </w: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EPS_BearerIdentity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 v_EpsBearerId2;</w:t>
            </w: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PDN_Index_Type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v_</w:t>
            </w:r>
            <w:proofErr w:type="gramStart"/>
            <w:r w:rsidRPr="002E36D3">
              <w:rPr>
                <w:rFonts w:ascii="Arial" w:hAnsi="Arial"/>
                <w:lang w:eastAsia="en-GB"/>
              </w:rPr>
              <w:t>FirstPdn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E36D3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f_EUTRA_InitialRegistrationPdnIndex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firstPDN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>);</w:t>
            </w: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pc_IMS</w:t>
            </w:r>
            <w:proofErr w:type="spellEnd"/>
            <w:r w:rsidRPr="002E36D3">
              <w:rPr>
                <w:rFonts w:ascii="Arial" w:hAnsi="Arial"/>
                <w:lang w:eastAsia="en-GB"/>
              </w:rPr>
              <w:t>) {</w:t>
            </w: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f_EUTRA_Update_RANType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p_CellId</w:t>
            </w:r>
            <w:proofErr w:type="spellEnd"/>
            <w:r w:rsidRPr="002E36D3">
              <w:rPr>
                <w:rFonts w:ascii="Arial" w:hAnsi="Arial"/>
                <w:lang w:eastAsia="en-GB"/>
              </w:rPr>
              <w:t>); // @sic R5s170173 sic@</w:t>
            </w: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2E36D3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gramEnd"/>
            <w:r w:rsidRPr="002E36D3">
              <w:rPr>
                <w:rFonts w:ascii="Arial" w:hAnsi="Arial"/>
                <w:lang w:eastAsia="en-GB"/>
              </w:rPr>
              <w:t xml:space="preserve">IMS[tsc_Index_IMS1],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cms_IPCAN_IMS_IpcanInd</w:t>
            </w:r>
            <w:proofErr w:type="spellEnd"/>
            <w:r w:rsidRPr="002E36D3">
              <w:rPr>
                <w:rFonts w:ascii="Arial" w:hAnsi="Arial"/>
                <w:lang w:eastAsia="en-GB"/>
              </w:rPr>
              <w:t>); // @sic R5s170176 sic@</w:t>
            </w: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f_IP_</w:t>
            </w:r>
            <w:proofErr w:type="gramStart"/>
            <w:r w:rsidRPr="002E36D3">
              <w:rPr>
                <w:rFonts w:ascii="Arial" w:hAnsi="Arial"/>
                <w:lang w:eastAsia="en-GB"/>
              </w:rPr>
              <w:t>ChangeDrbMappingEUTRA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gramEnd"/>
            <w:r w:rsidRPr="002E36D3">
              <w:rPr>
                <w:rFonts w:ascii="Arial" w:hAnsi="Arial"/>
                <w:lang w:eastAsia="en-GB"/>
              </w:rPr>
              <w:t xml:space="preserve">IP,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p_CellId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, tsc_DRB1,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v_FirstPdn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>); // @sic R5s190434 sic@</w:t>
            </w: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f_IP_Handling_</w:t>
            </w:r>
            <w:proofErr w:type="gramStart"/>
            <w:r w:rsidRPr="002E36D3">
              <w:rPr>
                <w:rFonts w:ascii="Arial" w:hAnsi="Arial"/>
                <w:lang w:eastAsia="en-GB"/>
              </w:rPr>
              <w:t>StartPDN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gramEnd"/>
            <w:r w:rsidRPr="002E36D3">
              <w:rPr>
                <w:rFonts w:ascii="Arial" w:hAnsi="Arial"/>
                <w:lang w:eastAsia="en-GB"/>
              </w:rPr>
              <w:t xml:space="preserve">IP,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v_FirstPdn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cs_DrbInfo_EUTRA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p_CellId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, 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f_EUTRA_NB_EpsBearerAssociatedDRB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v_EpsBearerId</w:t>
            </w:r>
            <w:proofErr w:type="spellEnd"/>
            <w:r w:rsidRPr="002E36D3">
              <w:rPr>
                <w:rFonts w:ascii="Arial" w:hAnsi="Arial"/>
                <w:lang w:eastAsia="en-GB"/>
              </w:rPr>
              <w:t>))); // @sic R5s190434 sic@</w:t>
            </w: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if 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tsc_EUTRA_Registration_MultiplePDN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) </w:t>
            </w:r>
            <w:proofErr w:type="gramStart"/>
            <w:r w:rsidRPr="002E36D3">
              <w:rPr>
                <w:rFonts w:ascii="Arial" w:hAnsi="Arial"/>
                <w:lang w:eastAsia="en-GB"/>
              </w:rPr>
              <w:t>{ /</w:t>
            </w:r>
            <w:proofErr w:type="gramEnd"/>
            <w:r w:rsidRPr="002E36D3">
              <w:rPr>
                <w:rFonts w:ascii="Arial" w:hAnsi="Arial"/>
                <w:lang w:eastAsia="en-GB"/>
              </w:rPr>
              <w:t>/ @sic R5s180190 sic@</w:t>
            </w: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  v_EpsBearerId</w:t>
            </w:r>
            <w:proofErr w:type="gramStart"/>
            <w:r w:rsidRPr="002E36D3">
              <w:rPr>
                <w:rFonts w:ascii="Arial" w:hAnsi="Arial"/>
                <w:lang w:eastAsia="en-GB"/>
              </w:rPr>
              <w:t>2 :</w:t>
            </w:r>
            <w:proofErr w:type="gramEnd"/>
            <w:r w:rsidRPr="002E36D3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f_EUTRA_InitialRegistrationEpsBearerId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secondPDN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>);</w:t>
            </w: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f_IP_Handling_</w:t>
            </w:r>
            <w:proofErr w:type="gramStart"/>
            <w:r w:rsidRPr="002E36D3">
              <w:rPr>
                <w:rFonts w:ascii="Arial" w:hAnsi="Arial"/>
                <w:lang w:eastAsia="en-GB"/>
              </w:rPr>
              <w:t>StartPDN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gramEnd"/>
            <w:r w:rsidRPr="002E36D3">
              <w:rPr>
                <w:rFonts w:ascii="Arial" w:hAnsi="Arial"/>
                <w:lang w:eastAsia="en-GB"/>
              </w:rPr>
              <w:t xml:space="preserve">IP,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f_EUTRA_InitialRegistrationPdnIndex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secondPDN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),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cs_DrbInfo_EUTRA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p_CellId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, 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f_EUTRA_NB_EpsBearerAssociatedDRB</w:t>
            </w:r>
            <w:proofErr w:type="spellEnd"/>
            <w:r w:rsidRPr="002E36D3">
              <w:rPr>
                <w:rFonts w:ascii="Arial" w:hAnsi="Arial"/>
                <w:lang w:eastAsia="en-GB"/>
              </w:rPr>
              <w:t>(v_EpsBearerId2))); // @sic R5s170964, R5s180190, R5s190434 sic@</w:t>
            </w: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}</w:t>
            </w: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}</w:t>
            </w: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}</w:t>
            </w:r>
          </w:p>
          <w:p w:rsidR="00300C5B" w:rsidRPr="004031F3" w:rsidRDefault="00300C5B" w:rsidP="009550F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:rsidTr="002E36D3">
        <w:tc>
          <w:tcPr>
            <w:tcW w:w="9855" w:type="dxa"/>
          </w:tcPr>
          <w:p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:rsidTr="002E36D3">
        <w:tc>
          <w:tcPr>
            <w:tcW w:w="9855" w:type="dxa"/>
          </w:tcPr>
          <w:p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function f_EUTRA_OptionalMultiPDN_IMSRegistration_</w:t>
            </w:r>
            <w:proofErr w:type="gramStart"/>
            <w:r w:rsidRPr="002E36D3">
              <w:rPr>
                <w:rFonts w:ascii="Arial" w:hAnsi="Arial"/>
                <w:lang w:eastAsia="en-GB"/>
              </w:rPr>
              <w:t>PTCSetup(</w:t>
            </w:r>
            <w:proofErr w:type="gramEnd"/>
            <w:r w:rsidRPr="002E36D3">
              <w:rPr>
                <w:rFonts w:ascii="Arial" w:hAnsi="Arial"/>
                <w:lang w:eastAsia="en-GB"/>
              </w:rPr>
              <w:t xml:space="preserve">EUTRA_CellId_Type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p_CellId</w:t>
            </w:r>
            <w:proofErr w:type="spellEnd"/>
            <w:r w:rsidRPr="002E36D3">
              <w:rPr>
                <w:rFonts w:ascii="Arial" w:hAnsi="Arial"/>
                <w:lang w:eastAsia="en-GB"/>
              </w:rPr>
              <w:t>) runs on EUTRA_PTC</w:t>
            </w: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{</w:t>
            </w: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EPS_BearerIdentity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v_</w:t>
            </w:r>
            <w:proofErr w:type="gramStart"/>
            <w:r w:rsidRPr="002E36D3">
              <w:rPr>
                <w:rFonts w:ascii="Arial" w:hAnsi="Arial"/>
                <w:lang w:eastAsia="en-GB"/>
              </w:rPr>
              <w:t>EpsBearerId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E36D3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f_EUTRA_InitialRegistrationEpsBearerId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firstPDN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>);</w:t>
            </w: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EPS_BearerIdentity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 v_EpsBearerId2;</w:t>
            </w: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PDN_Index_Type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v_</w:t>
            </w:r>
            <w:proofErr w:type="gramStart"/>
            <w:r w:rsidRPr="002E36D3">
              <w:rPr>
                <w:rFonts w:ascii="Arial" w:hAnsi="Arial"/>
                <w:lang w:eastAsia="en-GB"/>
              </w:rPr>
              <w:t>FirstPdn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E36D3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f_EUTRA_InitialRegistrationPdnIndex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firstPDN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>);</w:t>
            </w: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lastRenderedPageBreak/>
              <w:t xml:space="preserve">    if 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pc_IMS</w:t>
            </w:r>
            <w:proofErr w:type="spellEnd"/>
            <w:r w:rsidRPr="002E36D3">
              <w:rPr>
                <w:rFonts w:ascii="Arial" w:hAnsi="Arial"/>
                <w:lang w:eastAsia="en-GB"/>
              </w:rPr>
              <w:t>) {</w:t>
            </w: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f_EUTRA_Update_RANType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p_CellId</w:t>
            </w:r>
            <w:proofErr w:type="spellEnd"/>
            <w:r w:rsidRPr="002E36D3">
              <w:rPr>
                <w:rFonts w:ascii="Arial" w:hAnsi="Arial"/>
                <w:lang w:eastAsia="en-GB"/>
              </w:rPr>
              <w:t>); // @sic R5s170173 sic@</w:t>
            </w: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2E36D3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gramEnd"/>
            <w:r w:rsidRPr="002E36D3">
              <w:rPr>
                <w:rFonts w:ascii="Arial" w:hAnsi="Arial"/>
                <w:lang w:eastAsia="en-GB"/>
              </w:rPr>
              <w:t xml:space="preserve">IMS[tsc_Index_IMS1],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cms_IPCAN_IMS_IpcanInd</w:t>
            </w:r>
            <w:proofErr w:type="spellEnd"/>
            <w:r w:rsidRPr="002E36D3">
              <w:rPr>
                <w:rFonts w:ascii="Arial" w:hAnsi="Arial"/>
                <w:lang w:eastAsia="en-GB"/>
              </w:rPr>
              <w:t>); // @sic R5s170176 sic@</w:t>
            </w: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2E36D3">
              <w:rPr>
                <w:rFonts w:ascii="Arial" w:hAnsi="Arial"/>
                <w:highlight w:val="yellow"/>
                <w:lang w:eastAsia="en-GB"/>
              </w:rPr>
              <w:t>&lt;&lt;REMOVED CODE&gt;&gt;</w:t>
            </w: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2E36D3">
              <w:rPr>
                <w:rFonts w:ascii="Arial" w:hAnsi="Arial"/>
                <w:highlight w:val="yellow"/>
                <w:lang w:eastAsia="en-GB"/>
              </w:rPr>
              <w:t xml:space="preserve">      </w:t>
            </w:r>
            <w:proofErr w:type="spellStart"/>
            <w:r w:rsidRPr="002E36D3">
              <w:rPr>
                <w:rFonts w:ascii="Arial" w:hAnsi="Arial"/>
                <w:highlight w:val="yellow"/>
                <w:lang w:eastAsia="en-GB"/>
              </w:rPr>
              <w:t>f_IP_</w:t>
            </w:r>
            <w:proofErr w:type="gramStart"/>
            <w:r w:rsidRPr="002E36D3">
              <w:rPr>
                <w:rFonts w:ascii="Arial" w:hAnsi="Arial"/>
                <w:highlight w:val="yellow"/>
                <w:lang w:eastAsia="en-GB"/>
              </w:rPr>
              <w:t>ChangeDrbMappingEUTRA</w:t>
            </w:r>
            <w:proofErr w:type="spellEnd"/>
            <w:r w:rsidRPr="002E36D3">
              <w:rPr>
                <w:rFonts w:ascii="Arial" w:hAnsi="Arial"/>
                <w:highlight w:val="yellow"/>
                <w:lang w:eastAsia="en-GB"/>
              </w:rPr>
              <w:t>(</w:t>
            </w:r>
            <w:proofErr w:type="gramEnd"/>
            <w:r w:rsidRPr="002E36D3">
              <w:rPr>
                <w:rFonts w:ascii="Arial" w:hAnsi="Arial"/>
                <w:highlight w:val="yellow"/>
                <w:lang w:eastAsia="en-GB"/>
              </w:rPr>
              <w:t xml:space="preserve">IP, </w:t>
            </w:r>
            <w:proofErr w:type="spellStart"/>
            <w:r w:rsidRPr="002E36D3">
              <w:rPr>
                <w:rFonts w:ascii="Arial" w:hAnsi="Arial"/>
                <w:highlight w:val="yellow"/>
                <w:lang w:eastAsia="en-GB"/>
              </w:rPr>
              <w:t>p_CellId</w:t>
            </w:r>
            <w:proofErr w:type="spellEnd"/>
            <w:r w:rsidRPr="002E36D3">
              <w:rPr>
                <w:rFonts w:ascii="Arial" w:hAnsi="Arial"/>
                <w:highlight w:val="yellow"/>
                <w:lang w:eastAsia="en-GB"/>
              </w:rPr>
              <w:t xml:space="preserve">, tsc_DRB1, </w:t>
            </w:r>
            <w:proofErr w:type="spellStart"/>
            <w:r w:rsidRPr="002E36D3">
              <w:rPr>
                <w:rFonts w:ascii="Arial" w:hAnsi="Arial"/>
                <w:highlight w:val="yellow"/>
                <w:lang w:eastAsia="en-GB"/>
              </w:rPr>
              <w:t>v_FirstPdn</w:t>
            </w:r>
            <w:proofErr w:type="spellEnd"/>
            <w:r w:rsidRPr="002E36D3">
              <w:rPr>
                <w:rFonts w:ascii="Arial" w:hAnsi="Arial"/>
                <w:highlight w:val="yellow"/>
                <w:lang w:eastAsia="en-GB"/>
              </w:rPr>
              <w:t>); // @sic R5s190434 sic@</w:t>
            </w: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highlight w:val="yellow"/>
                <w:lang w:eastAsia="en-GB"/>
              </w:rPr>
              <w:t>&lt;&lt; REMOVED CODE&gt;&gt;</w:t>
            </w: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f_IP_Handling_</w:t>
            </w:r>
            <w:proofErr w:type="gramStart"/>
            <w:r w:rsidRPr="002E36D3">
              <w:rPr>
                <w:rFonts w:ascii="Arial" w:hAnsi="Arial"/>
                <w:lang w:eastAsia="en-GB"/>
              </w:rPr>
              <w:t>StartPDN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gramEnd"/>
            <w:r w:rsidRPr="002E36D3">
              <w:rPr>
                <w:rFonts w:ascii="Arial" w:hAnsi="Arial"/>
                <w:lang w:eastAsia="en-GB"/>
              </w:rPr>
              <w:t xml:space="preserve">IP,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v_FirstPdn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cs_DrbInfo_EUTRA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p_CellId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, 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f_EUTRA_NB_EpsBearerAssociatedDRB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v_EpsBearerId</w:t>
            </w:r>
            <w:proofErr w:type="spellEnd"/>
            <w:r w:rsidRPr="002E36D3">
              <w:rPr>
                <w:rFonts w:ascii="Arial" w:hAnsi="Arial"/>
                <w:lang w:eastAsia="en-GB"/>
              </w:rPr>
              <w:t>))); // @sic R5s190434 sic@</w:t>
            </w: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if 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tsc_EUTRA_Registration_MultiplePDN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) </w:t>
            </w:r>
            <w:proofErr w:type="gramStart"/>
            <w:r w:rsidRPr="002E36D3">
              <w:rPr>
                <w:rFonts w:ascii="Arial" w:hAnsi="Arial"/>
                <w:lang w:eastAsia="en-GB"/>
              </w:rPr>
              <w:t>{ /</w:t>
            </w:r>
            <w:proofErr w:type="gramEnd"/>
            <w:r w:rsidRPr="002E36D3">
              <w:rPr>
                <w:rFonts w:ascii="Arial" w:hAnsi="Arial"/>
                <w:lang w:eastAsia="en-GB"/>
              </w:rPr>
              <w:t>/ @sic R5s180190 sic@</w:t>
            </w: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  v_EpsBearerId</w:t>
            </w:r>
            <w:proofErr w:type="gramStart"/>
            <w:r w:rsidRPr="002E36D3">
              <w:rPr>
                <w:rFonts w:ascii="Arial" w:hAnsi="Arial"/>
                <w:lang w:eastAsia="en-GB"/>
              </w:rPr>
              <w:t>2 :</w:t>
            </w:r>
            <w:proofErr w:type="gramEnd"/>
            <w:r w:rsidRPr="002E36D3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f_EUTRA_InitialRegistrationEpsBearerId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secondPDN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>);</w:t>
            </w: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f_IP_Handling_</w:t>
            </w:r>
            <w:proofErr w:type="gramStart"/>
            <w:r w:rsidRPr="002E36D3">
              <w:rPr>
                <w:rFonts w:ascii="Arial" w:hAnsi="Arial"/>
                <w:lang w:eastAsia="en-GB"/>
              </w:rPr>
              <w:t>StartPDN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gramEnd"/>
            <w:r w:rsidRPr="002E36D3">
              <w:rPr>
                <w:rFonts w:ascii="Arial" w:hAnsi="Arial"/>
                <w:lang w:eastAsia="en-GB"/>
              </w:rPr>
              <w:t xml:space="preserve">IP,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f_EUTRA_InitialRegistrationPdnIndex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secondPDN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),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cs_DrbInfo_EUTRA</w:t>
            </w:r>
            <w:proofErr w:type="spellEnd"/>
            <w:r w:rsidRPr="002E36D3">
              <w:rPr>
                <w:rFonts w:ascii="Arial" w:hAnsi="Arial"/>
                <w:lang w:eastAsia="en-GB"/>
              </w:rPr>
              <w:t>(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p_CellId</w:t>
            </w:r>
            <w:proofErr w:type="spellEnd"/>
            <w:r w:rsidRPr="002E36D3">
              <w:rPr>
                <w:rFonts w:ascii="Arial" w:hAnsi="Arial"/>
                <w:lang w:eastAsia="en-GB"/>
              </w:rPr>
              <w:t xml:space="preserve">,  </w:t>
            </w:r>
            <w:proofErr w:type="spellStart"/>
            <w:r w:rsidRPr="002E36D3">
              <w:rPr>
                <w:rFonts w:ascii="Arial" w:hAnsi="Arial"/>
                <w:lang w:eastAsia="en-GB"/>
              </w:rPr>
              <w:t>f_EUTRA_NB_EpsBearerAssociatedDRB</w:t>
            </w:r>
            <w:proofErr w:type="spellEnd"/>
            <w:r w:rsidRPr="002E36D3">
              <w:rPr>
                <w:rFonts w:ascii="Arial" w:hAnsi="Arial"/>
                <w:lang w:eastAsia="en-GB"/>
              </w:rPr>
              <w:t>(v_EpsBearerId2))); // @sic R5s170964, R5s180190, R5s190434 sic@</w:t>
            </w: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  }</w:t>
            </w: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  }</w:t>
            </w:r>
          </w:p>
          <w:p w:rsidR="002E36D3" w:rsidRPr="002E36D3" w:rsidRDefault="002E36D3" w:rsidP="002E36D3">
            <w:pPr>
              <w:spacing w:after="0"/>
              <w:rPr>
                <w:rFonts w:ascii="Arial" w:hAnsi="Arial"/>
                <w:lang w:eastAsia="en-GB"/>
              </w:rPr>
            </w:pPr>
            <w:r w:rsidRPr="002E36D3">
              <w:rPr>
                <w:rFonts w:ascii="Arial" w:hAnsi="Arial"/>
                <w:lang w:eastAsia="en-GB"/>
              </w:rPr>
              <w:t xml:space="preserve">  }</w:t>
            </w:r>
          </w:p>
          <w:p w:rsidR="00300C5B" w:rsidRPr="004031F3" w:rsidRDefault="00300C5B" w:rsidP="009550F4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:rsidR="00300C5B" w:rsidRDefault="00300C5B" w:rsidP="00300C5B">
      <w:pPr>
        <w:rPr>
          <w:noProof/>
          <w:lang w:val="en-US"/>
        </w:rPr>
      </w:pPr>
    </w:p>
    <w:p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4AA4" w:rsidRDefault="00834AA4">
      <w:r>
        <w:separator/>
      </w:r>
    </w:p>
  </w:endnote>
  <w:endnote w:type="continuationSeparator" w:id="0">
    <w:p w:rsidR="00834AA4" w:rsidRDefault="00834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4AA4" w:rsidRDefault="00834AA4">
      <w:r>
        <w:separator/>
      </w:r>
    </w:p>
  </w:footnote>
  <w:footnote w:type="continuationSeparator" w:id="0">
    <w:p w:rsidR="00834AA4" w:rsidRDefault="00834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7104D7"/>
    <w:multiLevelType w:val="hybridMultilevel"/>
    <w:tmpl w:val="438EF2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8E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914DA"/>
    <w:rsid w:val="000A1C38"/>
    <w:rsid w:val="000A3AC1"/>
    <w:rsid w:val="000A41E3"/>
    <w:rsid w:val="000A6394"/>
    <w:rsid w:val="000A73D5"/>
    <w:rsid w:val="000B15D2"/>
    <w:rsid w:val="000B7FED"/>
    <w:rsid w:val="000C038A"/>
    <w:rsid w:val="000C6598"/>
    <w:rsid w:val="000D34A7"/>
    <w:rsid w:val="000D5932"/>
    <w:rsid w:val="000E40ED"/>
    <w:rsid w:val="001053EB"/>
    <w:rsid w:val="00106C43"/>
    <w:rsid w:val="00136F4C"/>
    <w:rsid w:val="00143F82"/>
    <w:rsid w:val="00145D43"/>
    <w:rsid w:val="00154DA1"/>
    <w:rsid w:val="00154EF6"/>
    <w:rsid w:val="00157804"/>
    <w:rsid w:val="00192C46"/>
    <w:rsid w:val="001A08B3"/>
    <w:rsid w:val="001A648C"/>
    <w:rsid w:val="001A7B60"/>
    <w:rsid w:val="001B52F0"/>
    <w:rsid w:val="001B7A65"/>
    <w:rsid w:val="001C4EB9"/>
    <w:rsid w:val="001D13E3"/>
    <w:rsid w:val="001E41F3"/>
    <w:rsid w:val="00217D9A"/>
    <w:rsid w:val="00241722"/>
    <w:rsid w:val="0026004D"/>
    <w:rsid w:val="002640DD"/>
    <w:rsid w:val="00275D12"/>
    <w:rsid w:val="00284C95"/>
    <w:rsid w:val="00284FEB"/>
    <w:rsid w:val="002860C4"/>
    <w:rsid w:val="002969EE"/>
    <w:rsid w:val="002B5741"/>
    <w:rsid w:val="002B63EA"/>
    <w:rsid w:val="002E36D3"/>
    <w:rsid w:val="00300C5B"/>
    <w:rsid w:val="0030451F"/>
    <w:rsid w:val="00304F33"/>
    <w:rsid w:val="00305409"/>
    <w:rsid w:val="0032541E"/>
    <w:rsid w:val="0033762D"/>
    <w:rsid w:val="003415FE"/>
    <w:rsid w:val="003609EF"/>
    <w:rsid w:val="0036231A"/>
    <w:rsid w:val="003738FD"/>
    <w:rsid w:val="00374DD4"/>
    <w:rsid w:val="00375485"/>
    <w:rsid w:val="003A0F3E"/>
    <w:rsid w:val="003A13AA"/>
    <w:rsid w:val="003A6E75"/>
    <w:rsid w:val="003A6E9C"/>
    <w:rsid w:val="003C11B4"/>
    <w:rsid w:val="003C18EB"/>
    <w:rsid w:val="003C6C80"/>
    <w:rsid w:val="003D106E"/>
    <w:rsid w:val="003E0B39"/>
    <w:rsid w:val="003E1A36"/>
    <w:rsid w:val="003E2BE1"/>
    <w:rsid w:val="003E49B6"/>
    <w:rsid w:val="003F27EE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36CC5"/>
    <w:rsid w:val="00440986"/>
    <w:rsid w:val="00446488"/>
    <w:rsid w:val="00460D71"/>
    <w:rsid w:val="00461F12"/>
    <w:rsid w:val="004A53A5"/>
    <w:rsid w:val="004B14BC"/>
    <w:rsid w:val="004B39C4"/>
    <w:rsid w:val="004B748F"/>
    <w:rsid w:val="004B75B7"/>
    <w:rsid w:val="004D1245"/>
    <w:rsid w:val="004D63AB"/>
    <w:rsid w:val="004E2639"/>
    <w:rsid w:val="004E709B"/>
    <w:rsid w:val="00501FBE"/>
    <w:rsid w:val="00505431"/>
    <w:rsid w:val="0051580D"/>
    <w:rsid w:val="0052248D"/>
    <w:rsid w:val="00525C11"/>
    <w:rsid w:val="00531A8B"/>
    <w:rsid w:val="0053231A"/>
    <w:rsid w:val="00535ABD"/>
    <w:rsid w:val="00542D40"/>
    <w:rsid w:val="005449CB"/>
    <w:rsid w:val="00547111"/>
    <w:rsid w:val="005608A5"/>
    <w:rsid w:val="005648E6"/>
    <w:rsid w:val="005916DF"/>
    <w:rsid w:val="00592D74"/>
    <w:rsid w:val="005C576A"/>
    <w:rsid w:val="005D4E20"/>
    <w:rsid w:val="005E2C44"/>
    <w:rsid w:val="00617D68"/>
    <w:rsid w:val="00617F63"/>
    <w:rsid w:val="00621188"/>
    <w:rsid w:val="006257ED"/>
    <w:rsid w:val="00630EF8"/>
    <w:rsid w:val="00647B30"/>
    <w:rsid w:val="00651386"/>
    <w:rsid w:val="00673933"/>
    <w:rsid w:val="00681541"/>
    <w:rsid w:val="00691551"/>
    <w:rsid w:val="00695808"/>
    <w:rsid w:val="00695CCF"/>
    <w:rsid w:val="006963B0"/>
    <w:rsid w:val="006A19C9"/>
    <w:rsid w:val="006B46FB"/>
    <w:rsid w:val="006E21FB"/>
    <w:rsid w:val="006E6703"/>
    <w:rsid w:val="0071206F"/>
    <w:rsid w:val="00751115"/>
    <w:rsid w:val="007631E5"/>
    <w:rsid w:val="0076509A"/>
    <w:rsid w:val="00772610"/>
    <w:rsid w:val="00780D0E"/>
    <w:rsid w:val="00780EBA"/>
    <w:rsid w:val="00792342"/>
    <w:rsid w:val="007977A8"/>
    <w:rsid w:val="007A35AD"/>
    <w:rsid w:val="007B4BE6"/>
    <w:rsid w:val="007B512A"/>
    <w:rsid w:val="007C2097"/>
    <w:rsid w:val="007D5749"/>
    <w:rsid w:val="007D6A07"/>
    <w:rsid w:val="007D6B14"/>
    <w:rsid w:val="007E1A04"/>
    <w:rsid w:val="007F45FD"/>
    <w:rsid w:val="007F7259"/>
    <w:rsid w:val="008040A8"/>
    <w:rsid w:val="00811A71"/>
    <w:rsid w:val="00825417"/>
    <w:rsid w:val="008279FA"/>
    <w:rsid w:val="00834740"/>
    <w:rsid w:val="00834AA4"/>
    <w:rsid w:val="0084602E"/>
    <w:rsid w:val="00855B12"/>
    <w:rsid w:val="008626E7"/>
    <w:rsid w:val="008639B7"/>
    <w:rsid w:val="00870EE7"/>
    <w:rsid w:val="00875097"/>
    <w:rsid w:val="008863B9"/>
    <w:rsid w:val="00887E09"/>
    <w:rsid w:val="00893732"/>
    <w:rsid w:val="008A3C4F"/>
    <w:rsid w:val="008A45A6"/>
    <w:rsid w:val="008C03D4"/>
    <w:rsid w:val="008D3D26"/>
    <w:rsid w:val="008F658C"/>
    <w:rsid w:val="008F686C"/>
    <w:rsid w:val="009148DE"/>
    <w:rsid w:val="009310B3"/>
    <w:rsid w:val="00941E30"/>
    <w:rsid w:val="009452AD"/>
    <w:rsid w:val="009550F4"/>
    <w:rsid w:val="00957325"/>
    <w:rsid w:val="00961A3F"/>
    <w:rsid w:val="0096316A"/>
    <w:rsid w:val="00966A61"/>
    <w:rsid w:val="00967237"/>
    <w:rsid w:val="009777D9"/>
    <w:rsid w:val="00991B88"/>
    <w:rsid w:val="009945D9"/>
    <w:rsid w:val="009A0F6A"/>
    <w:rsid w:val="009A290B"/>
    <w:rsid w:val="009A4B9A"/>
    <w:rsid w:val="009A5753"/>
    <w:rsid w:val="009A579D"/>
    <w:rsid w:val="009C5C75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B3323"/>
    <w:rsid w:val="00AB6851"/>
    <w:rsid w:val="00AC5820"/>
    <w:rsid w:val="00AC77AD"/>
    <w:rsid w:val="00AD1CD8"/>
    <w:rsid w:val="00AE192C"/>
    <w:rsid w:val="00AF2172"/>
    <w:rsid w:val="00B00E66"/>
    <w:rsid w:val="00B258BB"/>
    <w:rsid w:val="00B43DB1"/>
    <w:rsid w:val="00B44CDE"/>
    <w:rsid w:val="00B67B97"/>
    <w:rsid w:val="00B75E77"/>
    <w:rsid w:val="00B955EF"/>
    <w:rsid w:val="00B96401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E472D"/>
    <w:rsid w:val="00BF395A"/>
    <w:rsid w:val="00BF4431"/>
    <w:rsid w:val="00BF6689"/>
    <w:rsid w:val="00C01E37"/>
    <w:rsid w:val="00C103D6"/>
    <w:rsid w:val="00C15EEF"/>
    <w:rsid w:val="00C259BF"/>
    <w:rsid w:val="00C452B3"/>
    <w:rsid w:val="00C51E37"/>
    <w:rsid w:val="00C6540F"/>
    <w:rsid w:val="00C66BA2"/>
    <w:rsid w:val="00C76694"/>
    <w:rsid w:val="00C86D54"/>
    <w:rsid w:val="00C939BF"/>
    <w:rsid w:val="00C93D5F"/>
    <w:rsid w:val="00C95985"/>
    <w:rsid w:val="00C979AE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74BDE"/>
    <w:rsid w:val="00D80E11"/>
    <w:rsid w:val="00D828DB"/>
    <w:rsid w:val="00DA686F"/>
    <w:rsid w:val="00DB0C77"/>
    <w:rsid w:val="00DC4BFF"/>
    <w:rsid w:val="00DD11FD"/>
    <w:rsid w:val="00DE26B2"/>
    <w:rsid w:val="00DE313A"/>
    <w:rsid w:val="00DE34CF"/>
    <w:rsid w:val="00DF3126"/>
    <w:rsid w:val="00DF7933"/>
    <w:rsid w:val="00E13F3D"/>
    <w:rsid w:val="00E14D7D"/>
    <w:rsid w:val="00E25BBE"/>
    <w:rsid w:val="00E34898"/>
    <w:rsid w:val="00E37029"/>
    <w:rsid w:val="00E5057D"/>
    <w:rsid w:val="00E51A91"/>
    <w:rsid w:val="00E615BE"/>
    <w:rsid w:val="00E7747C"/>
    <w:rsid w:val="00E87E94"/>
    <w:rsid w:val="00EA4A51"/>
    <w:rsid w:val="00EB09B7"/>
    <w:rsid w:val="00EB7057"/>
    <w:rsid w:val="00EC4DC1"/>
    <w:rsid w:val="00EC55A5"/>
    <w:rsid w:val="00EE7D7C"/>
    <w:rsid w:val="00F0313E"/>
    <w:rsid w:val="00F03302"/>
    <w:rsid w:val="00F10C23"/>
    <w:rsid w:val="00F124A3"/>
    <w:rsid w:val="00F2175E"/>
    <w:rsid w:val="00F25D98"/>
    <w:rsid w:val="00F300FB"/>
    <w:rsid w:val="00F35BDB"/>
    <w:rsid w:val="00F65459"/>
    <w:rsid w:val="00F86140"/>
    <w:rsid w:val="00F90DF6"/>
    <w:rsid w:val="00FA4105"/>
    <w:rsid w:val="00FA7EE8"/>
    <w:rsid w:val="00FB6386"/>
    <w:rsid w:val="00FD1A44"/>
    <w:rsid w:val="00FD6988"/>
    <w:rsid w:val="00FF5BF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6E06A1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E36D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32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FDA14-242A-49C9-B940-72CDCA086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1001</Words>
  <Characters>5708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6696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2021-11-16T15:52:00Z</dcterms:created>
  <dcterms:modified xsi:type="dcterms:W3CDTF">2021-11-16T15:52:00Z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